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1e13" w14:paraId="1101e1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513DE8" w:rsidP="009C0286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St-3903</w:t>
      </w:r>
      <w:r w:rsidR="00471539">
        <w:t>/15</w:t>
      </w:r>
      <w:r w:rsidR="0059125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13DE8">
        <w:t>3903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C0286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9C0286">
        <w:t>GALA DOM d.o.o., F</w:t>
      </w:r>
      <w:r w:rsidR="00513DE8">
        <w:t>ancevljev prilaz 1, Zagreb, OIB: 96075677024.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13DE8">
        <w:t xml:space="preserve">6.540,86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B696C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09" w:rsidR="006F2B09">
      <w:r>
        <w:separator/>
      </w:r>
    </w:p>
  </w:endnote>
  <w:endnote w:id="0" w:type="continuationSeparator">
    <w:p w:rsidRDefault="006F2B09" w:rsidR="006F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09" w:rsidR="006F2B09">
      <w:r>
        <w:separator/>
      </w:r>
    </w:p>
  </w:footnote>
  <w:footnote w:id="0" w:type="continuationSeparator">
    <w:p w:rsidRDefault="006F2B09" w:rsidR="006F2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B696C"/>
    <w:rsid w:val="003D35F9"/>
    <w:rsid w:val="003E3A15"/>
    <w:rsid w:val="00413F4C"/>
    <w:rsid w:val="00471539"/>
    <w:rsid w:val="004B337A"/>
    <w:rsid w:val="004F3962"/>
    <w:rsid w:val="00513DE8"/>
    <w:rsid w:val="0053446F"/>
    <w:rsid w:val="00572798"/>
    <w:rsid w:val="00590AEF"/>
    <w:rsid w:val="0059125B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6F2B09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0286"/>
    <w:rsid w:val="009C5689"/>
    <w:rsid w:val="009C6F6E"/>
    <w:rsid w:val="009D4F16"/>
    <w:rsid w:val="00A71431"/>
    <w:rsid w:val="00A72573"/>
    <w:rsid w:val="00AA1E5A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13E6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3903</izvorni_sadrzaj>
    <derivirana_varijabla naziv="DomainObject.Predmet.Broj_1">3903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St-3903/2015</izvorni_sadrzaj>
    <derivirana_varijabla naziv="DomainObject.Predmet.OznakaBroj_1">St-3903/2015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DOM d.o.o. zastupanog po punomoćniku Jarmela Galušić; Zdenko Galušić</izvorni_sadrzaj>
    <derivirana_varijabla naziv="DomainObject.Predmet.ProtustrankaFormated_1">  GALA DOM d.o.o. zastupanog po punomoćniku Jarmela Galušić; Zdenko Galušić</derivirana_varijabla>
  </DomainObject.Predmet.ProtustrankaFormated>
  <DomainObject.Predmet.ProtustrankaFormatedOIB>
    <izvorni_sadrzaj>  GALA DOM d.o.o., OIB 96075677024 zastupanog po punomoćniku Jarmela Galušić; Zdenko Galušić</izvorni_sadrzaj>
    <derivirana_varijabla naziv="DomainObject.Predmet.ProtustrankaFormatedOIB_1">  GALA DOM d.o.o., OIB 96075677024 zastupanog po punomoćniku Jarmela Galušić; Zdenko Galušić</derivirana_varijabla>
  </DomainObject.Predmet.ProtustrankaFormatedOIB>
  <DomainObject.Predmet.ProtustrankaFormatedWithAdress>
    <izvorni_sadrzaj> GALA DOM d.o.o., Fancevljev prilaz 1, 10000 Zagreb zastupanog po punomoćniku Jarmela Galušić; Zdenko Galušić</izvorni_sadrzaj>
    <derivirana_varijabla naziv="DomainObject.Predmet.ProtustrankaFormatedWithAdress_1"> GALA DOM d.o.o., Fancevljev prilaz 1, 10000 Zagreb zastupanog po punomoćniku Jarmela Galušić; Zdenko Galušić</derivirana_varijabla>
  </DomainObject.Predmet.ProtustrankaFormatedWithAdress>
  <DomainObject.Predmet.ProtustrankaFormatedWithAdressOIB>
    <izvorni_sadrzaj> GALA DOM d.o.o., OIB 96075677024, Fancevljev prilaz 1, 10000 Zagreb zastupanog po punomoćniku Jarmela Galušić; Zdenko Galušić</izvorni_sadrzaj>
    <derivirana_varijabla naziv="DomainObject.Predmet.ProtustrankaFormatedWithAdressOIB_1"> GALA DOM d.o.o., OIB 96075677024, Fancevljev prilaz 1, 10000 Zagreb zastupanog po punomoćniku Jarmela Galušić; Zdenko Galušić</derivirana_varijabla>
  </DomainObject.Predmet.ProtustrankaFormatedWithAdressOIB>
  <DomainObject.Predmet.ProtustrankaWithAdress>
    <izvorni_sadrzaj>GALA DOM d.o.o. Fancevljev prilaz 1, 10000 Zagreb</izvorni_sadrzaj>
    <derivirana_varijabla naziv="DomainObject.Predmet.ProtustrankaWithAdress_1">GALA DOM d.o.o. Fancevljev prilaz 1, 10000 Zagreb</derivirana_varijabla>
  </DomainObject.Predmet.ProtustrankaWithAdress>
  <DomainObject.Predmet.ProtustrankaWithAdressOIB>
    <izvorni_sadrzaj>GALA DOM d.o.o., OIB 96075677024, Fancevljev prilaz 1, 10000 Zagreb</izvorni_sadrzaj>
    <derivirana_varijabla naziv="DomainObject.Predmet.ProtustrankaWithAdressOIB_1">GALA DOM d.o.o., OIB 96075677024, Fancevljev prilaz 1, 10000 Zagreb</derivirana_varijabla>
  </DomainObject.Predmet.ProtustrankaWithAdressOIB>
  <DomainObject.Predmet.ProtustrankaNazivFormated>
    <izvorni_sadrzaj>GALA DOM d.o.o.</izvorni_sadrzaj>
    <derivirana_varijabla naziv="DomainObject.Predmet.ProtustrankaNazivFormated_1">GALA DOM d.o.o.</derivirana_varijabla>
  </DomainObject.Predmet.ProtustrankaNazivFormated>
  <DomainObject.Predmet.ProtustrankaNazivFormatedOIB>
    <izvorni_sadrzaj>GALA DOM d.o.o., OIB 96075677024</izvorni_sadrzaj>
    <derivirana_varijabla naziv="DomainObject.Predmet.ProtustrankaNazivFormatedOIB_1">GALA DOM d.o.o., OIB 96075677024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 DOM d.o.o. zastupanog po punomoćniku Jarmela Galušić; Zdenko Galušić</item>
    </izvorni_sadrzaj>
    <derivirana_varijabla naziv="DomainObject.Predmet.ProtuStrankaListFormated_1">
      <item>GALA DOM d.o.o. zastupanog po punomoćniku Jarmela Galušić; Zdenko Galušić</item>
    </derivirana_varijabla>
  </DomainObject.Predmet.ProtuStrankaListFormated>
  <DomainObject.Predmet.ProtuStrankaListFormatedOIB>
    <izvorni_sadrzaj>
      <item>GALA DOM d.o.o., OIB 96075677024 zastupanog po punomoćniku Jarmela Galušić; Zdenko Galušić</item>
    </izvorni_sadrzaj>
    <derivirana_varijabla naziv="DomainObject.Predmet.ProtuStrankaListFormatedOIB_1">
      <item>GALA DOM d.o.o., OIB 96075677024 zastupanog po punomoćniku Jarmela Galušić; Zdenko Galušić</item>
    </derivirana_varijabla>
  </DomainObject.Predmet.ProtuStrankaListFormatedOIB>
  <DomainObject.Predmet.ProtuStrankaListFormatedWithAdress>
    <izvorni_sadrzaj>
      <item>GALA DOM d.o.o., Fancevljev prilaz 1, 10000 Zagreb zastupanog po punomoćniku Jarmela Galušić; Zdenko Galušić</item>
    </izvorni_sadrzaj>
    <derivirana_varijabla naziv="DomainObject.Predmet.ProtuStrankaListFormatedWithAdress_1">
      <item>GALA DOM d.o.o., Fancevljev prilaz 1, 10000 Zagreb zastupanog po punomoćniku Jarmela Galušić; Zdenko Galušić</item>
    </derivirana_varijabla>
  </DomainObject.Predmet.ProtuStrankaListFormatedWithAdress>
  <DomainObject.Predmet.ProtuStrankaListFormatedWithAdressOIB>
    <izvorni_sadrzaj>
      <item>GALA DOM d.o.o., OIB 96075677024, Fancevljev prilaz 1, 10000 Zagreb zastupanog po punomoćniku Jarmela Galušić; Zdenko Galušić</item>
    </izvorni_sadrzaj>
    <derivirana_varijabla naziv="DomainObject.Predmet.ProtuStrankaListFormatedWithAdressOIB_1">
      <item>GALA DOM d.o.o., OIB 96075677024, Fancevljev prilaz 1, 10000 Zagreb zastupanog po punomoćniku Jarmela Galušić; Zdenko Galušić</item>
    </derivirana_varijabla>
  </DomainObject.Predmet.ProtuStrankaListFormatedWithAdressOIB>
  <DomainObject.Predmet.ProtuStrankaListNazivFormated>
    <izvorni_sadrzaj>
      <item>GALA DOM d.o.o.</item>
    </izvorni_sadrzaj>
    <derivirana_varijabla naziv="DomainObject.Predmet.ProtuStrankaListNazivFormated_1">
      <item>GALA DOM d.o.o.</item>
    </derivirana_varijabla>
  </DomainObject.Predmet.ProtuStrankaListNazivFormated>
  <DomainObject.Predmet.ProtuStrankaListNazivFormatedOIB>
    <izvorni_sadrzaj>
      <item>GALA DOM d.o.o., OIB 96075677024</item>
    </izvorni_sadrzaj>
    <derivirana_varijabla naziv="DomainObject.Predmet.ProtuStrankaListNazivFormatedOIB_1">
      <item>GALA DOM d.o.o., OIB 96075677024</item>
    </derivirana_varijabla>
  </DomainObject.Predmet.ProtuStrankaListNazivFormatedOIB>
  <DomainObject.Predmet.OstaliListFormated>
    <izvorni_sadrzaj>
      <item>Jarmela Galušić punomoćnik sudionika u postupku GALA DOM d.o.o.</item>
      <item>Zdenko Galušić punomoćnik sudionika u postupku GALA DOM d.o.o.</item>
    </izvorni_sadrzaj>
    <derivirana_varijabla naziv="DomainObject.Predmet.OstaliListFormated_1">
      <item>Jarmela Galušić punomoćnik sudionika u postupku GALA DOM d.o.o.</item>
      <item>Zdenko Galušić punomoćnik sudionika u postupku GALA DOM d.o.o.</item>
    </derivirana_varijabla>
  </DomainObject.Predmet.OstaliListFormated>
  <DomainObject.Predmet.OstaliListFormatedOIB>
    <izvorni_sadrzaj>
      <item>Jarmela Galušić, OIB 59550635727 punomoćnik sudionika u postupku GALA DOM d.o.o.</item>
      <item>Zdenko Galušić, OIB 77657980331 punomoćnik sudionika u postupku GALA DOM d.o.o.</item>
    </izvorni_sadrzaj>
    <derivirana_varijabla naziv="DomainObject.Predmet.OstaliListFormatedOIB_1">
      <item>Jarmela Galušić, OIB 59550635727 punomoćnik sudionika u postupku GALA DOM d.o.o.</item>
      <item>Zdenko Galušić, OIB 77657980331 punomoćnik sudionika u postupku GALA DOM d.o.o.</item>
    </derivirana_varijabla>
  </DomainObject.Predmet.OstaliListFormatedOIB>
  <DomainObject.Predmet.OstaliListFormatedWithAdress>
    <izvorni_sadrzaj>
      <item>Jarmela Galušić, Fancevljev Prilaz 1, 10000 Zagreb punomoćnik sudionika u postupku GALA DOM d.o.o.</item>
      <item>Zdenko Galušić, Fancevljev Prilaz 1, 10000 Zagreb punomoćnik sudionika u postupku GALA DOM d.o.o.</item>
    </izvorni_sadrzaj>
    <derivirana_varijabla naziv="DomainObject.Predmet.OstaliListFormatedWithAdress_1">
      <item>Jarmela Galušić, Fancevljev Prilaz 1, 10000 Zagreb punomoćnik sudionika u postupku GALA DOM d.o.o.</item>
      <item>Zdenko Galušić, Fancevljev Prilaz 1, 10000 Zagreb punomoćnik sudionika u postupku GALA DOM d.o.o.</item>
    </derivirana_varijabla>
  </DomainObject.Predmet.OstaliListFormatedWithAdress>
  <DomainObject.Predmet.OstaliListFormatedWithAdressOIB>
    <izvorni_sadrzaj>
      <item>Jarmela Galušić, OIB 59550635727, Fancevljev Prilaz 1, 10000 Zagreb punomoćnik sudionika u postupku GALA DOM d.o.o.</item>
      <item>Zdenko Galušić, OIB 77657980331, Fancevljev Prilaz 1, 10000 Zagreb punomoćnik sudionika u postupku GALA DOM d.o.o.</item>
    </izvorni_sadrzaj>
    <derivirana_varijabla naziv="DomainObject.Predmet.OstaliListFormatedWithAdressOIB_1">
      <item>Jarmela Galušić, OIB 59550635727, Fancevljev Prilaz 1, 10000 Zagreb punomoćnik sudionika u postupku GALA DOM d.o.o.</item>
      <item>Zdenko Galušić, OIB 77657980331, Fancevljev Prilaz 1, 10000 Zagreb punomoćnik sudionika u postupku GALA DOM d.o.o.</item>
    </derivirana_varijabla>
  </DomainObject.Predmet.OstaliListFormatedWithAdressOIB>
  <DomainObject.Predmet.OstaliListNazivFormated>
    <izvorni_sadrzaj>
      <item>Jarmela Galušić</item>
      <item>Zdenko Galušić</item>
    </izvorni_sadrzaj>
    <derivirana_varijabla naziv="DomainObject.Predmet.OstaliListNazivFormated_1">
      <item>Jarmela Galušić</item>
      <item>Zdenko Galušić</item>
    </derivirana_varijabla>
  </DomainObject.Predmet.OstaliListNazivFormated>
  <DomainObject.Predmet.OstaliListNazivFormatedOIB>
    <izvorni_sadrzaj>
      <item>Jarmela Galušić, OIB 59550635727</item>
      <item>Zdenko Galušić, OIB 77657980331</item>
    </izvorni_sadrzaj>
    <derivirana_varijabla naziv="DomainObject.Predmet.OstaliListNazivFormatedOIB_1">
      <item>Jarmela Galušić, OIB 59550635727</item>
      <item>Zdenko Galušić, OIB 77657980331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 DOM d.o.o.</izvorni_sadrzaj>
    <derivirana_varijabla naziv="DomainObject.Predmet.ProtustrankaIDrugi_1">GALA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 DOM d.o.o., OIB 96075677024, Fancevljev prilaz 1, 10000 Zagreb</izvorni_sadrzaj>
    <derivirana_varijabla naziv="DomainObject.Predmet.ProtustrankaIDrugiAdressOIB_1">GALA DOM d.o.o., OIB 96075677024, Fancevljev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DOM d.o.o.</item>
      <item>FINA Regionalni centar Zagreb</item>
      <item>Jarmela Galušić</item>
      <item>Zdenko Galušić</item>
    </izvorni_sadrzaj>
    <derivirana_varijabla naziv="DomainObject.Predmet.SudioniciListNaziv_1">
      <item>GALA DOM d.o.o.</item>
      <item>FINA Regionalni centar Zagreb</item>
      <item>Jarmela Galušić</item>
      <item>Zdenko Galušić</item>
    </derivirana_varijabla>
  </DomainObject.Predmet.SudioniciListNaziv>
  <DomainObject.Predmet.SudioniciListAdressOIB>
    <izvorni_sadrzaj>
      <item>GALA DOM d.o.o., OIB 96075677024, Fancevljev prilaz 1,10000 Zagreb</item>
      <item>FINA Regionalni centar Zagreb, OIB 85821130368, Trg svibanjskih žrtava 1995. 1,10000 Zagreb</item>
      <item>Jarmela Galušić, OIB 59550635727, Fancevljev Prilaz 1,10000 Zagreb</item>
      <item>Zdenko Galušić, OIB 77657980331, Fancevljev Prilaz 1,10000 Zagreb</item>
    </izvorni_sadrzaj>
    <derivirana_varijabla naziv="DomainObject.Predmet.SudioniciListAdressOIB_1">
      <item>GALA DOM d.o.o., OIB 96075677024, Fancevljev prilaz 1,10000 Zagreb</item>
      <item>FINA Regionalni centar Zagreb, OIB 85821130368, Trg svibanjskih žrtava 1995. 1,10000 Zagreb</item>
      <item>Jarmela Galušić, OIB 59550635727, Fancevljev Prilaz 1,10000 Zagreb</item>
      <item>Zdenko Galušić, OIB 77657980331, Fancevljev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96075677024</item>
      <item>, OIB 85821130368</item>
      <item>, OIB 59550635727</item>
      <item>, OIB 77657980331</item>
    </izvorni_sadrzaj>
    <derivirana_varijabla naziv="DomainObject.Predmet.SudioniciListNazivOIB_1">
      <item>, OIB 96075677024</item>
      <item>, OIB 85821130368</item>
      <item>, OIB 59550635727</item>
      <item>, OIB 77657980331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BD9BF-729C-47F5-805D-60695B70F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2016-01-14T13:41:00Z</dcterms:created>
  <dc:creator>ilukac</dc:creator>
  <cp:lastModifiedBy>Tanja Štraubert</cp:lastModifiedBy>
  <cp:lastPrinted>2016-01-15T07:37:00Z</cp:lastPrinted>
  <dcterms:modified xmlns:xsi="http://www.w3.org/2001/XMLSchema-instance" xsi:type="dcterms:W3CDTF">2016-01-15T07:37:00Z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