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05d3" w14:paraId="d7005d3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5E5AB1">
        <w:rPr>
          <w:lang w:val="hr-HR"/>
        </w:rPr>
        <w:t>St-767/15-5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E5AB1">
        <w:t>SOLAR JET d.o.o., OIB: 14459144652 sa sjedištem u Dr. Ivana Novaka 38,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E5AB1">
        <w:t>SOLAR JET d.o.o., OIB: 14459144652 sa sjedištem u Dr. Ivana Novaka 38, 40000 Čakovec</w:t>
      </w:r>
      <w:r w:rsidR="00830E49">
        <w:t xml:space="preserve">, iznosi </w:t>
      </w:r>
      <w:r w:rsidR="005E5AB1">
        <w:t>1.032.533,47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87191">
        <w:t>direktor</w:t>
      </w:r>
      <w:r w:rsidR="002E00D7">
        <w:t xml:space="preserve"> dužnika </w:t>
      </w:r>
      <w:r w:rsidR="00287191">
        <w:t>Sebastijan Solar, OIB: 31032970641, Čakovec, Koče Racina 1/7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8719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6C267F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5E5AB1">
        <w:rPr>
          <w:lang w:val="hr-HR"/>
        </w:rPr>
        <w:t>10.11.2015.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E5AB1">
        <w:t>SOLAR JET d.o.o., OIB: 14459144652 sa sjedištem u Dr. Ivana Novaka 38, 40000 Čakovec</w:t>
      </w:r>
      <w:r>
        <w:t>, navodeći da du</w:t>
      </w:r>
      <w:r w:rsidR="00715C85">
        <w:t xml:space="preserve">žnik na dan </w:t>
      </w:r>
      <w:r w:rsidR="005E5AB1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E5AB1">
        <w:t>1.032.533,47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4BE" w:rsidP="007F64E0" w:rsidR="00D334BE">
      <w:r>
        <w:separator/>
      </w:r>
    </w:p>
  </w:endnote>
  <w:endnote w:id="0" w:type="continuationSeparator">
    <w:p w:rsidRDefault="00D334BE" w:rsidP="007F64E0" w:rsidR="00D33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4BE" w:rsidP="007F64E0" w:rsidR="00D334BE">
      <w:r>
        <w:separator/>
      </w:r>
    </w:p>
  </w:footnote>
  <w:footnote w:id="0" w:type="continuationSeparator">
    <w:p w:rsidRDefault="00D334BE" w:rsidP="007F64E0" w:rsidR="00D33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267F" w:rsidRPr="006C267F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5E5AB1">
      <w:rPr>
        <w:lang w:val="hr-HR"/>
      </w:rPr>
      <w:t>St-767/15-5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191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5AB1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267F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34BE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JET društvo s ograničenom odgovornošću za trgovinu i graditeljstvo</izvorni_sadrzaj>
    <derivirana_varijabla naziv="DomainObject.Predmet.ProtustrankaFormated_1">  SOLAR JET društvo s ograničenom odgovornošću za trgovinu i graditeljstvo</derivirana_varijabla>
  </DomainObject.Predmet.ProtustrankaFormated>
  <DomainObject.Predmet.ProtustrankaFormatedOIB>
    <izvorni_sadrzaj>  SOLAR JET društvo s ograničenom odgovornošću za trgovinu i graditeljstvo, OIB 14459144652</izvorni_sadrzaj>
    <derivirana_varijabla naziv="DomainObject.Predmet.ProtustrankaFormatedOIB_1">  SOLAR JET društvo s ograničenom odgovornošću za trgovinu i graditeljstvo, OIB 14459144652</derivirana_varijabla>
  </DomainObject.Predmet.ProtustrankaFormatedOIB>
  <DomainObject.Predmet.ProtustrankaFormatedWithAdress>
    <izvorni_sadrzaj> SOLAR JET društvo s ograničenom odgovornošću za trgovinu i graditeljstvo, Dr. Ivana Novaka 38, 40000 Čakovec</izvorni_sadrzaj>
    <derivirana_varijabla naziv="DomainObject.Predmet.ProtustrankaFormatedWithAdress_1"> SOLAR JET društvo s ograničenom odgovornošću za trgovinu i graditeljstvo, Dr. Ivana Novaka 38, 40000 Čakovec</derivirana_varijabla>
  </DomainObject.Predmet.ProtustrankaFormatedWithAdress>
  <DomainObject.Predmet.ProtustrankaFormatedWithAdressOIB>
    <izvorni_sadrzaj> SOLAR JET društvo s ograničenom odgovornošću za trgovinu i graditeljstvo, OIB 14459144652, Dr. Ivana Novaka 38, 40000 Čakovec</izvorni_sadrzaj>
    <derivirana_varijabla naziv="DomainObject.Predmet.ProtustrankaFormatedWithAdressOIB_1"> SOLAR JET društvo s ograničenom odgovornošću za trgovinu i graditeljstvo, OIB 14459144652, Dr. Ivana Novaka 38, 40000 Čakovec</derivirana_varijabla>
  </DomainObject.Predmet.ProtustrankaFormatedWithAdressOIB>
  <DomainObject.Predmet.ProtustrankaWithAdress>
    <izvorni_sadrzaj>SOLAR JET društvo s ograničenom odgovornošću za trgovinu i graditeljstvo Dr. Ivana Novaka 38, 40000 Čakovec</izvorni_sadrzaj>
    <derivirana_varijabla naziv="DomainObject.Predmet.ProtustrankaWithAdress_1">SOLAR JET društvo s ograničenom odgovornošću za trgovinu i graditeljstvo Dr. Ivana Novaka 38, 40000 Čakovec</derivirana_varijabla>
  </DomainObject.Predmet.ProtustrankaWithAdress>
  <DomainObject.Predmet.ProtustrankaWithAdressOIB>
    <izvorni_sadrzaj>SOLAR JET društvo s ograničenom odgovornošću za trgovinu i graditeljstvo, OIB 14459144652, Dr. Ivana Novaka 38, 40000 Čakovec</izvorni_sadrzaj>
    <derivirana_varijabla naziv="DomainObject.Predmet.ProtustrankaWithAdressOIB_1">SOLAR JET društvo s ograničenom odgovornošću za trgovinu i graditeljstvo, OIB 14459144652, Dr. Ivana Novaka 38, 40000 Čakovec</derivirana_varijabla>
  </DomainObject.Predmet.ProtustrankaWithAdressOIB>
  <DomainObject.Predmet.ProtustrankaNazivFormated>
    <izvorni_sadrzaj>SOLAR JET društvo s ograničenom odgovornošću za trgovinu i graditeljstvo</izvorni_sadrzaj>
    <derivirana_varijabla naziv="DomainObject.Predmet.ProtustrankaNazivFormated_1">SOLAR JET društvo s ograničenom odgovornošću za trgovinu i graditeljstvo</derivirana_varijabla>
  </DomainObject.Predmet.ProtustrankaNazivFormated>
  <DomainObject.Predmet.ProtustrankaNazivFormatedOIB>
    <izvorni_sadrzaj>SOLAR JET društvo s ograničenom odgovornošću za trgovinu i graditeljstvo, OIB 14459144652</izvorni_sadrzaj>
    <derivirana_varijabla naziv="DomainObject.Predmet.ProtustrankaNazivFormatedOIB_1">SOLAR JET društvo s ograničenom odgovornošću za trgovinu i graditeljstvo, OIB 14459144652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1032533.47</izvorni_sadrzaj>
    <derivirana_varijabla naziv="DomainObject.Predmet.TrenutnaVrijednost_1">1032533.47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JET društvo s ograničenom odgovornošću za trgovinu i graditeljstvo</item>
    </izvorni_sadrzaj>
    <derivirana_varijabla naziv="DomainObject.Predmet.ProtuStrankaListFormated_1">
      <item>SOLAR JET društvo s ograničenom odgovornošću za trgovinu i graditeljstvo</item>
    </derivirana_varijabla>
  </DomainObject.Predmet.ProtuStrankaListFormated>
  <DomainObject.Predmet.ProtuStrankaListFormatedOIB>
    <izvorni_sadrzaj>
      <item>SOLAR JET društvo s ograničenom odgovornošću za trgovinu i graditeljstvo, OIB 14459144652</item>
    </izvorni_sadrzaj>
    <derivirana_varijabla naziv="DomainObject.Predmet.ProtuStrankaListFormatedOIB_1">
      <item>SOLAR JET društvo s ograničenom odgovornošću za trgovinu i graditeljstvo, OIB 14459144652</item>
    </derivirana_varijabla>
  </DomainObject.Predmet.ProtuStrankaListFormatedOIB>
  <DomainObject.Predmet.ProtuStrankaListFormatedWithAdress>
    <izvorni_sadrzaj>
      <item>SOLAR JET društvo s ograničenom odgovornošću za trgovinu i graditeljstvo, Dr. Ivana Novaka 38, 40000 Čakovec</item>
    </izvorni_sadrzaj>
    <derivirana_varijabla naziv="DomainObject.Predmet.ProtuStrankaListFormatedWithAdress_1">
      <item>SOLAR JET društvo s ograničenom odgovornošću za trgovinu i graditeljstvo, Dr. Ivana Novaka 38, 40000 Čakovec</item>
    </derivirana_varijabla>
  </DomainObject.Predmet.ProtuStrankaListFormatedWithAdress>
  <DomainObject.Predmet.ProtuStrankaListFormatedWithAdressOIB>
    <izvorni_sadrzaj>
      <item>SOLAR JET društvo s ograničenom odgovornošću za trgovinu i graditeljstvo, OIB 14459144652, Dr. Ivana Novaka 38, 40000 Čakovec</item>
    </izvorni_sadrzaj>
    <derivirana_varijabla naziv="DomainObject.Predmet.ProtuStrankaListFormatedWithAdressOIB_1">
      <item>SOLAR JET društvo s ograničenom odgovornošću za trgovinu i graditeljstvo, OIB 14459144652, Dr. Ivana Novaka 38, 40000 Čakovec</item>
    </derivirana_varijabla>
  </DomainObject.Predmet.ProtuStrankaListFormatedWithAdressOIB>
  <DomainObject.Predmet.ProtuStrankaListNazivFormated>
    <izvorni_sadrzaj>
      <item>SOLAR JET društvo s ograničenom odgovornošću za trgovinu i graditeljstvo</item>
    </izvorni_sadrzaj>
    <derivirana_varijabla naziv="DomainObject.Predmet.ProtuStrankaListNazivFormated_1">
      <item>SOLAR JET društvo s ograničenom odgovornošću za trgovinu i graditeljstvo</item>
    </derivirana_varijabla>
  </DomainObject.Predmet.ProtuStrankaListNazivFormated>
  <DomainObject.Predmet.ProtuStrankaListNazivFormatedOIB>
    <izvorni_sadrzaj>
      <item>SOLAR JET društvo s ograničenom odgovornošću za trgovinu i graditeljstvo, OIB 14459144652</item>
    </izvorni_sadrzaj>
    <derivirana_varijabla naziv="DomainObject.Predmet.ProtuStrankaListNazivFormatedOIB_1">
      <item>SOLAR JET društvo s ograničenom odgovornošću za trgovinu i graditeljstvo, OIB 14459144652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JET društvo s ograničenom odgovornošću za trgovinu i graditeljstvo</izvorni_sadrzaj>
    <derivirana_varijabla naziv="DomainObject.Predmet.ProtustrankaIDrugi_1">SOLAR JET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SOLAR JET društvo s ograničenom odgovornošću za trgovinu i graditeljstvo, OIB 14459144652, Dr. Ivana Novaka 38, 40000 Čakovec</izvorni_sadrzaj>
    <derivirana_varijabla naziv="DomainObject.Predmet.ProtustrankaIDrugiAdressOIB_1">SOLAR JET društvo s ograničenom odgovornošću za trgovinu i graditeljstvo, OIB 14459144652, Dr. Ivana Novaka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JET društvo s ograničenom odgovornošću za trgovinu i graditeljstvo</item>
      <item>E-oglasna ploča</item>
      <item>Sudski registar</item>
    </izvorni_sadrzaj>
    <derivirana_varijabla naziv="DomainObject.Predmet.SudioniciListNaziv_1">
      <item>Financijska agencija</item>
      <item>SOLAR JET društvo s ograničenom odgovornošću za trgovinu i graditeljstvo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SOLAR JET društvo s ograničenom odgovornošću za trgovinu i graditeljstvo, OIB 14459144652, Dr. Ivana Novaka 38,40000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SOLAR JET društvo s ograničenom odgovornošću za trgovinu i graditeljstvo, OIB 14459144652, Dr. Ivana Novaka 38,40000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14459144652</item>
      <item>, OIB null</item>
    </izvorni_sadrzaj>
    <derivirana_varijabla naziv="DomainObject.Predmet.SudioniciListNazivOIB_1">
      <item>, OIB null</item>
      <item>, OIB 85821130368</item>
      <item>, OIB 14459144652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2536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2015-11-12T11:07:00Z</dcterms:created>
  <dc:creator>user</dc:creator>
  <cp:lastModifiedBy>Marko Makaj</cp:lastModifiedBy>
  <cp:lastPrinted>2015-11-12T11:07:00Z</cp:lastPrinted>
  <dcterms:modified xmlns:xsi="http://www.w3.org/2001/XMLSchema-instance" xsi:type="dcterms:W3CDTF">2015-11-13T11:04:00Z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