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35968b" w14:paraId="135968b" w:rsidRDefault="00186527" w:rsidP="00186527" w:rsidR="00D36B90" w:rsidRPr="003C4AB4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C4AB4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 xml:space="preserve">Zagreb, Amruševa 2/II     </w:t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="00604ACE" w:rsidRPr="003C4AB4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48</w:t>
      </w:r>
      <w:r w:rsidR="00604ACE" w:rsidRPr="003C4AB4">
        <w:rPr>
          <w:sz w:val="24"/>
          <w:szCs w:val="24"/>
          <w:lang w:eastAsia="en-US"/>
        </w:rPr>
        <w:t>. St-</w:t>
      </w:r>
      <w:r w:rsidR="00A57D3A">
        <w:rPr>
          <w:sz w:val="24"/>
          <w:szCs w:val="24"/>
          <w:lang w:eastAsia="en-US"/>
        </w:rPr>
        <w:t>6052</w:t>
      </w:r>
      <w:r w:rsidR="001912CF" w:rsidRPr="003C4AB4">
        <w:rPr>
          <w:sz w:val="24"/>
          <w:szCs w:val="24"/>
          <w:lang w:eastAsia="en-US"/>
        </w:rPr>
        <w:t>/16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3C4AB4">
      <w:pPr>
        <w:rPr>
          <w:sz w:val="24"/>
          <w:szCs w:val="24"/>
        </w:rPr>
      </w:pPr>
    </w:p>
    <w:p w:rsidRDefault="001912CF" w:rsidP="001912CF" w:rsidR="001912CF" w:rsidRPr="000F5B5C">
      <w:pPr>
        <w:ind w:firstLine="708"/>
        <w:jc w:val="both"/>
        <w:rPr>
          <w:sz w:val="24"/>
          <w:szCs w:val="24"/>
        </w:rPr>
      </w:pPr>
      <w:r w:rsidRPr="000F5B5C">
        <w:rPr>
          <w:bCs/>
          <w:sz w:val="24"/>
          <w:szCs w:val="24"/>
        </w:rPr>
        <w:t>Trgovački sud u Zagrebu, p</w:t>
      </w:r>
      <w:r w:rsidRPr="000F5B5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A57D3A" w:rsidRPr="00823A78">
        <w:rPr>
          <w:sz w:val="24"/>
          <w:szCs w:val="24"/>
        </w:rPr>
        <w:t>TO &amp; TI MARTINKO d.o.o., u stečaju, Zagreb, Jankomir 25, OIB: 43263456681</w:t>
      </w:r>
      <w:r w:rsidR="00A57D3A">
        <w:rPr>
          <w:sz w:val="24"/>
          <w:szCs w:val="24"/>
        </w:rPr>
        <w:t>,</w:t>
      </w:r>
      <w:r w:rsidRPr="000F5B5C">
        <w:rPr>
          <w:sz w:val="24"/>
          <w:szCs w:val="24"/>
        </w:rPr>
        <w:t xml:space="preserve"> dana </w:t>
      </w:r>
      <w:r w:rsidR="003C4AB4" w:rsidRPr="000F5B5C">
        <w:rPr>
          <w:sz w:val="24"/>
          <w:szCs w:val="24"/>
        </w:rPr>
        <w:t>06</w:t>
      </w:r>
      <w:r w:rsidRPr="000F5B5C">
        <w:rPr>
          <w:sz w:val="24"/>
          <w:szCs w:val="24"/>
        </w:rPr>
        <w:t xml:space="preserve">. </w:t>
      </w:r>
      <w:r w:rsidR="003C4AB4" w:rsidRPr="000F5B5C">
        <w:rPr>
          <w:sz w:val="24"/>
          <w:szCs w:val="24"/>
        </w:rPr>
        <w:t>rujna</w:t>
      </w:r>
      <w:r w:rsidRPr="000F5B5C">
        <w:rPr>
          <w:sz w:val="24"/>
          <w:szCs w:val="24"/>
        </w:rPr>
        <w:t xml:space="preserve"> 2018. godine</w:t>
      </w: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4D45C7" w:rsidP="00E42C0C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>r i j e š i o   j e</w:t>
      </w:r>
    </w:p>
    <w:p w:rsidRDefault="005D7DE5" w:rsidP="0063661A" w:rsidR="005D7DE5" w:rsidRPr="003C4AB4">
      <w:pPr>
        <w:widowControl/>
        <w:rPr>
          <w:b/>
          <w:sz w:val="24"/>
          <w:szCs w:val="24"/>
        </w:rPr>
      </w:pPr>
    </w:p>
    <w:p w:rsidRDefault="00D1322D" w:rsidP="00A57D3A" w:rsidR="000F5B5C">
      <w:pPr>
        <w:jc w:val="both"/>
        <w:rPr>
          <w:sz w:val="24"/>
          <w:szCs w:val="24"/>
        </w:rPr>
      </w:pPr>
      <w:r w:rsidRPr="003C4AB4">
        <w:rPr>
          <w:sz w:val="24"/>
          <w:szCs w:val="24"/>
        </w:rPr>
        <w:t>Utvrđene tražbine viših isplatnih redova</w:t>
      </w:r>
    </w:p>
    <w:p w:rsidRDefault="000F5B5C" w:rsidP="00561199" w:rsidR="000F5B5C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F5B5C" w:rsidP="000F5B5C" w:rsidR="000F5B5C">
      <w:pPr>
        <w:rPr>
          <w:b/>
          <w:sz w:val="24"/>
          <w:szCs w:val="24"/>
        </w:rPr>
      </w:pPr>
      <w:r w:rsidRPr="00BA7A8E">
        <w:rPr>
          <w:b/>
          <w:sz w:val="24"/>
          <w:szCs w:val="24"/>
        </w:rPr>
        <w:t xml:space="preserve">Vjerovnici II. višeg isplatnog reda </w:t>
      </w:r>
    </w:p>
    <w:p w:rsidRDefault="00A57D3A" w:rsidP="000F5B5C" w:rsidR="00A57D3A" w:rsidRPr="00BA7A8E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33"/>
        <w:gridCol w:w="2022"/>
        <w:gridCol w:w="1316"/>
        <w:gridCol w:w="1150"/>
        <w:gridCol w:w="2326"/>
      </w:tblGrid>
      <w:tr w:rsidTr="001F0D73" w:rsidR="001F0D73" w:rsidRPr="00A57D3A">
        <w:trPr>
          <w:trHeight w:val="1552"/>
          <w:jc w:val="center"/>
        </w:trPr>
        <w:tc>
          <w:tcPr>
            <w:tcW w:type="pct" w:w="1060"/>
            <w:vAlign w:val="center"/>
          </w:tcPr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>R.b</w:t>
            </w:r>
          </w:p>
        </w:tc>
        <w:tc>
          <w:tcPr>
            <w:tcW w:type="pct" w:w="1169"/>
            <w:vAlign w:val="center"/>
          </w:tcPr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>Ime i prezime / tvrtka  ili naziv vjerovnika, adresa/</w:t>
            </w:r>
          </w:p>
          <w:p w:rsidRDefault="001F0D73" w:rsidP="00564BAA" w:rsidR="001F0D73" w:rsidRPr="00A57D3A">
            <w:r w:rsidRPr="00A57D3A">
              <w:rPr>
                <w:b/>
              </w:rPr>
              <w:t>sjedište</w:t>
            </w:r>
          </w:p>
        </w:tc>
        <w:tc>
          <w:tcPr>
            <w:tcW w:type="pct" w:w="761"/>
            <w:vAlign w:val="center"/>
          </w:tcPr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>OIB vjerovnika</w:t>
            </w:r>
          </w:p>
          <w:p w:rsidRDefault="001F0D73" w:rsidP="00564BAA" w:rsidR="001F0D73" w:rsidRPr="00A57D3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5"/>
            <w:vAlign w:val="center"/>
          </w:tcPr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 xml:space="preserve">Iznos prijavljene tražbine (kn) </w:t>
            </w:r>
          </w:p>
        </w:tc>
        <w:tc>
          <w:tcPr>
            <w:tcW w:type="pct" w:w="1345"/>
            <w:vAlign w:val="center"/>
          </w:tcPr>
          <w:p w:rsidRDefault="001F0D73" w:rsidP="00564BAA" w:rsidR="001F0D73" w:rsidRPr="00A57D3A">
            <w:pPr>
              <w:jc w:val="center"/>
            </w:pPr>
          </w:p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>Iznos priznate tražbine (kn)</w:t>
            </w:r>
          </w:p>
          <w:p w:rsidRDefault="001F0D73" w:rsidP="00564BAA" w:rsidR="001F0D73" w:rsidRPr="00A57D3A">
            <w:pPr>
              <w:jc w:val="center"/>
            </w:pPr>
          </w:p>
        </w:tc>
      </w:tr>
      <w:tr w:rsidTr="001F0D73" w:rsidR="001F0D73" w:rsidRPr="00A57D3A">
        <w:trPr>
          <w:trHeight w:val="1362"/>
          <w:jc w:val="center"/>
        </w:trPr>
        <w:tc>
          <w:tcPr>
            <w:tcW w:type="pct" w:w="1060"/>
          </w:tcPr>
          <w:p w:rsidRDefault="001F0D73" w:rsidP="00564BAA" w:rsidR="001F0D73" w:rsidRPr="00A57D3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F0D73" w:rsidP="00564BAA" w:rsidR="001F0D73" w:rsidRPr="00A57D3A">
            <w:r w:rsidRPr="00A57D3A">
              <w:t>1</w:t>
            </w:r>
          </w:p>
        </w:tc>
        <w:tc>
          <w:tcPr>
            <w:tcW w:type="pct" w:w="1169"/>
          </w:tcPr>
          <w:p w:rsidRDefault="001F0D73" w:rsidP="00564BAA" w:rsidR="001F0D73" w:rsidRPr="00A57D3A"/>
          <w:p w:rsidRDefault="001F0D73" w:rsidP="00564BAA" w:rsidR="001F0D73" w:rsidRPr="00A57D3A">
            <w:r w:rsidRPr="00A57D3A">
              <w:t>RH, Ministarstvo financija, Porezna uprava, Područni ured Zagrebi</w:t>
            </w:r>
          </w:p>
        </w:tc>
        <w:tc>
          <w:tcPr>
            <w:tcW w:type="pct" w:w="761"/>
          </w:tcPr>
          <w:p w:rsidRDefault="001F0D73" w:rsidP="00564BAA" w:rsidR="001F0D73" w:rsidRPr="00A57D3A"/>
          <w:p w:rsidRDefault="001F0D73" w:rsidP="00564BAA" w:rsidR="001F0D73" w:rsidRPr="00A57D3A">
            <w:r w:rsidRPr="00A57D3A">
              <w:t>18683136487</w:t>
            </w:r>
          </w:p>
        </w:tc>
        <w:tc>
          <w:tcPr>
            <w:tcW w:type="pct" w:w="665"/>
          </w:tcPr>
          <w:p w:rsidRDefault="001F0D73" w:rsidP="00564BAA" w:rsidR="001F0D73" w:rsidRPr="00A57D3A">
            <w:pPr>
              <w:jc w:val="right"/>
            </w:pPr>
            <w:r w:rsidRPr="00A57D3A">
              <w:t xml:space="preserve">     </w:t>
            </w:r>
          </w:p>
          <w:p w:rsidRDefault="001F0D73" w:rsidP="00564BAA" w:rsidR="001F0D73" w:rsidRPr="00A57D3A">
            <w:pPr>
              <w:jc w:val="right"/>
            </w:pPr>
            <w:r w:rsidRPr="00A57D3A">
              <w:t>14.642,58</w:t>
            </w:r>
          </w:p>
        </w:tc>
        <w:tc>
          <w:tcPr>
            <w:tcW w:type="pct" w:w="1345"/>
          </w:tcPr>
          <w:p w:rsidRDefault="001F0D73" w:rsidP="00564BAA" w:rsidR="001F0D73" w:rsidRPr="00A57D3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1F0D73" w:rsidP="00564BAA" w:rsidR="001F0D73" w:rsidRPr="00A57D3A">
            <w:pPr>
              <w:jc w:val="right"/>
            </w:pPr>
            <w:r w:rsidRPr="00A57D3A">
              <w:t>14.642,58</w:t>
            </w:r>
          </w:p>
        </w:tc>
      </w:tr>
      <w:tr w:rsidTr="001F0D73" w:rsidR="001F0D73" w:rsidRPr="00A57D3A">
        <w:trPr>
          <w:trHeight w:val="1362"/>
          <w:jc w:val="center"/>
        </w:trPr>
        <w:tc>
          <w:tcPr>
            <w:tcW w:type="pct" w:w="1060"/>
          </w:tcPr>
          <w:p w:rsidRDefault="001F0D73" w:rsidP="00564BAA" w:rsidR="001F0D73" w:rsidRPr="00A57D3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F0D73" w:rsidP="00564BAA" w:rsidR="001F0D73" w:rsidRPr="00A57D3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7D3A">
              <w:rPr>
                <w:rFonts w:hAnsi="Times New Roman" w:ascii="Times New Roman"/>
                <w:sz w:val="20"/>
                <w:szCs w:val="20"/>
              </w:rPr>
              <w:t xml:space="preserve">2. </w:t>
            </w:r>
          </w:p>
        </w:tc>
        <w:tc>
          <w:tcPr>
            <w:tcW w:type="pct" w:w="1169"/>
          </w:tcPr>
          <w:p w:rsidRDefault="001F0D73" w:rsidP="00564BAA" w:rsidR="001F0D73" w:rsidRPr="00A57D3A"/>
          <w:p w:rsidRDefault="001F0D73" w:rsidP="00564BAA" w:rsidR="001F0D73" w:rsidRPr="00A57D3A">
            <w:r w:rsidRPr="00A57D3A">
              <w:t>ZAGREBAČKI HOLDING d.o.o.</w:t>
            </w:r>
          </w:p>
          <w:p w:rsidRDefault="001F0D73" w:rsidP="00564BAA" w:rsidR="001F0D73" w:rsidRPr="00A57D3A">
            <w:r w:rsidRPr="00A57D3A">
              <w:t>Zagreb, ul. Grada Vukovara 41</w:t>
            </w:r>
          </w:p>
        </w:tc>
        <w:tc>
          <w:tcPr>
            <w:tcW w:type="pct" w:w="761"/>
          </w:tcPr>
          <w:p w:rsidRDefault="001F0D73" w:rsidP="00564BAA" w:rsidR="001F0D73" w:rsidRPr="00A57D3A"/>
          <w:p w:rsidRDefault="001F0D73" w:rsidP="00564BAA" w:rsidR="001F0D73" w:rsidRPr="00A57D3A">
            <w:r w:rsidRPr="00A57D3A">
              <w:t>85584865987</w:t>
            </w:r>
          </w:p>
        </w:tc>
        <w:tc>
          <w:tcPr>
            <w:tcW w:type="pct" w:w="665"/>
          </w:tcPr>
          <w:p w:rsidRDefault="001F0D73" w:rsidP="00564BAA" w:rsidR="001F0D73" w:rsidRPr="00A57D3A">
            <w:pPr>
              <w:jc w:val="right"/>
            </w:pPr>
          </w:p>
          <w:p w:rsidRDefault="001F0D73" w:rsidP="00564BAA" w:rsidR="001F0D73" w:rsidRPr="00A57D3A">
            <w:pPr>
              <w:jc w:val="right"/>
            </w:pPr>
            <w:r w:rsidRPr="00A57D3A">
              <w:t>4.493,52</w:t>
            </w:r>
          </w:p>
        </w:tc>
        <w:tc>
          <w:tcPr>
            <w:tcW w:type="pct" w:w="1345"/>
          </w:tcPr>
          <w:p w:rsidRDefault="001F0D73" w:rsidP="00564BAA" w:rsidR="001F0D73" w:rsidRPr="00A57D3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1F0D73" w:rsidP="00564BAA" w:rsidR="001F0D73" w:rsidRPr="00A57D3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57D3A">
              <w:rPr>
                <w:rFonts w:hAnsi="Times New Roman" w:ascii="Times New Roman"/>
                <w:sz w:val="20"/>
                <w:szCs w:val="20"/>
              </w:rPr>
              <w:t>4.493,52</w:t>
            </w:r>
          </w:p>
        </w:tc>
      </w:tr>
      <w:tr w:rsidTr="001F0D73" w:rsidR="001F0D73" w:rsidRPr="00A57D3A">
        <w:trPr>
          <w:trHeight w:val="491"/>
          <w:jc w:val="center"/>
        </w:trPr>
        <w:tc>
          <w:tcPr>
            <w:tcW w:type="pct" w:w="1060"/>
          </w:tcPr>
          <w:p w:rsidRDefault="001F0D73" w:rsidP="00564BAA" w:rsidR="001F0D73" w:rsidRPr="00A57D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69"/>
          </w:tcPr>
          <w:p w:rsidRDefault="001F0D73" w:rsidP="00564BAA" w:rsidR="001F0D73" w:rsidRPr="00A57D3A">
            <w:pPr>
              <w:rPr>
                <w:b/>
              </w:rPr>
            </w:pPr>
            <w:r w:rsidRPr="00A57D3A">
              <w:rPr>
                <w:b/>
              </w:rPr>
              <w:t>UKUPNO</w:t>
            </w:r>
          </w:p>
        </w:tc>
        <w:tc>
          <w:tcPr>
            <w:tcW w:type="pct" w:w="761"/>
          </w:tcPr>
          <w:p w:rsidRDefault="001F0D73" w:rsidP="00564BAA" w:rsidR="001F0D73" w:rsidRPr="00A57D3A"/>
        </w:tc>
        <w:tc>
          <w:tcPr>
            <w:tcW w:type="pct" w:w="665"/>
          </w:tcPr>
          <w:p w:rsidRDefault="001F0D73" w:rsidP="00564BAA" w:rsidR="001F0D73" w:rsidRPr="00A57D3A">
            <w:pPr>
              <w:jc w:val="right"/>
              <w:rPr>
                <w:b/>
              </w:rPr>
            </w:pPr>
            <w:r w:rsidRPr="00A57D3A">
              <w:rPr>
                <w:b/>
              </w:rPr>
              <w:t>19.136,10</w:t>
            </w:r>
          </w:p>
        </w:tc>
        <w:tc>
          <w:tcPr>
            <w:tcW w:type="pct" w:w="1345"/>
          </w:tcPr>
          <w:p w:rsidRDefault="001F0D73" w:rsidP="00564BAA" w:rsidR="001F0D73" w:rsidRPr="00A57D3A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A57D3A">
              <w:rPr>
                <w:rFonts w:hAnsi="Times New Roman" w:ascii="Times New Roman"/>
                <w:b/>
                <w:sz w:val="20"/>
                <w:szCs w:val="20"/>
              </w:rPr>
              <w:t>19.136,10</w:t>
            </w:r>
          </w:p>
        </w:tc>
      </w:tr>
    </w:tbl>
    <w:p w:rsidRDefault="000F5B5C" w:rsidP="000F5B5C" w:rsidR="000F5B5C" w:rsidRPr="00BA7A8E">
      <w:pPr>
        <w:pStyle w:val="Bezproreda"/>
        <w:ind w:left="5664"/>
        <w:rPr>
          <w:rFonts w:hAnsi="Times New Roman" w:ascii="Times New Roman"/>
          <w:b/>
          <w:sz w:val="24"/>
          <w:szCs w:val="24"/>
        </w:rPr>
      </w:pPr>
    </w:p>
    <w:p w:rsidRDefault="000F5B5C" w:rsidP="00561199" w:rsidR="000F5B5C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57D3A" w:rsidP="00561199" w:rsidR="00A57D3A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57D3A" w:rsidP="00561199" w:rsidR="00A57D3A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57D3A" w:rsidP="00561199" w:rsidR="00A57D3A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1F0D73" w:rsidP="00561199" w:rsidR="001F0D73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57D3A" w:rsidP="00561199" w:rsidR="00A57D3A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 w:rsidRPr="003C4AB4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</w:p>
    <w:p w:rsidRDefault="004D45C7" w:rsidP="00561199" w:rsidR="004D45C7" w:rsidRPr="003C4AB4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  <w:r w:rsidRPr="003C4AB4">
        <w:rPr>
          <w:sz w:val="24"/>
          <w:szCs w:val="24"/>
        </w:rPr>
        <w:lastRenderedPageBreak/>
        <w:t>Obrazloženje</w:t>
      </w:r>
    </w:p>
    <w:p w:rsidRDefault="004D45C7" w:rsidP="004D45C7" w:rsidR="004D45C7" w:rsidRPr="003C4AB4">
      <w:pPr>
        <w:widowControl/>
        <w:jc w:val="center"/>
        <w:rPr>
          <w:sz w:val="24"/>
          <w:szCs w:val="24"/>
        </w:rPr>
      </w:pPr>
    </w:p>
    <w:p w:rsidRDefault="00C04EC7" w:rsidP="00C04EC7" w:rsidR="00C04EC7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</w:t>
      </w:r>
      <w:r w:rsidR="00376E64" w:rsidRPr="003C4AB4">
        <w:rPr>
          <w:sz w:val="24"/>
          <w:szCs w:val="24"/>
        </w:rPr>
        <w:t xml:space="preserve"> i</w:t>
      </w:r>
      <w:r w:rsidR="006B0579" w:rsidRPr="003C4AB4">
        <w:rPr>
          <w:sz w:val="24"/>
          <w:szCs w:val="24"/>
        </w:rPr>
        <w:t xml:space="preserve">spitnom ročištu održanom dana </w:t>
      </w:r>
      <w:r w:rsidR="003C4AB4" w:rsidRPr="003C4AB4">
        <w:rPr>
          <w:sz w:val="24"/>
          <w:szCs w:val="24"/>
        </w:rPr>
        <w:t>06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0B7987" w:rsidRPr="003C4AB4">
        <w:rPr>
          <w:sz w:val="24"/>
          <w:szCs w:val="24"/>
        </w:rPr>
        <w:t xml:space="preserve"> 2018</w:t>
      </w:r>
      <w:r w:rsidRPr="003C4AB4">
        <w:rPr>
          <w:sz w:val="24"/>
          <w:szCs w:val="24"/>
        </w:rPr>
        <w:t>. ispitane su sve pr</w:t>
      </w:r>
      <w:r w:rsidR="00991E04" w:rsidRPr="003C4AB4">
        <w:rPr>
          <w:sz w:val="24"/>
          <w:szCs w:val="24"/>
        </w:rPr>
        <w:t xml:space="preserve">ijavljene tražbine prema svojim </w:t>
      </w:r>
      <w:r w:rsidRPr="003C4AB4">
        <w:rPr>
          <w:sz w:val="24"/>
          <w:szCs w:val="24"/>
        </w:rPr>
        <w:t xml:space="preserve">iznosima i redu. 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3C4AB4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 xml:space="preserve">U </w:t>
      </w:r>
      <w:r w:rsidR="004D45C7" w:rsidRPr="003C4AB4">
        <w:rPr>
          <w:sz w:val="24"/>
          <w:szCs w:val="24"/>
        </w:rPr>
        <w:t>Zagreb</w:t>
      </w:r>
      <w:r w:rsidRPr="003C4AB4">
        <w:rPr>
          <w:sz w:val="24"/>
          <w:szCs w:val="24"/>
        </w:rPr>
        <w:t>u</w:t>
      </w:r>
      <w:r w:rsidR="004D45C7" w:rsidRPr="003C4AB4">
        <w:rPr>
          <w:sz w:val="24"/>
          <w:szCs w:val="24"/>
        </w:rPr>
        <w:t xml:space="preserve"> </w:t>
      </w:r>
      <w:r w:rsidR="003C4AB4" w:rsidRPr="003C4AB4">
        <w:rPr>
          <w:sz w:val="24"/>
          <w:szCs w:val="24"/>
        </w:rPr>
        <w:t>06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68262F" w:rsidRPr="003C4AB4">
        <w:rPr>
          <w:sz w:val="24"/>
          <w:szCs w:val="24"/>
        </w:rPr>
        <w:t xml:space="preserve"> 2018. godine</w:t>
      </w:r>
    </w:p>
    <w:p w:rsidRDefault="00C32F5A" w:rsidP="004D45C7" w:rsidR="00C32F5A" w:rsidRPr="003C4AB4">
      <w:pPr>
        <w:widowControl/>
        <w:ind w:firstLine="720" w:left="5040"/>
        <w:jc w:val="right"/>
        <w:rPr>
          <w:sz w:val="24"/>
          <w:szCs w:val="24"/>
        </w:rPr>
      </w:pPr>
      <w:r w:rsidRPr="003C4AB4">
        <w:rPr>
          <w:sz w:val="24"/>
          <w:szCs w:val="24"/>
        </w:rPr>
        <w:t xml:space="preserve">   </w:t>
      </w:r>
    </w:p>
    <w:p w:rsidRDefault="00991E04" w:rsidP="00C4416C" w:rsidR="00C32F5A" w:rsidRPr="003C4AB4">
      <w:pPr>
        <w:widowControl/>
        <w:ind w:firstLine="708" w:left="6372"/>
        <w:rPr>
          <w:sz w:val="24"/>
          <w:szCs w:val="24"/>
        </w:rPr>
      </w:pPr>
      <w:r w:rsidRPr="003C4AB4">
        <w:rPr>
          <w:sz w:val="24"/>
          <w:szCs w:val="24"/>
        </w:rPr>
        <w:t xml:space="preserve">        </w:t>
      </w:r>
      <w:r w:rsidR="004D45C7" w:rsidRPr="003C4AB4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3C4AB4">
        <w:rPr>
          <w:sz w:val="24"/>
          <w:szCs w:val="24"/>
        </w:rPr>
        <w:tab/>
      </w:r>
      <w:r w:rsidR="00991E04" w:rsidRPr="003C4AB4">
        <w:rPr>
          <w:sz w:val="24"/>
          <w:szCs w:val="24"/>
        </w:rPr>
        <w:t>Vesna Sremac Šoštar</w:t>
      </w:r>
      <w:r w:rsidR="000A4003">
        <w:rPr>
          <w:sz w:val="24"/>
          <w:szCs w:val="24"/>
        </w:rPr>
        <w:t>, v.r.</w:t>
      </w:r>
    </w:p>
    <w:p w:rsidRDefault="000A4003" w:rsidP="00C32F5A" w:rsidR="000A400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0A4003" w:rsidP="00C32F5A" w:rsidR="000A4003" w:rsidRPr="003C4AB4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3C4AB4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3C4AB4">
      <w:pPr>
        <w:widowControl/>
        <w:jc w:val="both"/>
        <w:rPr>
          <w:sz w:val="24"/>
          <w:szCs w:val="24"/>
        </w:rPr>
      </w:pPr>
    </w:p>
    <w:p w:rsidRDefault="007C1B3D" w:rsidP="004D45C7" w:rsidR="004D45C7" w:rsidRPr="003C4AB4">
      <w:pPr>
        <w:widowControl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UPUTA </w:t>
      </w:r>
      <w:r w:rsidR="004D45C7" w:rsidRPr="003C4AB4">
        <w:rPr>
          <w:sz w:val="24"/>
          <w:szCs w:val="24"/>
        </w:rPr>
        <w:t>O PRAVNOM LIJEKU:</w:t>
      </w:r>
    </w:p>
    <w:p w:rsidRDefault="00E67B25" w:rsidP="00F5127C" w:rsidR="00F5127C" w:rsidRPr="003C4AB4">
      <w:pPr>
        <w:jc w:val="both"/>
        <w:rPr>
          <w:sz w:val="24"/>
          <w:szCs w:val="24"/>
          <w:lang w:val="pl-PL"/>
        </w:rPr>
      </w:pPr>
      <w:r w:rsidRPr="003C4AB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3C4AB4">
        <w:rPr>
          <w:sz w:val="24"/>
          <w:szCs w:val="24"/>
        </w:rPr>
        <w:t xml:space="preserve">i stečajni upravitelj </w:t>
      </w:r>
      <w:r w:rsidRPr="003C4AB4">
        <w:rPr>
          <w:sz w:val="24"/>
          <w:szCs w:val="24"/>
        </w:rPr>
        <w:t xml:space="preserve">(čl. 265. st 3. SZ). </w:t>
      </w:r>
      <w:r w:rsidR="00F5127C" w:rsidRPr="003C4AB4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3C4AB4">
      <w:pPr>
        <w:widowControl/>
        <w:jc w:val="both"/>
        <w:rPr>
          <w:sz w:val="24"/>
          <w:szCs w:val="24"/>
        </w:rPr>
      </w:pPr>
    </w:p>
    <w:p w:rsidRDefault="00C32F5A" w:rsidP="000A4003" w:rsidR="00C32F5A" w:rsidRPr="003C4AB4">
      <w:pPr>
        <w:widowControl/>
        <w:ind w:left="705"/>
        <w:contextualSpacing/>
        <w:rPr>
          <w:sz w:val="24"/>
          <w:szCs w:val="24"/>
        </w:rPr>
      </w:pPr>
    </w:p>
    <w:sectPr w:rsidSect="00CA4ED3" w:rsidR="00C32F5A" w:rsidRPr="003C4AB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0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57D3A">
      <w:rPr>
        <w:sz w:val="24"/>
        <w:szCs w:val="24"/>
      </w:rPr>
      <w:t>6052</w:t>
    </w:r>
    <w:r w:rsidR="001912CF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8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3"/>
  </w:num>
  <w:num w:numId="3">
    <w:abstractNumId w:val="6"/>
  </w:num>
  <w:num w:numId="4">
    <w:abstractNumId w:val="44"/>
  </w:num>
  <w:num w:numId="5">
    <w:abstractNumId w:val="39"/>
  </w:num>
  <w:num w:numId="6">
    <w:abstractNumId w:val="17"/>
  </w:num>
  <w:num w:numId="7">
    <w:abstractNumId w:val="45"/>
  </w:num>
  <w:num w:numId="8">
    <w:abstractNumId w:val="32"/>
  </w:num>
  <w:num w:numId="9">
    <w:abstractNumId w:val="4"/>
  </w:num>
  <w:num w:numId="10">
    <w:abstractNumId w:val="26"/>
  </w:num>
  <w:num w:numId="11">
    <w:abstractNumId w:val="36"/>
  </w:num>
  <w:num w:numId="12">
    <w:abstractNumId w:val="27"/>
  </w:num>
  <w:num w:numId="13">
    <w:abstractNumId w:val="11"/>
  </w:num>
  <w:num w:numId="14">
    <w:abstractNumId w:val="8"/>
  </w:num>
  <w:num w:numId="15">
    <w:abstractNumId w:val="24"/>
  </w:num>
  <w:num w:numId="16">
    <w:abstractNumId w:val="5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7"/>
  </w:num>
  <w:num w:numId="22">
    <w:abstractNumId w:val="41"/>
  </w:num>
  <w:num w:numId="23">
    <w:abstractNumId w:val="38"/>
  </w:num>
  <w:num w:numId="24">
    <w:abstractNumId w:val="29"/>
  </w:num>
  <w:num w:numId="25">
    <w:abstractNumId w:val="14"/>
  </w:num>
  <w:num w:numId="26">
    <w:abstractNumId w:val="22"/>
  </w:num>
  <w:num w:numId="27">
    <w:abstractNumId w:val="15"/>
  </w:num>
  <w:num w:numId="28">
    <w:abstractNumId w:val="25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3"/>
  </w:num>
  <w:num w:numId="40">
    <w:abstractNumId w:val="42"/>
  </w:num>
  <w:num w:numId="41">
    <w:abstractNumId w:val="40"/>
  </w:num>
  <w:num w:numId="42">
    <w:abstractNumId w:val="0"/>
  </w:num>
  <w:num w:numId="43">
    <w:abstractNumId w:val="35"/>
  </w:num>
  <w:num w:numId="44">
    <w:abstractNumId w:val="13"/>
  </w:num>
  <w:num w:numId="45">
    <w:abstractNumId w:val="12"/>
  </w:num>
  <w:num w:numId="46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A4003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1454"/>
    <w:rsid w:val="000E24E2"/>
    <w:rsid w:val="000E26C0"/>
    <w:rsid w:val="000E3E1B"/>
    <w:rsid w:val="000F11A8"/>
    <w:rsid w:val="000F30EC"/>
    <w:rsid w:val="000F5B5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0D73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57D3A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56F8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461A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St-6052/2016</izvorni_sadrzaj>
    <derivirana_varijabla naziv="DomainObject.Predmet.OznakaBroj_1">St-6052/2016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&amp; TI MARTINKO d.o.o. zastupanog po punomoćniku Tihomir Martinko</izvorni_sadrzaj>
    <derivirana_varijabla naziv="DomainObject.Predmet.ProtustrankaFormated_1">  TO &amp; TI MARTINKO d.o.o. zastupanog po punomoćniku Tihomir Martinko</derivirana_varijabla>
  </DomainObject.Predmet.ProtustrankaFormated>
  <DomainObject.Predmet.ProtustrankaFormatedOIB>
    <izvorni_sadrzaj>  TO &amp; TI MARTINKO d.o.o., OIB 43263456681 zastupanog po punomoćniku Tihomir Martinko</izvorni_sadrzaj>
    <derivirana_varijabla naziv="DomainObject.Predmet.ProtustrankaFormatedOIB_1">  TO &amp; TI MARTINKO d.o.o., OIB 43263456681 zastupanog po punomoćniku Tihomir Martinko</derivirana_varijabla>
  </DomainObject.Predmet.ProtustrankaFormatedOIB>
  <DomainObject.Predmet.ProtustrankaFormatedWithAdress>
    <izvorni_sadrzaj> TO &amp; TI MARTINKO d.o.o., Jankomir 25, 10000 Zagreb zastupanog po punomoćniku Tihomir Martinko</izvorni_sadrzaj>
    <derivirana_varijabla naziv="DomainObject.Predmet.ProtustrankaFormatedWithAdress_1"> TO &amp; TI MARTINKO d.o.o., Jankomir 25, 10000 Zagreb zastupanog po punomoćniku Tihomir Martinko</derivirana_varijabla>
  </DomainObject.Predmet.ProtustrankaFormatedWithAdress>
  <DomainObject.Predmet.ProtustrankaFormatedWithAdressOIB>
    <izvorni_sadrzaj> TO &amp; TI MARTINKO d.o.o., OIB 43263456681, Jankomir 25, 10000 Zagreb zastupanog po punomoćniku Tihomir Martinko</izvorni_sadrzaj>
    <derivirana_varijabla naziv="DomainObject.Predmet.ProtustrankaFormatedWithAdressOIB_1"> TO &amp; TI MARTINKO d.o.o., OIB 43263456681, Jankomir 25, 10000 Zagreb zastupanog po punomoćniku Tihomir Martinko</derivirana_varijabla>
  </DomainObject.Predmet.ProtustrankaFormatedWithAdressOIB>
  <DomainObject.Predmet.ProtustrankaWithAdress>
    <izvorni_sadrzaj>TO &amp; TI MARTINKO d.o.o. Jankomir 25, 10000 Zagreb</izvorni_sadrzaj>
    <derivirana_varijabla naziv="DomainObject.Predmet.ProtustrankaWithAdress_1">TO &amp; TI MARTINKO d.o.o. Jankomir 25, 10000 Zagreb</derivirana_varijabla>
  </DomainObject.Predmet.ProtustrankaWithAdress>
  <DomainObject.Predmet.ProtustrankaWithAdressOIB>
    <izvorni_sadrzaj>TO &amp; TI MARTINKO d.o.o., OIB 43263456681, Jankomir 25, 10000 Zagreb</izvorni_sadrzaj>
    <derivirana_varijabla naziv="DomainObject.Predmet.ProtustrankaWithAdressOIB_1">TO &amp; TI MARTINKO d.o.o., OIB 43263456681, Jankomir 25, 10000 Zagreb</derivirana_varijabla>
  </DomainObject.Predmet.ProtustrankaWithAdressOIB>
  <DomainObject.Predmet.ProtustrankaNazivFormated>
    <izvorni_sadrzaj>TO &amp; TI MARTINKO d.o.o.</izvorni_sadrzaj>
    <derivirana_varijabla naziv="DomainObject.Predmet.ProtustrankaNazivFormated_1">TO &amp; TI MARTINKO d.o.o.</derivirana_varijabla>
  </DomainObject.Predmet.ProtustrankaNazivFormated>
  <DomainObject.Predmet.ProtustrankaNazivFormatedOIB>
    <izvorni_sadrzaj>TO &amp; TI MARTINKO d.o.o., OIB 43263456681</izvorni_sadrzaj>
    <derivirana_varijabla naziv="DomainObject.Predmet.ProtustrankaNazivFormatedOIB_1">TO &amp; TI MARTINKO d.o.o., OIB 43263456681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 br. 1, 10000 Zagreb; REPUBLIKA HRVATSKA MINISTARSTVO FINANCIJA, Katančićeva 5, 10000 Zagreb</izvorni_sadrzaj>
    <derivirana_varijabla naziv="DomainObject.Predmet.StrankaFormatedWithAdress_1"> FINA Regionalni centar Zagreb, Trg svibanjskih žrtava 1995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 br. 1,10000 Zagreb,REPUBLIKA HRVATSKA MINISTARSTVO FINANCIJA Katančićeva 5,10000 Zagreb</izvorni_sadrzaj>
    <derivirana_varijabla naziv="DomainObject.Predmet.StrankaWithAdress_1">FINA Regionalni centar Zagreb Trg svibanjskih žrtava 1995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 &amp; TI MARTINKO d.o.o. zastupanog po punomoćniku Tihomir Martinko</item>
    </izvorni_sadrzaj>
    <derivirana_varijabla naziv="DomainObject.Predmet.ProtuStrankaListFormated_1">
      <item>TO &amp; TI MARTINKO d.o.o. zastupanog po punomoćniku Tihomir Martinko</item>
    </derivirana_varijabla>
  </DomainObject.Predmet.ProtuStrankaListFormated>
  <DomainObject.Predmet.ProtuStrankaListFormatedOIB>
    <izvorni_sadrzaj>
      <item>TO &amp; TI MARTINKO d.o.o., OIB 43263456681 zastupanog po punomoćniku Tihomir Martinko</item>
    </izvorni_sadrzaj>
    <derivirana_varijabla naziv="DomainObject.Predmet.ProtuStrankaListFormatedOIB_1">
      <item>TO &amp; TI MARTINKO d.o.o., OIB 43263456681 zastupanog po punomoćniku Tihomir Martinko</item>
    </derivirana_varijabla>
  </DomainObject.Predmet.ProtuStrankaListFormatedOIB>
  <DomainObject.Predmet.ProtuStrankaListFormatedWithAdress>
    <izvorni_sadrzaj>
      <item>TO &amp; TI MARTINKO d.o.o., Jankomir 25, 10000 Zagreb zastupanog po punomoćniku Tihomir Martinko</item>
    </izvorni_sadrzaj>
    <derivirana_varijabla naziv="DomainObject.Predmet.ProtuStrankaListFormatedWithAdress_1">
      <item>TO &amp; TI MARTINKO d.o.o., Jankomir 25, 10000 Zagreb zastupanog po punomoćniku Tihomir Martinko</item>
    </derivirana_varijabla>
  </DomainObject.Predmet.ProtuStrankaListFormatedWithAdress>
  <DomainObject.Predmet.ProtuStrankaListFormatedWithAdressOIB>
    <izvorni_sadrzaj>
      <item>TO &amp; TI MARTINKO d.o.o., OIB 43263456681, Jankomir 25, 10000 Zagreb zastupanog po punomoćniku Tihomir Martinko</item>
    </izvorni_sadrzaj>
    <derivirana_varijabla naziv="DomainObject.Predmet.ProtuStrankaListFormatedWithAdressOIB_1">
      <item>TO &amp; TI MARTINKO d.o.o., OIB 43263456681, Jankomir 25, 10000 Zagreb zastupanog po punomoćniku Tihomir Martinko</item>
    </derivirana_varijabla>
  </DomainObject.Predmet.ProtuStrankaListFormatedWithAdressOIB>
  <DomainObject.Predmet.ProtuStrankaListNazivFormated>
    <izvorni_sadrzaj>
      <item>TO &amp; TI MARTINKO d.o.o.</item>
    </izvorni_sadrzaj>
    <derivirana_varijabla naziv="DomainObject.Predmet.ProtuStrankaListNazivFormated_1">
      <item>TO &amp; TI MARTINKO d.o.o.</item>
    </derivirana_varijabla>
  </DomainObject.Predmet.ProtuStrankaListNazivFormated>
  <DomainObject.Predmet.ProtuStrankaListNazivFormatedOIB>
    <izvorni_sadrzaj>
      <item>TO &amp; TI MARTINKO d.o.o., OIB 43263456681</item>
    </izvorni_sadrzaj>
    <derivirana_varijabla naziv="DomainObject.Predmet.ProtuStrankaListNazivFormatedOIB_1">
      <item>TO &amp; TI MARTINKO d.o.o., OIB 43263456681</item>
    </derivirana_varijabla>
  </DomainObject.Predmet.ProtuStrankaListNazivFormatedOIB>
  <DomainObject.Predmet.OstaliListFormated>
    <izvorni_sadrzaj>
      <item>ŽUPANIJSKO DRŽAVNO ODVJETNIŠTVO U ZAGREBU</item>
      <item>Tihomir Martinko punomoćnik sudionika u postupku TO &amp; TI MARTINKO d.o.o.</item>
    </izvorni_sadrzaj>
    <derivirana_varijabla naziv="DomainObject.Predmet.OstaliListFormated_1">
      <item>ŽUPANIJSKO DRŽAVNO ODVJETNIŠTVO U ZAGREBU</item>
      <item>Tihomir Martinko punomoćnik sudionika u postupku TO &amp; TI MARTINKO d.o.o.</item>
    </derivirana_varijabla>
  </DomainObject.Predmet.OstaliListFormated>
  <DomainObject.Predmet.OstaliListFormatedOIB>
    <izvorni_sadrzaj>
      <item>ŽUPANIJSKO DRŽAVNO ODVJETNIŠTVO U ZAGREBU, OIB 16488001145</item>
      <item>Tihomir Martinko, OIB 35826342917 punomoćnik sudionika u postupku TO &amp; TI MARTINKO d.o.o.</item>
    </izvorni_sadrzaj>
    <derivirana_varijabla naziv="DomainObject.Predmet.OstaliListFormatedOIB_1">
      <item>ŽUPANIJSKO DRŽAVNO ODVJETNIŠTVO U ZAGREBU, OIB 16488001145</item>
      <item>Tihomir Martinko, OIB 35826342917 punomoćnik sudionika u postupku TO &amp; TI MARTINKO d.o.o.</item>
    </derivirana_varijabla>
  </DomainObject.Predmet.OstaliListFormatedOIB>
  <DomainObject.Predmet.OstaliListFormatedWithAdress>
    <izvorni_sadrzaj>
      <item>ŽUPANIJSKO DRŽAVNO ODVJETNIŠTVO U ZAGREBU, Savska Cesta 41, 10000 Zagreb</item>
      <item>Tihomir Martinko, Podvornički Vijenac 15, 10413 Podvornica punomoćnik sudionika u postupku TO &amp; TI MARTINKO d.o.o.</item>
    </izvorni_sadrzaj>
    <derivirana_varijabla naziv="DomainObject.Predmet.OstaliListFormatedWithAdress_1">
      <item>ŽUPANIJSKO DRŽAVNO ODVJETNIŠTVO U ZAGREBU, Savska Cesta 41, 10000 Zagreb</item>
      <item>Tihomir Martinko, Podvornički Vijenac 15, 10413 Podvornica punomoćnik sudionika u postupku TO &amp; TI MARTINKO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Tihomir Martinko, OIB 35826342917, Podvornički Vijenac 15, 10413 Podvornica punomoćnik sudionika u postupku TO &amp; TI MARTINKO d.o.o.</item>
    </izvorni_sadrzaj>
    <derivirana_varijabla naziv="DomainObject.Predmet.OstaliListFormatedWithAdressOIB_1">
      <item>ŽUPANIJSKO DRŽAVNO ODVJETNIŠTVO U ZAGREBU, OIB 16488001145, Savska Cesta 41, 10000 Zagreb</item>
      <item>Tihomir Martinko, OIB 35826342917, Podvornički Vijenac 15, 10413 Podvornica punomoćnik sudionika u postupku TO &amp; TI MARTINKO d.o.o.</item>
    </derivirana_varijabla>
  </DomainObject.Predmet.OstaliListFormatedWithAdressOIB>
  <DomainObject.Predmet.OstaliListNazivFormated>
    <izvorni_sadrzaj>
      <item>ŽUPANIJSKO DRŽAVNO ODVJETNIŠTVO U ZAGREBU</item>
      <item>Tihomir Martinko</item>
    </izvorni_sadrzaj>
    <derivirana_varijabla naziv="DomainObject.Predmet.OstaliListNazivFormated_1">
      <item>ŽUPANIJSKO DRŽAVNO ODVJETNIŠTVO U ZAGREBU</item>
      <item>Tihomir Martinko</item>
    </derivirana_varijabla>
  </DomainObject.Predmet.OstaliListNazivFormated>
  <DomainObject.Predmet.OstaliListNazivFormatedOIB>
    <izvorni_sadrzaj>
      <item>ŽUPANIJSKO DRŽAVNO ODVJETNIŠTVO U ZAGREBU, OIB 16488001145</item>
      <item>Tihomir Martinko, OIB 35826342917</item>
    </izvorni_sadrzaj>
    <derivirana_varijabla naziv="DomainObject.Predmet.OstaliListNazivFormatedOIB_1">
      <item>ŽUPANIJSKO DRŽAVNO ODVJETNIŠTVO U ZAGREBU, OIB 16488001145</item>
      <item>Tihomir Martinko, OIB 35826342917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 &amp; TI MARTINKO d.o.o.</izvorni_sadrzaj>
    <derivirana_varijabla naziv="DomainObject.Predmet.ProtustrankaIDrugi_1">TO &amp; TI MARTINKO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TO &amp; TI MARTINKO d.o.o., OIB 43263456681, Jankomir 25, 10000 Zagreb</izvorni_sadrzaj>
    <derivirana_varijabla naziv="DomainObject.Predmet.ProtustrankaIDrugiAdressOIB_1">TO &amp; TI MARTINKO d.o.o., OIB 43263456681,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&amp; TI MARTINKO d.o.o.</item>
      <item>FINA Regionalni centar Zagreb</item>
      <item>ŽUPANIJSKO DRŽAVNO ODVJETNIŠTVO U ZAGREBU</item>
      <item>Tihomir Martinko</item>
      <item>REPUBLIKA HRVATSKA MINISTARSTVO FINANCIJA</item>
    </izvorni_sadrzaj>
    <derivirana_varijabla naziv="DomainObject.Predmet.SudioniciListNaziv_1">
      <item>TO &amp; TI MARTINKO d.o.o.</item>
      <item>FINA Regionalni centar Zagreb</item>
      <item>ŽUPANIJSKO DRŽAVNO ODVJETNIŠTVO U ZAGREBU</item>
      <item>Tihomir Martinko</item>
      <item>REPUBLIKA HRVATSKA MINISTARSTVO FINANCIJA</item>
    </derivirana_varijabla>
  </DomainObject.Predmet.SudioniciListNaziv>
  <DomainObject.Predmet.SudioniciListAdressOIB>
    <izvorni_sadrzaj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izvorni_sadrzaj>
    <derivirana_varijabla naziv="DomainObject.Predmet.SudioniciListAdressOIB_1"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43263456681</item>
      <item>, OIB 85821130368</item>
      <item>, OIB 16488001145</item>
      <item>, OIB 35826342917</item>
      <item>, OIB 18683136487</item>
    </izvorni_sadrzaj>
    <derivirana_varijabla naziv="DomainObject.Predmet.SudioniciListNazivOIB_1">
      <item>, OIB 43263456681</item>
      <item>, OIB 85821130368</item>
      <item>, OIB 16488001145</item>
      <item>, OIB 35826342917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E556B-F9D9-4788-9813-96A72BA52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1731</properties:Characters>
  <properties:Lines>109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2018-09-06T10:44:00Z</dcterms:created>
  <dc:creator>ilukac</dc:creator>
  <cp:lastModifiedBy>Matea Bizjak</cp:lastModifiedBy>
  <cp:lastPrinted>2018-09-06T12:38:00Z</cp:lastPrinted>
  <dcterms:modified xmlns:xsi="http://www.w3.org/2001/XMLSchema-instance" xsi:type="dcterms:W3CDTF">2018-09-06T12:39:00Z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(St-6052-16-rješenje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