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72ce" w14:paraId="5cc72ce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B27292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6C3D28">
        <w:t>ZANATSKO PROIZVODNA ZADRUGA FILIP I TIN za proizvodnju, usluge I trgovinu, Križevci, Jarčani 55</w:t>
      </w:r>
      <w:r w:rsidR="002C03BC">
        <w:t>,</w:t>
      </w:r>
      <w:r w:rsidR="00BB7C9D">
        <w:t xml:space="preserve"> </w:t>
      </w:r>
      <w:r w:rsidR="004133DA">
        <w:t xml:space="preserve">OIB: </w:t>
      </w:r>
      <w:r w:rsidR="006C3D28">
        <w:t>34489149130</w:t>
      </w:r>
      <w:r w:rsidR="002E00D7">
        <w:t xml:space="preserve">, dana </w:t>
      </w:r>
      <w:r w:rsidR="00BB7C9D">
        <w:t>3.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6C3D28" w:rsidRPr="006C3D28">
        <w:t xml:space="preserve"> </w:t>
      </w:r>
      <w:r w:rsidR="006C3D28">
        <w:t>ZANATSKO PROIZVODNA ZADRUGA FILIP I TIN za proizvodnju, usluge I trgovinu, Križevci, Jarčani 55, OIB: 34489149130</w:t>
      </w:r>
      <w:r w:rsidR="007A5099">
        <w:t>,</w:t>
      </w:r>
      <w:r w:rsidR="004133DA">
        <w:t xml:space="preserve"> iznosi </w:t>
      </w:r>
      <w:r w:rsidR="006C3D28">
        <w:t>30.860,81</w:t>
      </w:r>
      <w:r w:rsidR="002C03BC">
        <w:t xml:space="preserve"> kn.          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</w:t>
      </w:r>
      <w:r w:rsidR="009B1E8E">
        <w:t xml:space="preserve"> se </w:t>
      </w:r>
      <w:r w:rsidR="006C3D28">
        <w:t>upravitelj</w:t>
      </w:r>
      <w:r w:rsidR="00FA6A06">
        <w:t xml:space="preserve"> zadruge </w:t>
      </w:r>
      <w:r w:rsidR="006C3D28">
        <w:t>Ivica Štefanek iz Križevaca, Pušća 62</w:t>
      </w:r>
      <w:r w:rsidR="00FA6A06">
        <w:t>,</w:t>
      </w:r>
      <w:r w:rsidR="009B1E8E">
        <w:t xml:space="preserve"> OIB: </w:t>
      </w:r>
      <w:r w:rsidR="006C3D28">
        <w:t>10767326701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 w:rsidR="009B1E8E">
        <w:t xml:space="preserve"> podnese</w:t>
      </w:r>
      <w:r>
        <w:t xml:space="preserve">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6C3D28">
        <w:t>upravitelj</w:t>
      </w:r>
      <w:r w:rsidR="00FA6A06">
        <w:t xml:space="preserve"> zadruge</w:t>
      </w:r>
      <w:r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31118">
        <w:rPr>
          <w:lang w:val="hr-HR"/>
        </w:rPr>
        <w:t>3.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A1CFF" w:rsidR="00D73E63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34A28" w:rsidP="005A1CFF" w:rsidR="00034A28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FA6A06" w:rsidP="00031118" w:rsidR="009B1E8E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Upravitelj</w:t>
      </w:r>
      <w:r w:rsidR="006C3D28">
        <w:rPr>
          <w:lang w:val="hr-HR"/>
        </w:rPr>
        <w:t xml:space="preserve">u zadruge Ivici Štefaneku iz Križevaca, Pušća 62             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C3DAB" w:rsidRPr="005C3DAB">
      <w:rPr>
        <w:noProof/>
        <w:lang w:val="hr-HR"/>
      </w:rPr>
      <w:t>2</w:t>
    </w:r>
    <w:r>
      <w:fldChar w:fldCharType="end"/>
    </w:r>
  </w:p>
  <w:p w:rsidRDefault="006C3D28" w:rsidP="006C3D28" w:rsidR="006C3D28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St-347/15-4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6C3D28">
      <w:rPr>
        <w:lang w:val="hr-HR"/>
      </w:rPr>
      <w:t>347/15-4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4A28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87FBD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072E"/>
    <w:rsid w:val="00185C6D"/>
    <w:rsid w:val="001A0585"/>
    <w:rsid w:val="001B3022"/>
    <w:rsid w:val="001B4E0D"/>
    <w:rsid w:val="001B6843"/>
    <w:rsid w:val="001B73FB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2488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708D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3BC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6627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1CFF"/>
    <w:rsid w:val="005A3AE1"/>
    <w:rsid w:val="005A782F"/>
    <w:rsid w:val="005B010B"/>
    <w:rsid w:val="005B2F25"/>
    <w:rsid w:val="005C0132"/>
    <w:rsid w:val="005C3D07"/>
    <w:rsid w:val="005C3DAB"/>
    <w:rsid w:val="005C45AF"/>
    <w:rsid w:val="005D5424"/>
    <w:rsid w:val="005E021E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3D28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A5099"/>
    <w:rsid w:val="007B5DEB"/>
    <w:rsid w:val="007C4C70"/>
    <w:rsid w:val="007C5289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1AA9"/>
    <w:rsid w:val="00974A1A"/>
    <w:rsid w:val="0097673B"/>
    <w:rsid w:val="00990170"/>
    <w:rsid w:val="0099060C"/>
    <w:rsid w:val="00990F93"/>
    <w:rsid w:val="00993F5F"/>
    <w:rsid w:val="009A5500"/>
    <w:rsid w:val="009B1E8E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1F9F"/>
    <w:rsid w:val="00B14BE8"/>
    <w:rsid w:val="00B16CA0"/>
    <w:rsid w:val="00B17F04"/>
    <w:rsid w:val="00B25788"/>
    <w:rsid w:val="00B27292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211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6BD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C1D9A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340E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3E63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949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B69CA"/>
    <w:rsid w:val="00EC1EB7"/>
    <w:rsid w:val="00ED375D"/>
    <w:rsid w:val="00ED66D1"/>
    <w:rsid w:val="00EE0E9B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47A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6A06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28A5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D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3DA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3D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3D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DA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3DA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3DA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3DA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St-347/2015</izvorni_sadrzaj>
    <derivirana_varijabla naziv="DomainObject.Predmet.OznakaBroj_1">St-347/2015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ZANATSKO PROIZVODNA ZADRUGA FILIP I TIN za proizvodnju, usluge i trgovinu</izvorni_sadrzaj>
    <derivirana_varijabla naziv="DomainObject.Predmet.ProtustrankaFormated_1">  ZANATSKO PROIZVODNA ZADRUGA FILIP I TIN za proizvodnju, usluge i trgovinu</derivirana_varijabla>
  </DomainObject.Predmet.ProtustrankaFormated>
  <DomainObject.Predmet.ProtustrankaFormatedOIB>
    <izvorni_sadrzaj>  ZANATSKO PROIZVODNA ZADRUGA FILIP I TIN za proizvodnju, usluge i trgovinu, OIB 34489149130</izvorni_sadrzaj>
    <derivirana_varijabla naziv="DomainObject.Predmet.ProtustrankaFormatedOIB_1">  ZANATSKO PROIZVODNA ZADRUGA FILIP I TIN za proizvodnju, usluge i trgovinu, OIB 34489149130</derivirana_varijabla>
  </DomainObject.Predmet.ProtustrankaFormatedOIB>
  <DomainObject.Predmet.ProtustrankaFormatedWithAdress>
    <izvorni_sadrzaj> ZANATSKO PROIZVODNA ZADRUGA FILIP I TIN za proizvodnju, usluge i trgovinu, Jarčani 55, 48260 Jarčani</izvorni_sadrzaj>
    <derivirana_varijabla naziv="DomainObject.Predmet.ProtustrankaFormatedWithAdress_1"> ZANATSKO PROIZVODNA ZADRUGA FILIP I TIN za proizvodnju, usluge i trgovinu, Jarčani 55, 48260 Jarčani</derivirana_varijabla>
  </DomainObject.Predmet.ProtustrankaFormatedWithAdress>
  <DomainObject.Predmet.ProtustrankaFormatedWithAdressOIB>
    <izvorni_sadrzaj> ZANATSKO PROIZVODNA ZADRUGA FILIP I TIN za proizvodnju, usluge i trgovinu, OIB 34489149130, Jarčani 55, 48260 Jarčani</izvorni_sadrzaj>
    <derivirana_varijabla naziv="DomainObject.Predmet.ProtustrankaFormatedWithAdressOIB_1"> ZANATSKO PROIZVODNA ZADRUGA FILIP I TIN za proizvodnju, usluge i trgovinu, OIB 34489149130, Jarčani 55, 48260 Jarčani</derivirana_varijabla>
  </DomainObject.Predmet.ProtustrankaFormatedWithAdressOIB>
  <DomainObject.Predmet.ProtustrankaWithAdress>
    <izvorni_sadrzaj>ZANATSKO PROIZVODNA ZADRUGA FILIP I TIN za proizvodnju, usluge i trgovinu Jarčani 55, 48260 Jarčani</izvorni_sadrzaj>
    <derivirana_varijabla naziv="DomainObject.Predmet.ProtustrankaWithAdress_1">ZANATSKO PROIZVODNA ZADRUGA FILIP I TIN za proizvodnju, usluge i trgovinu Jarčani 55, 48260 Jarčani</derivirana_varijabla>
  </DomainObject.Predmet.ProtustrankaWithAdress>
  <DomainObject.Predmet.ProtustrankaWithAdressOIB>
    <izvorni_sadrzaj>ZANATSKO PROIZVODNA ZADRUGA FILIP I TIN za proizvodnju, usluge i trgovinu, OIB 34489149130, Jarčani 55, 48260 Jarčani</izvorni_sadrzaj>
    <derivirana_varijabla naziv="DomainObject.Predmet.ProtustrankaWithAdressOIB_1">ZANATSKO PROIZVODNA ZADRUGA FILIP I TIN za proizvodnju, usluge i trgovinu, OIB 34489149130, Jarčani 55, 48260 Jarčani</derivirana_varijabla>
  </DomainObject.Predmet.ProtustrankaWithAdressOIB>
  <DomainObject.Predmet.ProtustrankaNazivFormated>
    <izvorni_sadrzaj>ZANATSKO PROIZVODNA ZADRUGA FILIP I TIN za proizvodnju, usluge i trgovinu</izvorni_sadrzaj>
    <derivirana_varijabla naziv="DomainObject.Predmet.ProtustrankaNazivFormated_1">ZANATSKO PROIZVODNA ZADRUGA FILIP I TIN za proizvodnju, usluge i trgovinu</derivirana_varijabla>
  </DomainObject.Predmet.ProtustrankaNazivFormated>
  <DomainObject.Predmet.ProtustrankaNazivFormatedOIB>
    <izvorni_sadrzaj>ZANATSKO PROIZVODNA ZADRUGA FILIP I TIN za proizvodnju, usluge i trgovinu, OIB 34489149130</izvorni_sadrzaj>
    <derivirana_varijabla naziv="DomainObject.Predmet.ProtustrankaNazivFormatedOIB_1">ZANATSKO PROIZVODNA ZADRUGA FILIP I TIN za proizvodnju, usluge i trgovinu, OIB 34489149130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30860.81</izvorni_sadrzaj>
    <derivirana_varijabla naziv="DomainObject.Predmet.TrenutnaVrijednost_1">30860.81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ZANATSKO PROIZVODNA ZADRUGA FILIP I TIN za proizvodnju, usluge i trgovinu</item>
    </izvorni_sadrzaj>
    <derivirana_varijabla naziv="DomainObject.Predmet.ProtuStrankaListFormated_1">
      <item>ZANATSKO PROIZVODNA ZADRUGA FILIP I TIN za proizvodnju, usluge i trgovinu</item>
    </derivirana_varijabla>
  </DomainObject.Predmet.ProtuStrankaListFormated>
  <DomainObject.Predmet.ProtuStrankaListFormatedOIB>
    <izvorni_sadrzaj>
      <item>ZANATSKO PROIZVODNA ZADRUGA FILIP I TIN za proizvodnju, usluge i trgovinu, OIB 34489149130</item>
    </izvorni_sadrzaj>
    <derivirana_varijabla naziv="DomainObject.Predmet.ProtuStrankaListFormatedOIB_1">
      <item>ZANATSKO PROIZVODNA ZADRUGA FILIP I TIN za proizvodnju, usluge i trgovinu, OIB 34489149130</item>
    </derivirana_varijabla>
  </DomainObject.Predmet.ProtuStrankaListFormatedOIB>
  <DomainObject.Predmet.ProtuStrankaListFormatedWithAdress>
    <izvorni_sadrzaj>
      <item>ZANATSKO PROIZVODNA ZADRUGA FILIP I TIN za proizvodnju, usluge i trgovinu, Jarčani 55, 48260 Jarčani</item>
    </izvorni_sadrzaj>
    <derivirana_varijabla naziv="DomainObject.Predmet.ProtuStrankaListFormatedWithAdress_1">
      <item>ZANATSKO PROIZVODNA ZADRUGA FILIP I TIN za proizvodnju, usluge i trgovinu, Jarčani 55, 48260 Jarčani</item>
    </derivirana_varijabla>
  </DomainObject.Predmet.ProtuStrankaListFormatedWithAdress>
  <DomainObject.Predmet.ProtuStrankaListFormatedWithAdressOIB>
    <izvorni_sadrzaj>
      <item>ZANATSKO PROIZVODNA ZADRUGA FILIP I TIN za proizvodnju, usluge i trgovinu, OIB 34489149130, Jarčani 55, 48260 Jarčani</item>
    </izvorni_sadrzaj>
    <derivirana_varijabla naziv="DomainObject.Predmet.ProtuStrankaListFormatedWithAdressOIB_1">
      <item>ZANATSKO PROIZVODNA ZADRUGA FILIP I TIN za proizvodnju, usluge i trgovinu, OIB 34489149130, Jarčani 55, 48260 Jarčani</item>
    </derivirana_varijabla>
  </DomainObject.Predmet.ProtuStrankaListFormatedWithAdressOIB>
  <DomainObject.Predmet.ProtuStrankaListNazivFormated>
    <izvorni_sadrzaj>
      <item>ZANATSKO PROIZVODNA ZADRUGA FILIP I TIN za proizvodnju, usluge i trgovinu</item>
    </izvorni_sadrzaj>
    <derivirana_varijabla naziv="DomainObject.Predmet.ProtuStrankaListNazivFormated_1">
      <item>ZANATSKO PROIZVODNA ZADRUGA FILIP I TIN za proizvodnju, usluge i trgovinu</item>
    </derivirana_varijabla>
  </DomainObject.Predmet.ProtuStrankaListNazivFormated>
  <DomainObject.Predmet.ProtuStrankaListNazivFormatedOIB>
    <izvorni_sadrzaj>
      <item>ZANATSKO PROIZVODNA ZADRUGA FILIP I TIN za proizvodnju, usluge i trgovinu, OIB 34489149130</item>
    </izvorni_sadrzaj>
    <derivirana_varijabla naziv="DomainObject.Predmet.ProtuStrankaListNazivFormatedOIB_1">
      <item>ZANATSKO PROIZVODNA ZADRUGA FILIP I TIN za proizvodnju, usluge i trgovinu, OIB 34489149130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Ivica Štefanek</item>
    </izvorni_sadrzaj>
    <derivirana_varijabla naziv="DomainObject.Predmet.OstaliListFormated_1">
      <item>Sudski registar, Trgovački sud u Varaždinu</item>
      <item>E-oglasna ploča ovog suda</item>
      <item>Ivica Štefanek</item>
    </derivirana_varijabla>
  </DomainObject.Predmet.OstaliListFormated>
  <DomainObject.Predmet.OstaliListFormatedOIB>
    <izvorni_sadrzaj>
      <item>Sudski registar, Trgovački sud u Varaždinu</item>
      <item>E-oglasna ploča ovog suda</item>
      <item>Ivica Štefanek, OIB 10767326701</item>
    </izvorni_sadrzaj>
    <derivirana_varijabla naziv="DomainObject.Predmet.OstaliListFormatedOIB_1">
      <item>Sudski registar, Trgovački sud u Varaždinu</item>
      <item>E-oglasna ploča ovog suda</item>
      <item>Ivica Štefanek, OIB 10767326701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Ivica Štefanek, Pušća 62, 48260 Križevci</item>
    </izvorni_sadrzaj>
    <derivirana_varijabla naziv="DomainObject.Predmet.OstaliListFormatedWithAdress_1">
      <item>Sudski registar, Trgovački sud u Varaždinu</item>
      <item>E-oglasna ploča ovog suda</item>
      <item>Ivica Štefanek, Pušća 62, 48260 Križevci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Ivica Štefanek, OIB 10767326701, Pušća 62, 48260 Križevci</item>
    </izvorni_sadrzaj>
    <derivirana_varijabla naziv="DomainObject.Predmet.OstaliListFormatedWithAdressOIB_1">
      <item>Sudski registar, Trgovački sud u Varaždinu</item>
      <item>E-oglasna ploča ovog suda</item>
      <item>Ivica Štefanek, OIB 10767326701, Pušća 62, 48260 Križevci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Ivica Štefanek</item>
    </izvorni_sadrzaj>
    <derivirana_varijabla naziv="DomainObject.Predmet.OstaliListNazivFormated_1">
      <item>Sudski registar, Trgovački sud u Varaždinu</item>
      <item>E-oglasna ploča ovog suda</item>
      <item>Ivica Štefanek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Ivica Štefanek, OIB 10767326701</item>
    </izvorni_sadrzaj>
    <derivirana_varijabla naziv="DomainObject.Predmet.OstaliListNazivFormatedOIB_1">
      <item>Sudski registar, Trgovački sud u Varaždinu</item>
      <item>E-oglasna ploča ovog suda</item>
      <item>Ivica Štefanek, OIB 10767326701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ZANATSKO PROIZVODNA ZADRUGA FILIP I TIN za proizvodnju, usluge i trgovinu</izvorni_sadrzaj>
    <derivirana_varijabla naziv="DomainObject.Predmet.ProtustrankaIDrugi_1">ZANATSKO PROIZVODNA ZADRUGA FILIP I TIN za proizvodnju, usluge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ZANATSKO PROIZVODNA ZADRUGA FILIP I TIN za proizvodnju, usluge i trgovinu, OIB 34489149130, Jarčani 55, 48260 Jarčani</izvorni_sadrzaj>
    <derivirana_varijabla naziv="DomainObject.Predmet.ProtustrankaIDrugiAdressOIB_1">ZANATSKO PROIZVODNA ZADRUGA FILIP I TIN za proizvodnju, usluge i trgovinu, OIB 34489149130, Jarčani 55, 48260 Jarčani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ZANATSKO PROIZVODNA ZADRUGA FILIP I TIN za proizvodnju, usluge i trgovinu</item>
      <item>Sudski registar, Trgovački sud u Varaždinu</item>
      <item>E-oglasna ploča ovog suda</item>
      <item>Ivica Štefanek</item>
    </izvorni_sadrzaj>
    <derivirana_varijabla naziv="DomainObject.Predmet.SudioniciListNaziv_1">
      <item>Financijska agencija, Regionalni centar Zagreb, Podružnica Varaždin</item>
      <item>ZANATSKO PROIZVODNA ZADRUGA FILIP I TIN za proizvodnju, usluge i trgovinu</item>
      <item>Sudski registar, Trgovački sud u Varaždinu</item>
      <item>E-oglasna ploča ovog suda</item>
      <item>Ivica Štefanek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ZANATSKO PROIZVODNA ZADRUGA FILIP I TIN za proizvodnju, usluge i trgovinu, OIB 34489149130, Jarčani 55,48260 Jarčani</item>
      <item>Sudski registar, Trgovački sud u Varaždinu</item>
      <item>E-oglasna ploča ovog suda</item>
      <item>Ivica Štefanek, OIB 10767326701, Pušća 62,48260 Križevci</item>
    </izvorni_sadrzaj>
    <derivirana_varijabla naziv="DomainObject.Predmet.SudioniciListAdressOIB_1">
      <item>Financijska agencija, Regionalni centar Zagreb, Podružnica Varaždin, A. Cesarca 2,42000 Varaždin</item>
      <item>ZANATSKO PROIZVODNA ZADRUGA FILIP I TIN za proizvodnju, usluge i trgovinu, OIB 34489149130, Jarčani 55,48260 Jarčani</item>
      <item>Sudski registar, Trgovački sud u Varaždinu</item>
      <item>E-oglasna ploča ovog suda</item>
      <item>Ivica Štefanek, OIB 10767326701, Pušća 62,48260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34489149130</item>
      <item>, OIB null</item>
      <item>, OIB null</item>
      <item>, OIB 10767326701</item>
    </izvorni_sadrzaj>
    <derivirana_varijabla naziv="DomainObject.Predmet.SudioniciListNazivOIB_1">
      <item>, OIB null</item>
      <item>, OIB 34489149130</item>
      <item>, OIB null</item>
      <item>, OIB null</item>
      <item>, OIB 10767326701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C71B5-7CC5-46B8-90A7-DB604AB06D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412</properties:Words>
  <properties:Characters>2178</properties:Characters>
  <properties:Lines>58</properties:Lines>
  <properties:Paragraphs>17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2015-11-03T11:32:00Z</cp:lastPrinted>
  <dcterms:modified xmlns:xsi="http://www.w3.org/2001/XMLSchema-instance" xsi:type="dcterms:W3CDTF">2015-11-03T11:33:00Z</dcterms:modified>
  <cp:revision>48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