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32b7e" w14:paraId="0132b7e" w:rsidRDefault="000C56A1" w:rsidP="000C56A1" w:rsidR="000C56A1" w:rsidRPr="000C56A1">
      <w:pPr>
        <w:spacing w:lineRule="auto" w:line="240" w:after="0"/>
        <w:ind w:firstLine="708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0C56A1" w:rsidP="000C56A1" w:rsidR="000C56A1" w:rsidRPr="000C56A1">
      <w:pPr>
        <w:spacing w:lineRule="auto" w:line="240" w:after="0"/>
        <w:ind w:firstLine="708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C56A1" w:rsidP="000C56A1" w:rsidR="000C56A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C56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</w:t>
      </w:r>
    </w:p>
    <w:p w:rsidRDefault="000C56A1" w:rsidP="000C56A1" w:rsidR="000C56A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</w:t>
      </w:r>
    </w:p>
    <w:p w:rsidRDefault="000C56A1" w:rsidP="000C56A1" w:rsidR="000C56A1" w:rsidRPr="000C56A1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</w:t>
      </w:r>
      <w:r w:rsidRPr="000C56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Republika Hrvatska</w:t>
      </w:r>
    </w:p>
    <w:p w:rsidRDefault="000C56A1" w:rsidP="000C56A1" w:rsidR="000C56A1" w:rsidRPr="000C56A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C56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Trgovački sud u Zadru</w:t>
      </w:r>
    </w:p>
    <w:p w:rsidRDefault="000C56A1" w:rsidP="000C56A1" w:rsidR="000C56A1" w:rsidRPr="000C56A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C56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Zadar, Dr. Franje Tuđmana 35</w:t>
      </w:r>
    </w:p>
    <w:p w:rsidRDefault="000C56A1" w:rsidP="000C56A1" w:rsidR="000C56A1" w:rsidRPr="000C56A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C56A1" w:rsidP="000C56A1" w:rsidR="000C56A1" w:rsidRPr="000C56A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C56A1" w:rsidP="000C56A1" w:rsidR="000C56A1" w:rsidRPr="000C56A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C56A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 U B L I K A   H R V A T S K A</w:t>
      </w:r>
      <w:r w:rsidRPr="000C56A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0C56A1" w:rsidP="000C56A1" w:rsidR="000C56A1" w:rsidRPr="000C56A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C56A1" w:rsidP="000C56A1" w:rsidR="000C56A1" w:rsidRPr="000C56A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C56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 J U Č A K </w:t>
      </w:r>
    </w:p>
    <w:p w:rsidRDefault="000C56A1" w:rsidP="000C56A1" w:rsidR="000C56A1" w:rsidRPr="000C56A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C56A1" w:rsidP="000C56A1" w:rsidR="000C56A1" w:rsidRPr="000C56A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C56A1" w:rsidP="000C56A1" w:rsidR="000C56A1" w:rsidRPr="000C56A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C56A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Zadru</w:t>
      </w:r>
      <w:r w:rsidRPr="000C56A1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Pr="000C56A1">
        <w:rPr>
          <w:rFonts w:cs="Times New Roman" w:eastAsia="Times New Roman" w:hAnsi="Times New Roman" w:ascii="Times New Roman"/>
          <w:sz w:val="24"/>
          <w:szCs w:val="24"/>
          <w:lang w:eastAsia="hr-HR"/>
        </w:rPr>
        <w:t>po sudskoj savjetnici Anamariji Kovačić Milković, u skraćenom stečajnom postupku nad dužnikom</w:t>
      </w:r>
      <w:r w:rsidRPr="000C56A1">
        <w:rPr>
          <w:rFonts w:cs="Times New Roman" w:hAnsi="Times New Roman" w:ascii="Times New Roman"/>
          <w:sz w:val="24"/>
          <w:szCs w:val="24"/>
        </w:rPr>
        <w:t xml:space="preserve"> </w:t>
      </w:r>
      <w:r w:rsidRPr="005868B4">
        <w:rPr>
          <w:rFonts w:cs="Times New Roman" w:hAnsi="Times New Roman" w:ascii="Times New Roman"/>
          <w:sz w:val="24"/>
          <w:szCs w:val="24"/>
        </w:rPr>
        <w:t>SIERRA CHARTER d.o.o. za turizam i usluge,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5868B4">
        <w:rPr>
          <w:rFonts w:cs="Times New Roman" w:hAnsi="Times New Roman" w:ascii="Times New Roman"/>
          <w:sz w:val="24"/>
          <w:szCs w:val="24"/>
        </w:rPr>
        <w:t>Primošten, Dubrovačka 21A, OIB: 12784560511</w:t>
      </w:r>
      <w:r w:rsidRPr="000C56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6. rujna </w:t>
      </w:r>
      <w:r w:rsidRPr="000C56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2018, </w:t>
      </w:r>
    </w:p>
    <w:p w:rsidRDefault="000C56A1" w:rsidP="000C56A1" w:rsidR="000C56A1" w:rsidRPr="000C56A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C56A1" w:rsidP="000C56A1" w:rsidR="000C56A1" w:rsidRPr="000C56A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C56A1" w:rsidP="000C56A1" w:rsidR="000C56A1" w:rsidRPr="000C56A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C56A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 j u č i o  j e</w:t>
      </w:r>
    </w:p>
    <w:p w:rsidRDefault="000C56A1" w:rsidP="000C56A1" w:rsidR="000C56A1" w:rsidRPr="000C56A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C56A1" w:rsidP="000C56A1" w:rsidR="000C56A1" w:rsidRPr="000C56A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C56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dana dostave ovog zaključka, dostaviti ovom sudu podatak o stanju računa uvodno označenog dužnika na dan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20. srpnja </w:t>
      </w:r>
      <w:r w:rsidRPr="000C56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</w:t>
      </w:r>
    </w:p>
    <w:p w:rsidRDefault="000C56A1" w:rsidP="000C56A1" w:rsidR="000C56A1" w:rsidRPr="000C56A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C56A1" w:rsidP="000C56A1" w:rsidR="000C56A1" w:rsidRPr="000C56A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C56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6. rujna </w:t>
      </w:r>
      <w:r w:rsidRPr="000C56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2018. </w:t>
      </w:r>
    </w:p>
    <w:p w:rsidRDefault="000C56A1" w:rsidP="000C56A1" w:rsidR="000C56A1" w:rsidRPr="000C56A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C56A1" w:rsidP="000C56A1" w:rsidR="000C56A1" w:rsidRPr="000C56A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C1168" w:rsidP="006C1168" w:rsidR="000C56A1" w:rsidRPr="000C56A1">
      <w:pPr>
        <w:tabs>
          <w:tab w:pos="684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otpravka-ovlaštena službenica</w:t>
      </w:r>
      <w:r w:rsidR="000C56A1" w:rsidRPr="000C56A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C56A1" w:rsidRPr="000C56A1">
        <w:rPr>
          <w:rFonts w:cs="Times New Roman" w:eastAsia="Times New Roman" w:hAnsi="Times New Roman" w:ascii="Times New Roman"/>
          <w:sz w:val="24"/>
          <w:szCs w:val="24"/>
          <w:lang w:eastAsia="hr-HR"/>
        </w:rPr>
        <w:t>Sudska  savjetnica</w:t>
      </w:r>
    </w:p>
    <w:p w:rsidRDefault="006C1168" w:rsidP="006C1168" w:rsidR="000C56A1" w:rsidRPr="000C56A1">
      <w:pPr>
        <w:tabs>
          <w:tab w:pos="0" w:val="left"/>
          <w:tab w:pos="450" w:val="left"/>
          <w:tab w:pos="5385" w:val="left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Anita Ivandić</w:t>
      </w:r>
      <w:r w:rsidR="000C56A1" w:rsidRPr="000C56A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0C56A1">
        <w:rPr>
          <w:rFonts w:cs="Times New Roman" w:eastAsia="Times New Roman" w:hAnsi="Times New Roman" w:ascii="Times New Roman"/>
          <w:sz w:val="24"/>
          <w:szCs w:val="24"/>
          <w:lang w:eastAsia="hr-HR"/>
        </w:rPr>
        <w:t>Anamariji Kovačić Milković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C56A1" w:rsidRPr="000C56A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C56A1" w:rsidRPr="000C56A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C56A1" w:rsidRPr="000C56A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C56A1" w:rsidRPr="000C56A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C56A1" w:rsidRPr="000C56A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C56A1" w:rsidRPr="000C56A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Anamarija Kovačić Milković</w:t>
      </w:r>
    </w:p>
    <w:p w:rsidRDefault="000C56A1" w:rsidP="000C56A1" w:rsidR="000C56A1" w:rsidRPr="000C56A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C56A1" w:rsidP="000C56A1" w:rsidR="000C56A1" w:rsidRPr="000C56A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C56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0C56A1" w:rsidP="000C56A1" w:rsidR="000C56A1" w:rsidRPr="000C56A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C56A1" w:rsidP="000C56A1" w:rsidR="000C56A1" w:rsidRPr="000C56A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C56A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0C56A1" w:rsidP="000C56A1" w:rsidR="000C56A1" w:rsidRPr="000C56A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C56A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0C56A1" w:rsidP="000C56A1" w:rsidR="000C56A1" w:rsidRPr="000C56A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C56A1" w:rsidP="000C56A1" w:rsidR="000C56A1" w:rsidRPr="000C56A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C56A1" w:rsidP="000C56A1" w:rsidR="000C56A1" w:rsidRPr="000C56A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C56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DNA:</w:t>
      </w:r>
    </w:p>
    <w:p w:rsidRDefault="000C56A1" w:rsidP="000C56A1" w:rsidR="000C56A1" w:rsidRPr="000C56A1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contextualSpacing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C56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FINA, Regionalni centar Split, Podružnica Zadar putem e-Oglasne ploče suda </w:t>
      </w:r>
    </w:p>
    <w:p w:rsidRDefault="000C56A1" w:rsidP="000C56A1" w:rsidR="000C56A1" w:rsidRPr="000C56A1"/>
    <w:p w:rsidRDefault="000C56A1" w:rsidP="000C56A1" w:rsidR="000C56A1" w:rsidRPr="000C56A1"/>
    <w:p w:rsidRDefault="000C56A1" w:rsidP="000C56A1" w:rsidR="000C56A1" w:rsidRPr="000C56A1"/>
    <w:p w:rsidRDefault="00EC344E" w:rsidR="00EC344E"/>
    <w:sectPr w:rsidR="00EC344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56A1" w:rsidP="000C56A1" w:rsidR="000C56A1">
      <w:pPr>
        <w:spacing w:lineRule="auto" w:line="240" w:after="0"/>
      </w:pPr>
      <w:r>
        <w:separator/>
      </w:r>
    </w:p>
  </w:endnote>
  <w:endnote w:id="0" w:type="continuationSeparator">
    <w:p w:rsidRDefault="000C56A1" w:rsidP="000C56A1" w:rsidR="000C56A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56A1" w:rsidP="000C56A1" w:rsidR="000C56A1">
      <w:pPr>
        <w:spacing w:lineRule="auto" w:line="240" w:after="0"/>
      </w:pPr>
      <w:r>
        <w:separator/>
      </w:r>
    </w:p>
  </w:footnote>
  <w:footnote w:id="0" w:type="continuationSeparator">
    <w:p w:rsidRDefault="000C56A1" w:rsidP="000C56A1" w:rsidR="000C56A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56A1" w:rsidP="00E00E47" w:rsidR="00E00E47">
    <w:pPr>
      <w:spacing w:lineRule="auto" w:line="240" w:after="0"/>
      <w:ind w:firstLine="708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6 St-125/2018-18</w:t>
    </w:r>
  </w:p>
  <w:p w:rsidRDefault="006C1168" w:rsidR="00E00E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56A1"/>
    <w:rsid w:val="000C56A1"/>
    <w:rsid w:val="006C1168"/>
    <w:rsid w:val="00EC3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6A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C56A1"/>
  </w:style>
  <w:style w:styleId="Podnoje" w:type="paragraph">
    <w:name w:val="footer"/>
    <w:basedOn w:val="Normal"/>
    <w:link w:val="PodnojeChar"/>
    <w:uiPriority w:val="99"/>
    <w:unhideWhenUsed/>
    <w:rsid w:val="000C56A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56A1"/>
  </w:style>
  <w:style w:styleId="Tekstbalonia" w:type="paragraph">
    <w:name w:val="Balloon Text"/>
    <w:basedOn w:val="Normal"/>
    <w:link w:val="TekstbaloniaChar"/>
    <w:uiPriority w:val="99"/>
    <w:semiHidden/>
    <w:unhideWhenUsed/>
    <w:rsid w:val="000C56A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C56A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C11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116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C116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C116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C116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6A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C56A1"/>
  </w:style>
  <w:style w:styleId="Podnoje" w:type="paragraph">
    <w:name w:val="footer"/>
    <w:basedOn w:val="Normal"/>
    <w:link w:val="PodnojeChar"/>
    <w:uiPriority w:val="99"/>
    <w:unhideWhenUsed/>
    <w:rsid w:val="000C56A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56A1"/>
  </w:style>
  <w:style w:styleId="Tekstbalonia" w:type="paragraph">
    <w:name w:val="Balloon Text"/>
    <w:basedOn w:val="Normal"/>
    <w:link w:val="TekstbaloniaChar"/>
    <w:uiPriority w:val="99"/>
    <w:semiHidden/>
    <w:unhideWhenUsed/>
    <w:rsid w:val="000C56A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C56A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C11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116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C116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C116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C116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srpnja 2018.</izvorni_sadrzaj>
    <derivirana_varijabla naziv="DomainObject.Predmet.DatumRjesavanja_1">23.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St-125/2018</izvorni_sadrzaj>
    <derivirana_varijabla naziv="DomainObject.Predmet.OznakaBroj_1">St-125/2018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ANAMARIJA</izvorni_sadrzaj>
    <derivirana_varijabla naziv="DomainObject.Predmet.PredmetRijesio.Ime_1">ANAMARIJA</derivirana_varijabla>
  </DomainObject.Predmet.PredmetRijesio.Ime>
  <DomainObject.Predmet.PredmetRijesio.Oib>
    <izvorni_sadrzaj>29816457174</izvorni_sadrzaj>
    <derivirana_varijabla naziv="DomainObject.Predmet.PredmetRijesio.Oib_1">29816457174</derivirana_varijabla>
  </DomainObject.Predmet.PredmetRijesio.Oib>
  <DomainObject.Predmet.PredmetRijesio.Prezime>
    <izvorni_sadrzaj>KOVAČIĆ-MILKOVIĆ</izvorni_sadrzaj>
    <derivirana_varijabla naziv="DomainObject.Predmet.PredmetRijesio.Prezime_1">KOVAČIĆ-MILKOVIĆ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SIERRA CHARTER društvo s ograničenom odgovornošću za turizam i usluge</izvorni_sadrzaj>
    <derivirana_varijabla naziv="DomainObject.Predmet.ProtustrankaFormated_1">  SIERRA CHARTER društvo s ograničenom odgovornošću za turizam i usluge</derivirana_varijabla>
  </DomainObject.Predmet.ProtustrankaFormated>
  <DomainObject.Predmet.ProtustrankaFormatedOIB>
    <izvorni_sadrzaj>  SIERRA CHARTER društvo s ograničenom odgovornošću za turizam i usluge, OIB 12784560511</izvorni_sadrzaj>
    <derivirana_varijabla naziv="DomainObject.Predmet.ProtustrankaFormatedOIB_1">  SIERRA CHARTER društvo s ograničenom odgovornošću za turizam i usluge, OIB 12784560511</derivirana_varijabla>
  </DomainObject.Predmet.ProtustrankaFormatedOIB>
  <DomainObject.Predmet.ProtustrankaFormatedWithAdress>
    <izvorni_sadrzaj> SIERRA CHARTER društvo s ograničenom odgovornošću za turizam i usluge, Dubrovačka 21A , 22202 Primošten</izvorni_sadrzaj>
    <derivirana_varijabla naziv="DomainObject.Predmet.ProtustrankaFormatedWithAdress_1"> SIERRA CHARTER društvo s ograničenom odgovornošću za turizam i usluge, Dubrovačka 21A , 22202 Primošten</derivirana_varijabla>
  </DomainObject.Predmet.ProtustrankaFormatedWithAdress>
  <DomainObject.Predmet.ProtustrankaFormatedWithAdressOIB>
    <izvorni_sadrzaj> SIERRA CHARTER društvo s ograničenom odgovornošću za turizam i usluge, OIB 12784560511, Dubrovačka 21A , 22202 Primošten</izvorni_sadrzaj>
    <derivirana_varijabla naziv="DomainObject.Predmet.ProtustrankaFormatedWithAdressOIB_1"> SIERRA CHARTER društvo s ograničenom odgovornošću za turizam i usluge, OIB 12784560511, Dubrovačka 21A , 22202 Primošten</derivirana_varijabla>
  </DomainObject.Predmet.ProtustrankaFormatedWithAdressOIB>
  <DomainObject.Predmet.ProtustrankaWithAdress>
    <izvorni_sadrzaj>SIERRA CHARTER društvo s ograničenom odgovornošću za turizam i usluge Dubrovačka 21A , 22202 Primošten</izvorni_sadrzaj>
    <derivirana_varijabla naziv="DomainObject.Predmet.ProtustrankaWithAdress_1">SIERRA CHARTER društvo s ograničenom odgovornošću za turizam i usluge Dubrovačka 21A , 22202 Primošten</derivirana_varijabla>
  </DomainObject.Predmet.ProtustrankaWithAdress>
  <DomainObject.Predmet.ProtustrankaWithAdressOIB>
    <izvorni_sadrzaj>SIERRA CHARTER društvo s ograničenom odgovornošću za turizam i usluge, OIB 12784560511, Dubrovačka 21A , 22202 Primošten</izvorni_sadrzaj>
    <derivirana_varijabla naziv="DomainObject.Predmet.ProtustrankaWithAdressOIB_1">SIERRA CHARTER društvo s ograničenom odgovornošću za turizam i usluge, OIB 12784560511, Dubrovačka 21A , 22202 Primošten</derivirana_varijabla>
  </DomainObject.Predmet.ProtustrankaWithAdressOIB>
  <DomainObject.Predmet.ProtustrankaNazivFormated>
    <izvorni_sadrzaj>SIERRA CHARTER društvo s ograničenom odgovornošću za turizam i usluge</izvorni_sadrzaj>
    <derivirana_varijabla naziv="DomainObject.Predmet.ProtustrankaNazivFormated_1">SIERRA CHARTER društvo s ograničenom odgovornošću za turizam i usluge</derivirana_varijabla>
  </DomainObject.Predmet.ProtustrankaNazivFormated>
  <DomainObject.Predmet.ProtustrankaNazivFormatedOIB>
    <izvorni_sadrzaj>SIERRA CHARTER društvo s ograničenom odgovornošću za turizam i usluge, OIB 12784560511</izvorni_sadrzaj>
    <derivirana_varijabla naziv="DomainObject.Predmet.ProtustrankaNazivFormatedOIB_1">SIERRA CHARTER društvo s ograničenom odgovornošću za turizam i usluge, OIB 12784560511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SIERRA CHARTER društvo s ograničenom odgovornošću za turizam i usluge</item>
    </izvorni_sadrzaj>
    <derivirana_varijabla naziv="DomainObject.Predmet.ProtuStrankaListFormated_1">
      <item>SIERRA CHARTER društvo s ograničenom odgovornošću za turizam i usluge</item>
    </derivirana_varijabla>
  </DomainObject.Predmet.ProtuStrankaListFormated>
  <DomainObject.Predmet.ProtuStrankaListFormatedOIB>
    <izvorni_sadrzaj>
      <item>SIERRA CHARTER društvo s ograničenom odgovornošću za turizam i usluge, OIB 12784560511</item>
    </izvorni_sadrzaj>
    <derivirana_varijabla naziv="DomainObject.Predmet.ProtuStrankaListFormatedOIB_1">
      <item>SIERRA CHARTER društvo s ograničenom odgovornošću za turizam i usluge, OIB 12784560511</item>
    </derivirana_varijabla>
  </DomainObject.Predmet.ProtuStrankaListFormatedOIB>
  <DomainObject.Predmet.ProtuStrankaListFormatedWithAdress>
    <izvorni_sadrzaj>
      <item>SIERRA CHARTER društvo s ograničenom odgovornošću za turizam i usluge, Dubrovačka 21A , 22202 Primošten</item>
    </izvorni_sadrzaj>
    <derivirana_varijabla naziv="DomainObject.Predmet.ProtuStrankaListFormatedWithAdress_1">
      <item>SIERRA CHARTER društvo s ograničenom odgovornošću za turizam i usluge, Dubrovačka 21A , 22202 Primošten</item>
    </derivirana_varijabla>
  </DomainObject.Predmet.ProtuStrankaListFormatedWithAdress>
  <DomainObject.Predmet.ProtuStrankaListFormatedWithAdressOIB>
    <izvorni_sadrzaj>
      <item>SIERRA CHARTER društvo s ograničenom odgovornošću za turizam i usluge, OIB 12784560511, Dubrovačka 21A , 22202 Primošten</item>
    </izvorni_sadrzaj>
    <derivirana_varijabla naziv="DomainObject.Predmet.ProtuStrankaListFormatedWithAdressOIB_1">
      <item>SIERRA CHARTER društvo s ograničenom odgovornošću za turizam i usluge, OIB 12784560511, Dubrovačka 21A , 22202 Primošten</item>
    </derivirana_varijabla>
  </DomainObject.Predmet.ProtuStrankaListFormatedWithAdressOIB>
  <DomainObject.Predmet.ProtuStrankaListNazivFormated>
    <izvorni_sadrzaj>
      <item>SIERRA CHARTER društvo s ograničenom odgovornošću za turizam i usluge</item>
    </izvorni_sadrzaj>
    <derivirana_varijabla naziv="DomainObject.Predmet.ProtuStrankaListNazivFormated_1">
      <item>SIERRA CHARTER društvo s ograničenom odgovornošću za turizam i usluge</item>
    </derivirana_varijabla>
  </DomainObject.Predmet.ProtuStrankaListNazivFormated>
  <DomainObject.Predmet.ProtuStrankaListNazivFormatedOIB>
    <izvorni_sadrzaj>
      <item>SIERRA CHARTER društvo s ograničenom odgovornošću za turizam i usluge, OIB 12784560511</item>
    </izvorni_sadrzaj>
    <derivirana_varijabla naziv="DomainObject.Predmet.ProtuStrankaListNazivFormatedOIB_1">
      <item>SIERRA CHARTER društvo s ograničenom odgovornošću za turizam i usluge, OIB 12784560511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SIERRA CHARTER društvo s ograničenom odgovornošću za turizam i usluge</izvorni_sadrzaj>
    <derivirana_varijabla naziv="DomainObject.Predmet.ProtustrankaIDrugi_1">SIERRA CHARTER društvo s ograničenom odgovornošću za turizam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SIERRA CHARTER društvo s ograničenom odgovornošću za turizam i usluge, OIB 12784560511, Dubrovačka 21A , 22202 Primošten</izvorni_sadrzaj>
    <derivirana_varijabla naziv="DomainObject.Predmet.ProtustrankaIDrugiAdressOIB_1">SIERRA CHARTER društvo s ograničenom odgovornošću za turizam i usluge, OIB 12784560511, Dubrovačka 21A , 22202 Primošten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srpnja 2018.</izvorni_sadrzaj>
    <derivirana_varijabla naziv="DomainObject.Predmet.OdlukaRjesenje.DatumDonosenjaOdluke_1">20. srpnja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St-125/2018-8</izvorni_sadrzaj>
    <derivirana_varijabla naziv="DomainObject.Predmet.OdlukaRjesenje.Oznaka_1">St-125/2018-8</derivirana_varijabla>
  </DomainObject.Predmet.OdlukaRjesenje.Oznaka>
  <DomainObject.Predmet.SudioniciListNaziv>
    <izvorni_sadrzaj>
      <item>FINA - Podružnica Šibenik</item>
      <item>SIERRA CHARTER društvo s ograničenom odgovornošću za turizam i usluge</item>
    </izvorni_sadrzaj>
    <derivirana_varijabla naziv="DomainObject.Predmet.SudioniciListNaziv_1">
      <item>FINA - Podružnica Šibenik</item>
      <item>SIERRA CHARTER društvo s ograničenom odgovornošću za turizam i usluge</item>
    </derivirana_varijabla>
  </DomainObject.Predmet.SudioniciListNaziv>
  <DomainObject.Predmet.SudioniciListAdressOIB>
    <izvorni_sadrzaj>
      <item>FINA - Podružnica Šibenik, OIB 85821130368, Perivoj L. Marune 1,22000 Šibenik</item>
      <item>SIERRA CHARTER društvo s ograničenom odgovornošću za turizam i usluge, OIB 12784560511, Dubrovačka 21A ,22202 Primošten</item>
    </izvorni_sadrzaj>
    <derivirana_varijabla naziv="DomainObject.Predmet.SudioniciListAdressOIB_1">
      <item>FINA - Podružnica Šibenik, OIB 85821130368, Perivoj L. Marune 1,22000 Šibenik</item>
      <item>SIERRA CHARTER društvo s ograničenom odgovornošću za turizam i usluge, OIB 12784560511, Dubrovačka 21A ,22202 Primošten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12784560511</item>
    </izvorni_sadrzaj>
    <derivirana_varijabla naziv="DomainObject.Predmet.SudioniciListNazivOIB_1">
      <item>, OIB 85821130368</item>
      <item>, OIB 12784560511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150</properties:Words>
  <properties:Characters>692</properties:Characters>
  <properties:Lines>43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2018-09-06T08:25:00Z</dcterms:created>
  <dc:creator>Anamarija Kovačić Milković</dc:creator>
  <cp:lastModifiedBy>Anita Ivandić</cp:lastModifiedBy>
  <cp:lastPrinted>2018-09-06T08:28:00Z</cp:lastPrinted>
  <dcterms:modified xmlns:xsi="http://www.w3.org/2001/XMLSchema-instance" xsi:type="dcterms:W3CDTF">2018-09-06T09:39:00Z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(St-125-18-stanje na određeni dan.docx)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