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f5a7" w14:paraId="ca2f5a7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87DEF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881165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881165">
                    <w:rPr>
                      <w:sz w:val="22"/>
                      <w:szCs w:val="22"/>
                    </w:rPr>
                    <w:t>85</w:t>
                  </w:r>
                  <w:r w:rsidRPr="00CD5369">
                    <w:rPr>
                      <w:sz w:val="22"/>
                      <w:szCs w:val="22"/>
                    </w:rPr>
                    <w:t>/2017-</w:t>
                  </w:r>
                  <w:r w:rsidR="00881165">
                    <w:rPr>
                      <w:sz w:val="22"/>
                      <w:szCs w:val="22"/>
                    </w:rPr>
                    <w:t>1</w:t>
                  </w:r>
                  <w:r w:rsidR="007B6CC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881165" w:rsidP="00CD5369" w:rsidR="00CD5369" w:rsidRPr="00CD5369">
      <w:pPr>
        <w:jc w:val="center"/>
      </w:pPr>
      <w:r>
        <w:t xml:space="preserve"> </w:t>
      </w:r>
      <w:r w:rsidR="00CD5369" w:rsidRPr="00CD5369">
        <w:t xml:space="preserve">  R E P U B L I K E   H R V A T S K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C87DEF">
        <w:t xml:space="preserve">FINA RC Zagreb Podružnica Zagreb, Trg svibanjskih žrtava 1995. br. 1 povodom prijedloga za otvaranje stečajnog postupka nad dužnikom </w:t>
      </w:r>
      <w:r w:rsidR="007B6CCD">
        <w:t xml:space="preserve">Forma </w:t>
      </w:r>
      <w:proofErr w:type="spellStart"/>
      <w:r w:rsidR="007B6CCD">
        <w:t>Valeris</w:t>
      </w:r>
      <w:proofErr w:type="spellEnd"/>
      <w:r w:rsidR="007B6CCD">
        <w:t xml:space="preserve"> j.d.o.o. OIB: 62360207449, MBS: 080940980, Zagreb, Rujanska 4</w:t>
      </w:r>
      <w:r w:rsidRPr="00CD5369">
        <w:t xml:space="preserve">, </w:t>
      </w:r>
      <w:r w:rsidR="007B6CCD">
        <w:t>30</w:t>
      </w:r>
      <w:r w:rsidR="00C87DEF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C87DEF">
        <w:t xml:space="preserve">Kata Rašić, OIB:84450283675, Vinkovci, S. S. </w:t>
      </w:r>
      <w:proofErr w:type="spellStart"/>
      <w:r w:rsidR="00C87DEF">
        <w:t>Kranječevića</w:t>
      </w:r>
      <w:proofErr w:type="spellEnd"/>
      <w:r w:rsidR="00C87DEF">
        <w:t xml:space="preserve"> 31</w:t>
      </w:r>
      <w:r w:rsidR="00CD5369">
        <w:t>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B6CCD">
        <w:t xml:space="preserve">Forma </w:t>
      </w:r>
      <w:proofErr w:type="spellStart"/>
      <w:r w:rsidR="007B6CCD">
        <w:t>Valeris</w:t>
      </w:r>
      <w:proofErr w:type="spellEnd"/>
      <w:r w:rsidR="007B6CCD">
        <w:t xml:space="preserve"> j.d.o.o. OIB: 62360207449, MBS: 080940980, Zagreb, Rujanska 4</w:t>
      </w:r>
      <w:r w:rsidR="00CD5369" w:rsidRPr="00CD5369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C87DEF">
        <w:t>HR98 2340 0093 1031 0140 9</w:t>
      </w:r>
      <w:r w:rsidR="00757841">
        <w:t>,</w:t>
      </w:r>
      <w:r w:rsidR="00C87DEF">
        <w:t xml:space="preserve"> kod Privredne banke Zagreb,</w:t>
      </w:r>
      <w:r w:rsidR="00757841">
        <w:t xml:space="preserve"> 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7B6CCD">
        <w:t>85</w:t>
      </w:r>
      <w:r w:rsidR="00757841">
        <w:t>/2017-</w:t>
      </w:r>
      <w:r w:rsidR="007B6CCD">
        <w:t>2</w:t>
      </w:r>
      <w:r w:rsidR="009B0F1B">
        <w:t xml:space="preserve"> od </w:t>
      </w:r>
      <w:r w:rsidR="007B6CCD">
        <w:t>28. svibnja</w:t>
      </w:r>
      <w:r w:rsidR="00556D9C">
        <w:t xml:space="preserve"> 2018</w:t>
      </w:r>
      <w:r w:rsidR="009B0F1B">
        <w:t>. pokrenut je prethodni postupak nad dužnikom i imenovan</w:t>
      </w:r>
      <w:r w:rsidR="00556D9C">
        <w:t>a</w:t>
      </w:r>
      <w:r w:rsidR="0040049C">
        <w:t xml:space="preserve"> je</w:t>
      </w:r>
      <w:r w:rsidR="009B0F1B">
        <w:t xml:space="preserve"> </w:t>
      </w:r>
      <w:r w:rsidR="00C87DEF">
        <w:t xml:space="preserve">Kata Rašić, Vinkovci, S. S. </w:t>
      </w:r>
      <w:proofErr w:type="spellStart"/>
      <w:r w:rsidR="00C87DEF">
        <w:t>Kranječevića</w:t>
      </w:r>
      <w:proofErr w:type="spellEnd"/>
      <w:r w:rsidR="00C87DEF">
        <w:t xml:space="preserve"> 31</w:t>
      </w:r>
      <w:r w:rsidR="00CD5369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CD5369">
        <w:t xml:space="preserve">la </w:t>
      </w:r>
      <w:r>
        <w:t xml:space="preserve">svoje pisano izvješće i </w:t>
      </w:r>
      <w:proofErr w:type="spellStart"/>
      <w:r>
        <w:t>nazoči</w:t>
      </w:r>
      <w:r w:rsidR="00CD5369">
        <w:t>la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D5369">
        <w:t>te je dostavi</w:t>
      </w:r>
      <w:r w:rsidR="00556D9C">
        <w:t>la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B6CCD">
        <w:t>30</w:t>
      </w:r>
      <w:r w:rsidR="00C87DEF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bookmarkEnd w:id="0"/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C87DEF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C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5369">
      <w:t>10 St-11</w:t>
    </w:r>
    <w:r w:rsidR="007B6CCD">
      <w:t>85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CCD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81165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87DEF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853200-7B7E-4EE9-8A87-509976FBD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432</properties:Words>
  <properties:Characters>2388</properties:Characters>
  <properties:Lines>19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2018-07-30T07:52:00Z</dcterms:created>
  <dc:creator>banka</dc:creator>
  <cp:lastModifiedBy>Snježana Andrijanić</cp:lastModifiedBy>
  <cp:lastPrinted>2018-07-30T07:51:00Z</cp:lastPrinted>
  <dcterms:modified xmlns:xsi="http://www.w3.org/2001/XMLSchema-instance" xsi:type="dcterms:W3CDTF">2018-07-30T07:52:00Z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