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1e1d" w14:paraId="5b11e1d" w:rsidRDefault="00803C5A" w:rsidP="00803C5A" w:rsidR="00803C5A">
      <w:pPr>
        <w15:collapsed w:val="false"/>
      </w:pPr>
      <w:bookmarkStart w:name="_GoBack" w:id="0"/>
      <w:bookmarkEnd w:id="0"/>
    </w:p>
    <w:p w:rsidRDefault="00803C5A" w:rsidP="00803C5A" w:rsidR="00803C5A">
      <w:r>
        <w:t>REPUBLIKA HRVATSKA</w:t>
      </w:r>
    </w:p>
    <w:p w:rsidRDefault="00803C5A" w:rsidP="00803C5A" w:rsidR="00803C5A">
      <w:r>
        <w:t>TRGOVAČKI SUD U RIJECI</w:t>
      </w:r>
    </w:p>
    <w:p w:rsidRDefault="00803C5A" w:rsidP="00803C5A" w:rsidR="00803C5A"/>
    <w:p w:rsidRDefault="00803C5A" w:rsidP="00803C5A" w:rsidR="00803C5A">
      <w:pPr>
        <w:jc w:val="center"/>
      </w:pPr>
      <w:r>
        <w:t>Z A P I S N I K</w:t>
      </w:r>
    </w:p>
    <w:p w:rsidRDefault="00803C5A" w:rsidP="00803C5A" w:rsidR="00803C5A">
      <w:pPr>
        <w:jc w:val="center"/>
      </w:pPr>
      <w:r>
        <w:t>od 26. siječnja 2017. godine</w:t>
      </w:r>
    </w:p>
    <w:p w:rsidRDefault="00803C5A" w:rsidP="00803C5A" w:rsidR="00803C5A">
      <w:pPr>
        <w:jc w:val="center"/>
      </w:pPr>
    </w:p>
    <w:p w:rsidRDefault="00803C5A" w:rsidP="00803C5A" w:rsidR="00803C5A">
      <w:pPr>
        <w:jc w:val="center"/>
      </w:pPr>
      <w:r>
        <w:t>Sastavljen kod Trgovačkog suda u Rijeci, radi izjašnjenja o prijedlogu i rasprave o uvjetima za otvaranje stečajnog postupka nad dužnikom JM - REVIZIJA društvo s ograničenom odgovornošću za revizijske i računovodstvene usluge Gerovo (Grad Čabar), Podplanica 11, OIB: 12536880708, MBS: 040022338</w:t>
      </w:r>
    </w:p>
    <w:p w:rsidRDefault="00803C5A" w:rsidP="00803C5A" w:rsidR="00803C5A"/>
    <w:p w:rsidRDefault="00803C5A" w:rsidP="00803C5A" w:rsidR="00803C5A">
      <w:r>
        <w:t>OD SUDA PRISUTNI:</w:t>
      </w:r>
    </w:p>
    <w:p w:rsidRDefault="00803C5A" w:rsidP="00803C5A" w:rsidR="00803C5A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803C5A" w:rsidP="00803C5A" w:rsidR="00803C5A">
      <w:smartTag w:element="PersonName" w:uri="urn:schemas-microsoft-com:office:smarttags">
        <w:r>
          <w:t>Danijela Fumić</w:t>
        </w:r>
      </w:smartTag>
      <w:r>
        <w:t>, zapisničar</w:t>
      </w:r>
    </w:p>
    <w:p w:rsidRDefault="00803C5A" w:rsidP="00803C5A" w:rsidR="00803C5A"/>
    <w:p w:rsidRDefault="00803C5A" w:rsidP="00803C5A" w:rsidR="00803C5A">
      <w:r>
        <w:t>Početak u 10,15 sati.</w:t>
      </w:r>
    </w:p>
    <w:p w:rsidRDefault="00803C5A" w:rsidP="00803C5A" w:rsidR="00803C5A"/>
    <w:p w:rsidRDefault="00803C5A" w:rsidP="00803C5A" w:rsidR="00803C5A">
      <w:r>
        <w:t>Utvrđuje se da su na današnje ročište pristupili:</w:t>
      </w:r>
    </w:p>
    <w:p w:rsidRDefault="00803C5A" w:rsidP="00803C5A" w:rsidR="00803C5A"/>
    <w:p w:rsidRDefault="00803C5A" w:rsidP="00803C5A" w:rsidR="00803C5A">
      <w:r>
        <w:t>Za predlagatelja: nitko, dostava poziva uredna</w:t>
      </w:r>
    </w:p>
    <w:p w:rsidRDefault="00803C5A" w:rsidP="00803C5A" w:rsidR="00803C5A">
      <w:r>
        <w:t xml:space="preserve">Za dužnika: </w:t>
      </w:r>
      <w:r w:rsidR="00F0177A">
        <w:t>Marija Janeš zakonski zastupnik, čiji je identitet sud utvrdio uvidom u osobnu iskaznicu broj 102985025 izdanu od PP Čabar</w:t>
      </w:r>
    </w:p>
    <w:p w:rsidRDefault="00F0177A" w:rsidP="00803C5A" w:rsidR="00F0177A"/>
    <w:p w:rsidRDefault="00F0177A" w:rsidP="00F0177A" w:rsidR="00F0177A">
      <w:pPr>
        <w:jc w:val="both"/>
      </w:pPr>
      <w:r>
        <w:t xml:space="preserve">Na izričit upit suda, dužnikov zakonski zastupnik ističe kako dužnik ispunjava uvjete za stečaj jer je nesposoban za plaćanje, a nema nikakve imovine. Međutim, predlaže odgodu današnjeg ročišta ističući kako je jedino dugovanje koje dužnik ima, dugovanje prema Poreznoj upravi. Dužnik bi navedeno dugovanje mogao podmiriti ako se uspije u narednih tri mjeseca dogovoriti s Poreznom upravom, te bi tada mogao nastaviti poslovati.  Stoga moli odgodu današnjeg ročišta za otprilike tri mjeseca, u kojem bi roku dužnik mogao prestati ispunjavati uvjete za stečaj. </w:t>
      </w:r>
    </w:p>
    <w:p w:rsidRDefault="00F0177A" w:rsidP="00803C5A" w:rsidR="00F0177A"/>
    <w:p w:rsidRDefault="00F0177A" w:rsidP="00803C5A" w:rsidR="00F0177A">
      <w:r>
        <w:t xml:space="preserve">Sud donosi </w:t>
      </w:r>
    </w:p>
    <w:p w:rsidRDefault="00F0177A" w:rsidP="00803C5A" w:rsidR="00F0177A"/>
    <w:p w:rsidRDefault="00F0177A" w:rsidP="00F0177A" w:rsidR="00F0177A">
      <w:pPr>
        <w:jc w:val="center"/>
      </w:pPr>
      <w:r>
        <w:t>z a k l j u č a k</w:t>
      </w:r>
    </w:p>
    <w:p w:rsidRDefault="00F0177A" w:rsidP="00803C5A" w:rsidR="00F0177A"/>
    <w:p w:rsidRDefault="00F0177A" w:rsidP="0092329F" w:rsidR="00803C5A">
      <w:r>
        <w:tab/>
        <w:t>Slijedom navedenog d</w:t>
      </w:r>
      <w:r w:rsidR="00803C5A">
        <w:rPr>
          <w:rFonts w:eastAsia="Calibri"/>
          <w:lang w:eastAsia="en-US"/>
        </w:rPr>
        <w:t>anašnje se ročište odgađa, a sljedeće se određuje za</w:t>
      </w:r>
    </w:p>
    <w:p w:rsidRDefault="00803C5A" w:rsidP="00803C5A" w:rsidR="00803C5A">
      <w:pPr>
        <w:pStyle w:val="Odlomakpopisa"/>
        <w:jc w:val="both"/>
        <w:rPr>
          <w:rFonts w:eastAsia="Calibri"/>
          <w:lang w:eastAsia="en-US"/>
        </w:rPr>
      </w:pPr>
    </w:p>
    <w:p w:rsidRDefault="00F0177A" w:rsidP="00803C5A" w:rsidR="00803C5A">
      <w:pPr>
        <w:pStyle w:val="Odlomakpopisa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27. travnja </w:t>
      </w:r>
      <w:r w:rsidR="00803C5A">
        <w:rPr>
          <w:rFonts w:eastAsia="Calibri"/>
          <w:lang w:eastAsia="en-US"/>
        </w:rPr>
        <w:t xml:space="preserve">2017.g. u </w:t>
      </w:r>
      <w:r>
        <w:rPr>
          <w:rFonts w:eastAsia="Calibri"/>
          <w:lang w:eastAsia="en-US"/>
        </w:rPr>
        <w:t>11,15</w:t>
      </w:r>
      <w:r w:rsidR="00803C5A">
        <w:rPr>
          <w:rFonts w:eastAsia="Calibri"/>
          <w:lang w:eastAsia="en-US"/>
        </w:rPr>
        <w:t xml:space="preserve"> sati</w:t>
      </w:r>
    </w:p>
    <w:p w:rsidRDefault="00803C5A" w:rsidP="00803C5A" w:rsidR="00803C5A">
      <w:pPr>
        <w:pStyle w:val="Odlomakpopisa"/>
        <w:tabs>
          <w:tab w:pos="6763" w:val="left"/>
        </w:tabs>
        <w:jc w:val="both"/>
      </w:pPr>
      <w:r>
        <w:tab/>
      </w:r>
    </w:p>
    <w:p w:rsidRDefault="00803C5A" w:rsidP="0092329F" w:rsidR="0092329F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prostorijama Trgovačkog suda u Rijeci, I. kat, sudnica br. 3</w:t>
      </w:r>
      <w:r w:rsidR="0092329F">
        <w:rPr>
          <w:rFonts w:eastAsia="Calibri"/>
          <w:lang w:eastAsia="en-US"/>
        </w:rPr>
        <w:t>, na koje se ročište pozivaju:</w:t>
      </w:r>
    </w:p>
    <w:p w:rsidRDefault="0092329F" w:rsidP="0092329F" w:rsidR="00803C5A">
      <w:pPr>
        <w:pStyle w:val="Odlomakpopisa"/>
        <w:ind w:left="1276"/>
        <w:jc w:val="both"/>
      </w:pPr>
      <w:r>
        <w:t xml:space="preserve">- osobe ovlaštene za zastupanje dužnika po zakonu, </w:t>
      </w:r>
    </w:p>
    <w:p w:rsidRDefault="0092329F" w:rsidP="0092329F" w:rsidR="0092329F">
      <w:pPr>
        <w:pStyle w:val="Odlomakpopisa"/>
        <w:ind w:left="1276"/>
        <w:jc w:val="both"/>
      </w:pPr>
      <w:r>
        <w:t>- podnositelj prijedloga</w:t>
      </w:r>
    </w:p>
    <w:p w:rsidRDefault="0092329F" w:rsidP="0092329F" w:rsidR="0092329F">
      <w:pPr>
        <w:pStyle w:val="Odlomakpopisa"/>
        <w:ind w:left="1276"/>
        <w:jc w:val="both"/>
      </w:pPr>
      <w:r>
        <w:t>-pravne osobe koje za dužnika obavljaju poslove platnog prometa</w:t>
      </w:r>
    </w:p>
    <w:p w:rsidRDefault="00803C5A" w:rsidP="0092329F" w:rsidR="00803C5A">
      <w:pPr>
        <w:jc w:val="both"/>
      </w:pPr>
    </w:p>
    <w:p w:rsidRDefault="00803C5A" w:rsidP="00803C5A" w:rsidR="00803C5A">
      <w:r>
        <w:t>Dovršeno u 10,</w:t>
      </w:r>
      <w:r w:rsidR="00F0177A">
        <w:t>2</w:t>
      </w:r>
      <w:r w:rsidR="0092329F">
        <w:t>5</w:t>
      </w:r>
      <w:r>
        <w:t xml:space="preserve"> sati.</w:t>
      </w:r>
    </w:p>
    <w:p w:rsidRDefault="00803C5A" w:rsidP="00803C5A" w:rsidR="00803C5A">
      <w:pPr>
        <w:ind w:firstLine="708" w:left="3540"/>
      </w:pPr>
      <w:r>
        <w:t xml:space="preserve">Sudac                        </w:t>
      </w:r>
    </w:p>
    <w:p w:rsidRDefault="00803C5A" w:rsidP="00803C5A" w:rsidR="00803C5A"/>
    <w:p w:rsidRDefault="00803C5A" w:rsidP="00803C5A" w:rsidR="00803C5A"/>
    <w:p w:rsidRDefault="00803C5A" w:rsidP="00803C5A" w:rsidR="00803C5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803C5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E8E" w:rsidP="00803C5A" w:rsidR="00293E8E">
      <w:r>
        <w:separator/>
      </w:r>
    </w:p>
  </w:endnote>
  <w:endnote w:id="0" w:type="continuationSeparator">
    <w:p w:rsidRDefault="00293E8E" w:rsidP="00803C5A" w:rsidR="00293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0326490"/>
      <w:docPartObj>
        <w:docPartGallery w:val="Page Numbers (Bottom of Page)"/>
        <w:docPartUnique/>
      </w:docPartObj>
    </w:sdtPr>
    <w:sdtEndPr/>
    <w:sdtContent>
      <w:p w:rsidRDefault="00803C5A" w:rsidR="00803C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DA4">
          <w:rPr>
            <w:noProof/>
          </w:rPr>
          <w:t>1</w:t>
        </w:r>
        <w:r>
          <w:fldChar w:fldCharType="end"/>
        </w:r>
      </w:p>
    </w:sdtContent>
  </w:sdt>
  <w:p w:rsidRDefault="00803C5A" w:rsidP="00803C5A" w:rsidR="00803C5A">
    <w:pPr>
      <w:pStyle w:val="Podnoje"/>
      <w:jc w:val="righ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E8E" w:rsidP="00803C5A" w:rsidR="00293E8E">
      <w:r>
        <w:separator/>
      </w:r>
    </w:p>
  </w:footnote>
  <w:footnote w:id="0" w:type="continuationSeparator">
    <w:p w:rsidRDefault="00293E8E" w:rsidP="00803C5A" w:rsidR="00293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C5A" w:rsidP="00803C5A" w:rsidR="00803C5A">
    <w:pPr>
      <w:pStyle w:val="Zaglavlje"/>
      <w:jc w:val="right"/>
    </w:pPr>
    <w:r>
      <w:t>Posl. br. 14. St-694/2016</w:t>
    </w:r>
  </w:p>
  <w:p w:rsidRDefault="00803C5A" w:rsidR="00803C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C5A"/>
    <w:rsid w:val="00084C43"/>
    <w:rsid w:val="00267BBB"/>
    <w:rsid w:val="00293E8E"/>
    <w:rsid w:val="003541B1"/>
    <w:rsid w:val="004F6C16"/>
    <w:rsid w:val="00520689"/>
    <w:rsid w:val="005F5DA4"/>
    <w:rsid w:val="006D4FE3"/>
    <w:rsid w:val="0076139A"/>
    <w:rsid w:val="007B6D04"/>
    <w:rsid w:val="00803C5A"/>
    <w:rsid w:val="00836506"/>
    <w:rsid w:val="0092329F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0177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C5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3C5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803C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3C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3C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3C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C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3C5A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03C5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5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C5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3C5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803C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3C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3C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3C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C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3C5A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03C5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5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17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siječnja 2017.</izvorni_sadrzaj>
    <derivirana_varijabla naziv="DomainObject.PlaniraniZavrsetakDatum_1">26. siječnja 2017.</derivirana_varijabla>
  </DomainObject.PlaniraniZavrsetakDatum>
  <DomainObject.PlaniraniPocetakDatum>
    <izvorni_sadrzaj>26. siječnja 2017.</izvorni_sadrzaj>
    <derivirana_varijabla naziv="DomainObject.PlaniraniPocetakDatum_1">26.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- REVIZIJA d.o.o.</izvorni_sadrzaj>
    <derivirana_varijabla naziv="DomainObject.Predmet.ProtustrankaFormated_1">  JM - REVIZIJA d.o.o.</derivirana_varijabla>
  </DomainObject.Predmet.ProtustrankaFormated>
  <DomainObject.Predmet.ProtustrankaFormatedOIB>
    <izvorni_sadrzaj>  JM - REVIZIJA d.o.o., OIB 12536880708</izvorni_sadrzaj>
    <derivirana_varijabla naziv="DomainObject.Predmet.ProtustrankaFormatedOIB_1">  JM - REVIZIJA d.o.o., OIB 12536880708</derivirana_varijabla>
  </DomainObject.Predmet.ProtustrankaFormatedOIB>
  <DomainObject.Predmet.ProtustrankaFormatedWithAdress>
    <izvorni_sadrzaj> JM - REVIZIJA d.o.o., Podplanica 11, 51304 Gerovo</izvorni_sadrzaj>
    <derivirana_varijabla naziv="DomainObject.Predmet.ProtustrankaFormatedWithAdress_1"> JM - REVIZIJA d.o.o., Podplanica 11, 51304 Gerovo</derivirana_varijabla>
  </DomainObject.Predmet.ProtustrankaFormatedWithAdress>
  <DomainObject.Predmet.ProtustrankaFormatedWithAdressOIB>
    <izvorni_sadrzaj> JM - REVIZIJA d.o.o., OIB 12536880708, Podplanica 11, 51304 Gerovo</izvorni_sadrzaj>
    <derivirana_varijabla naziv="DomainObject.Predmet.ProtustrankaFormatedWithAdressOIB_1"> JM - REVIZIJA d.o.o., OIB 12536880708, Podplanica 11, 51304 Gerovo</derivirana_varijabla>
  </DomainObject.Predmet.ProtustrankaFormatedWithAdressOIB>
  <DomainObject.Predmet.ProtustrankaWithAdress>
    <izvorni_sadrzaj>JM - REVIZIJA d.o.o. Podplanica 11, 51304 Gerovo</izvorni_sadrzaj>
    <derivirana_varijabla naziv="DomainObject.Predmet.ProtustrankaWithAdress_1">JM - REVIZIJA d.o.o. Podplanica 11, 51304 Gerovo</derivirana_varijabla>
  </DomainObject.Predmet.ProtustrankaWithAdress>
  <DomainObject.Predmet.ProtustrankaWithAdressOIB>
    <izvorni_sadrzaj>JM - REVIZIJA d.o.o., OIB 12536880708, Podplanica 11, 51304 Gerovo</izvorni_sadrzaj>
    <derivirana_varijabla naziv="DomainObject.Predmet.ProtustrankaWithAdressOIB_1">JM - REVIZIJA d.o.o., OIB 12536880708, Podplanica 11, 51304 Gerovo</derivirana_varijabla>
  </DomainObject.Predmet.ProtustrankaWithAdressOIB>
  <DomainObject.Predmet.ProtustrankaNazivFormated>
    <izvorni_sadrzaj>JM - REVIZIJA d.o.o.</izvorni_sadrzaj>
    <derivirana_varijabla naziv="DomainObject.Predmet.ProtustrankaNazivFormated_1">JM - REVIZIJA d.o.o.</derivirana_varijabla>
  </DomainObject.Predmet.ProtustrankaNazivFormated>
  <DomainObject.Predmet.ProtustrankaNazivFormatedOIB>
    <izvorni_sadrzaj>JM - REVIZIJA d.o.o., OIB 12536880708</izvorni_sadrzaj>
    <derivirana_varijabla naziv="DomainObject.Predmet.ProtustrankaNazivFormatedOIB_1">JM - REVIZIJA d.o.o., OIB 12536880708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JM - REVIZIJA d.o.o.</item>
    </izvorni_sadrzaj>
    <derivirana_varijabla naziv="DomainObject.Predmet.ProtuStrankaListFormated_1">
      <item>JM - REVIZIJA d.o.o.</item>
    </derivirana_varijabla>
  </DomainObject.Predmet.ProtuStrankaListFormated>
  <DomainObject.Predmet.ProtuStrankaListFormatedOIB>
    <izvorni_sadrzaj>
      <item>JM - REVIZIJA d.o.o., OIB 12536880708</item>
    </izvorni_sadrzaj>
    <derivirana_varijabla naziv="DomainObject.Predmet.ProtuStrankaListFormatedOIB_1">
      <item>JM - REVIZIJA d.o.o., OIB 12536880708</item>
    </derivirana_varijabla>
  </DomainObject.Predmet.ProtuStrankaListFormatedOIB>
  <DomainObject.Predmet.ProtuStrankaListFormatedWithAdress>
    <izvorni_sadrzaj>
      <item>JM - REVIZIJA d.o.o., Podplanica 11, 51304 Gerovo</item>
    </izvorni_sadrzaj>
    <derivirana_varijabla naziv="DomainObject.Predmet.ProtuStrankaListFormatedWithAdress_1">
      <item>JM - REVIZIJA d.o.o., Podplanica 11, 51304 Gerovo</item>
    </derivirana_varijabla>
  </DomainObject.Predmet.ProtuStrankaListFormatedWithAdress>
  <DomainObject.Predmet.ProtuStrankaListFormatedWithAdressOIB>
    <izvorni_sadrzaj>
      <item>JM - REVIZIJA d.o.o., OIB 12536880708, Podplanica 11, 51304 Gerovo</item>
    </izvorni_sadrzaj>
    <derivirana_varijabla naziv="DomainObject.Predmet.ProtuStrankaListFormatedWithAdressOIB_1">
      <item>JM - REVIZIJA d.o.o., OIB 12536880708, Podplanica 11, 51304 Gerovo</item>
    </derivirana_varijabla>
  </DomainObject.Predmet.ProtuStrankaListFormatedWithAdressOIB>
  <DomainObject.Predmet.ProtuStrankaListNazivFormated>
    <izvorni_sadrzaj>
      <item>JM - REVIZIJA d.o.o.</item>
    </izvorni_sadrzaj>
    <derivirana_varijabla naziv="DomainObject.Predmet.ProtuStrankaListNazivFormated_1">
      <item>JM - REVIZIJA d.o.o.</item>
    </derivirana_varijabla>
  </DomainObject.Predmet.ProtuStrankaListNazivFormated>
  <DomainObject.Predmet.ProtuStrankaListNazivFormatedOIB>
    <izvorni_sadrzaj>
      <item>JM - REVIZIJA d.o.o., OIB 12536880708</item>
    </izvorni_sadrzaj>
    <derivirana_varijabla naziv="DomainObject.Predmet.ProtuStrankaListNazivFormatedOIB_1">
      <item>JM - REVIZIJA d.o.o., OIB 12536880708</item>
    </derivirana_varijabla>
  </DomainObject.Predmet.ProtuStrankaListNazivFormatedOIB>
  <DomainObject.Predmet.OstaliListFormated>
    <izvorni_sadrzaj>
      <item>Hrvatska poštanska banka d.d.</item>
    </izvorni_sadrzaj>
    <derivirana_varijabla naziv="DomainObject.Predmet.OstaliListFormated_1">
      <item>Hrvatska poštanska banka d.d.</item>
    </derivirana_varijabla>
  </DomainObject.Predmet.OstaliListFormated>
  <DomainObject.Predmet.OstaliListFormatedOIB>
    <izvorni_sadrzaj>
      <item>Hrvatska poštanska banka d.d.</item>
    </izvorni_sadrzaj>
    <derivirana_varijabla naziv="DomainObject.Predmet.OstaliListFormatedOIB_1">
      <item>Hrvatska poštanska banka d.d.</item>
    </derivirana_varijabla>
  </DomainObject.Predmet.OstaliListFormatedOIB>
  <DomainObject.Predmet.OstaliListFormatedWithAdress>
    <izvorni_sadrzaj>
      <item>Hrvatska poštanska banka d.d., Jurišićeva 4, 10000 Zagreb</item>
    </izvorni_sadrzaj>
    <derivirana_varijabla naziv="DomainObject.Predmet.OstaliListFormatedWithAdress_1">
      <item>Hrvatska poštanska banka d.d., Jurišićeva 4, 10000 Zagreb</item>
    </derivirana_varijabla>
  </DomainObject.Predmet.OstaliListFormatedWithAdress>
  <DomainObject.Predmet.OstaliListFormatedWithAdressOIB>
    <izvorni_sadrzaj>
      <item>Hrvatska poštanska banka d.d., Jurišićeva 4, 10000 Zagreb</item>
    </izvorni_sadrzaj>
    <derivirana_varijabla naziv="DomainObject.Predmet.OstaliListFormatedWithAdressOIB_1">
      <item>Hrvatska poštanska banka d.d., Jurišićeva 4, 10000 Zagreb</item>
    </derivirana_varijabla>
  </DomainObject.Predmet.OstaliListFormatedWithAdressOIB>
  <DomainObject.Predmet.OstaliListNazivFormated>
    <izvorni_sadrzaj>
      <item>Hrvatska poštanska banka d.d.</item>
    </izvorni_sadrzaj>
    <derivirana_varijabla naziv="DomainObject.Predmet.OstaliListNazivFormated_1">
      <item>Hrvatska poštanska banka d.d.</item>
    </derivirana_varijabla>
  </DomainObject.Predmet.OstaliListNazivFormated>
  <DomainObject.Predmet.OstaliListNazivFormatedOIB>
    <izvorni_sadrzaj>
      <item>Hrvatska poštanska banka d.d.</item>
    </izvorni_sadrzaj>
    <derivirana_varijabla naziv="DomainObject.Predmet.OstaliListNazivFormatedOIB_1"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JM - REVIZIJA d.o.o.</izvorni_sadrzaj>
    <derivirana_varijabla naziv="DomainObject.Predmet.ProtustrankaIDrugi_1">JM - REVIZIJA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JM - REVIZIJA d.o.o., OIB 12536880708, Podplanica 11, 51304 Gerovo</izvorni_sadrzaj>
    <derivirana_varijabla naziv="DomainObject.Predmet.ProtustrankaIDrugiAdressOIB_1">JM - REVIZIJA d.o.o., OIB 12536880708, Podplanica 11,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JM - REVIZIJA d.o.o.</item>
      <item>Hrvatska poštanska banka d.d.</item>
    </izvorni_sadrzaj>
    <derivirana_varijabla naziv="DomainObject.Predmet.SudioniciListNaziv_1">
      <item>FINA Rijeka</item>
      <item>JM - REVIZIJA d.o.o.</item>
      <item>Hrvatska poštanska banka d.d.</item>
    </derivirana_varijabla>
  </DomainObject.Predmet.SudioniciListNaziv>
  <DomainObject.Predmet.SudioniciListAdressOIB>
    <izvorni_sadrzaj>
      <item>FINA Rijeka, OIB 85821130368, Frana Kurelca 8,51000 Rijeka</item>
      <item>JM - REVIZIJA d.o.o., OIB 12536880708, Podplanica 11,51304 Gerovo</item>
      <item>Hrvatska poštanska banka d.d., Jurišićeva 4,10000 Zagreb</item>
    </izvorni_sadrzaj>
    <derivirana_varijabla naziv="DomainObject.Predmet.SudioniciListAdressOIB_1">
      <item>FINA Rijeka, OIB 85821130368, Frana Kurelca 8,51000 Rijeka</item>
      <item>JM - REVIZIJA d.o.o., OIB 12536880708, Podplanica 11,51304 Gerovo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12536880708</item>
      <item>, OIB null</item>
    </izvorni_sadrzaj>
    <derivirana_varijabla naziv="DomainObject.Predmet.SudioniciListNazivOIB_1">
      <item>, OIB 85821130368</item>
      <item>, OIB 12536880708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1424</properties:Characters>
  <properties:Lines>50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2017-01-26T09:25:00Z</dcterms:created>
  <dc:creator>Vera Jelenović</dc:creator>
  <cp:lastModifiedBy>Danijela Fumić</cp:lastModifiedBy>
  <dcterms:modified xmlns:xsi="http://www.w3.org/2001/XMLSchema-instance" xsi:type="dcterms:W3CDTF">2017-01-26T09:27:00Z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