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2c1f" w14:paraId="68c2c1f" w:rsidRDefault="001B1681" w:rsidP="001B1681" w:rsidR="001B1681" w:rsidRPr="00F50A33">
      <w:pPr>
        <w:pStyle w:val="Zaglavlje"/>
        <w:jc w:val="right"/>
        <w15:collapsed w:val="false"/>
      </w:pPr>
      <w:bookmarkStart w:name="_GoBack" w:id="0"/>
      <w:bookmarkEnd w:id="0"/>
      <w:proofErr w:type="spellStart"/>
      <w:r w:rsidRPr="00F50A33">
        <w:t>Posl</w:t>
      </w:r>
      <w:proofErr w:type="spellEnd"/>
      <w:r w:rsidRPr="00F50A33">
        <w:t>. br. 15 St-</w:t>
      </w:r>
      <w:r>
        <w:t>1043/13-149</w:t>
      </w:r>
    </w:p>
    <w:p w:rsidRDefault="001F5EA6" w:rsidP="001D4B71" w:rsidR="001F5EA6">
      <w:pPr>
        <w:rPr>
          <w:noProof/>
        </w:rPr>
      </w:pPr>
    </w:p>
    <w:p w:rsidRDefault="00033286" w:rsidP="001D4B71" w:rsidR="00033286">
      <w:pPr>
        <w:rPr>
          <w:noProof/>
        </w:rPr>
      </w:pPr>
    </w:p>
    <w:p w:rsidRDefault="00A83E5B" w:rsidP="001D4B71" w:rsidR="00A83E5B" w:rsidRPr="00FF34F0"/>
    <w:p w:rsidRDefault="00CD11BF" w:rsidP="00CD11BF" w:rsidR="001D4B71" w:rsidRPr="001B1681">
      <w:pPr>
        <w:jc w:val="center"/>
      </w:pPr>
      <w:r w:rsidRPr="001B1681">
        <w:t>R E P U B L I K A   H R V AT S K A</w:t>
      </w:r>
    </w:p>
    <w:p w:rsidRDefault="00FB44A5" w:rsidP="001D4B71" w:rsidR="00FB44A5" w:rsidRPr="001B1681"/>
    <w:p w:rsidRDefault="00FF34F0" w:rsidP="00FF34F0" w:rsidR="00FF34F0" w:rsidRPr="001B1681">
      <w:pPr>
        <w:jc w:val="center"/>
      </w:pPr>
      <w:r w:rsidRPr="001B1681"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FC64A5">
        <w:rPr>
          <w:b/>
        </w:rPr>
        <w:t xml:space="preserve">RABKOMERC d.o.o. Rab, Palit 133, OIB 3570384027,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1B1681">
        <w:t>27. rujna 2018</w:t>
      </w:r>
      <w:r w:rsidR="00A83E5B" w:rsidRPr="00A83E5B">
        <w:t xml:space="preserve">.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1B1681">
      <w:pPr>
        <w:jc w:val="center"/>
        <w:rPr>
          <w:bCs/>
        </w:rPr>
      </w:pPr>
      <w:r>
        <w:rPr>
          <w:bCs/>
        </w:rPr>
        <w:t xml:space="preserve"> </w:t>
      </w:r>
      <w:r w:rsidR="00FF34F0" w:rsidRPr="001B1681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1B168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ostvarene prodajom nekretnin</w:t>
      </w:r>
      <w:r w:rsidR="00FC64A5">
        <w:t>a</w:t>
      </w:r>
      <w:r>
        <w:t xml:space="preserve"> stečajnog dužnika upisan</w:t>
      </w:r>
      <w:r w:rsidR="00FC64A5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 xml:space="preserve">Rijeci, </w:t>
      </w:r>
      <w:r w:rsidR="00BE3606">
        <w:t>Z</w:t>
      </w:r>
      <w:r w:rsidR="00FC64A5">
        <w:t xml:space="preserve">emljišnoknjižni odjel </w:t>
      </w:r>
      <w:r w:rsidR="001B1681">
        <w:t>Krk</w:t>
      </w:r>
      <w:r w:rsidR="001F5EA6">
        <w:t>,</w:t>
      </w:r>
      <w:r w:rsidR="00FC64A5">
        <w:t xml:space="preserve"> </w:t>
      </w:r>
      <w:r w:rsidR="001B1681">
        <w:t xml:space="preserve">3. Suvlasnički dio: 3871/7742 u naravi pašnjak i 4. Suvlasnički dio: 1289/7742 u naravi pašnjak </w:t>
      </w:r>
    </w:p>
    <w:p w:rsidRDefault="00BE3606" w:rsidP="001B1681" w:rsidR="001B1681">
      <w:pPr>
        <w:pStyle w:val="Odlomakpopisa"/>
        <w:ind w:left="1080"/>
        <w:jc w:val="both"/>
      </w:pPr>
      <w:r>
        <w:t>za dan</w:t>
      </w:r>
    </w:p>
    <w:p w:rsidRDefault="001B1681" w:rsidP="001B1681" w:rsidR="001B1681" w:rsidRPr="001B1681">
      <w:pPr>
        <w:pStyle w:val="Odlomakpopisa"/>
        <w:ind w:left="1080"/>
        <w:jc w:val="both"/>
      </w:pPr>
    </w:p>
    <w:p w:rsidRDefault="001B1681" w:rsidP="007664ED" w:rsidR="007664ED" w:rsidRPr="001B1681">
      <w:pPr>
        <w:jc w:val="center"/>
      </w:pPr>
      <w:r>
        <w:t>24. listopada 2018</w:t>
      </w:r>
      <w:r w:rsidR="007664ED" w:rsidRPr="001B1681">
        <w:t xml:space="preserve">. u </w:t>
      </w:r>
      <w:r w:rsidR="00F531E0" w:rsidRPr="001B1681">
        <w:t>1</w:t>
      </w:r>
      <w:r>
        <w:t>1</w:t>
      </w:r>
      <w:r w:rsidR="001F5EA6" w:rsidRPr="001B1681">
        <w:t>,</w:t>
      </w:r>
      <w:r w:rsidR="00687860" w:rsidRPr="001B1681">
        <w:t>00</w:t>
      </w:r>
      <w:r w:rsidR="007664ED" w:rsidRPr="001B1681">
        <w:t xml:space="preserve"> sati</w:t>
      </w:r>
    </w:p>
    <w:p w:rsidRDefault="007664ED" w:rsidP="007664ED" w:rsidR="007664ED" w:rsidRPr="001B1681">
      <w:pPr>
        <w:jc w:val="center"/>
      </w:pPr>
      <w:r w:rsidRPr="001B1681">
        <w:t>kod Trgovačkog suda u Rijeci,</w:t>
      </w:r>
    </w:p>
    <w:p w:rsidRDefault="007664ED" w:rsidP="007664ED" w:rsidR="007664ED" w:rsidRPr="001B1681">
      <w:pPr>
        <w:jc w:val="center"/>
      </w:pPr>
      <w:r w:rsidRPr="001B1681">
        <w:t>Zadarska 1 i 3</w:t>
      </w:r>
    </w:p>
    <w:p w:rsidRDefault="007664ED" w:rsidP="007664ED" w:rsidR="007664ED" w:rsidRPr="001B1681">
      <w:pPr>
        <w:jc w:val="center"/>
      </w:pPr>
      <w:r w:rsidRPr="001B1681"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proofErr w:type="spellStart"/>
      <w:r>
        <w:t>razlučni</w:t>
      </w:r>
      <w:proofErr w:type="spellEnd"/>
      <w:r w:rsidR="00687860">
        <w:t xml:space="preserve"> vjerovnici </w:t>
      </w:r>
    </w:p>
    <w:p w:rsidRDefault="001B1681" w:rsidP="001F5EA6" w:rsidR="001F5EA6">
      <w:pPr>
        <w:pStyle w:val="Odlomakpopisa"/>
        <w:ind w:left="426"/>
        <w:jc w:val="both"/>
      </w:pPr>
      <w:r>
        <w:tab/>
      </w:r>
      <w:r>
        <w:tab/>
        <w:t xml:space="preserve">     JAMNICA d.d. Zagreb, Getaldićeva 3 i</w:t>
      </w:r>
    </w:p>
    <w:p w:rsidRDefault="001B1681" w:rsidP="001F5EA6" w:rsidR="001B1681">
      <w:pPr>
        <w:pStyle w:val="Odlomakpopisa"/>
        <w:ind w:left="426"/>
        <w:jc w:val="both"/>
      </w:pPr>
      <w:r>
        <w:tab/>
      </w:r>
      <w:r>
        <w:tab/>
        <w:t xml:space="preserve">     SUZA – </w:t>
      </w:r>
      <w:proofErr w:type="spellStart"/>
      <w:r>
        <w:t>T.B</w:t>
      </w:r>
      <w:proofErr w:type="spellEnd"/>
      <w:r>
        <w:t xml:space="preserve">. d.o.o. Matulji, </w:t>
      </w:r>
      <w:proofErr w:type="spellStart"/>
      <w:r>
        <w:t>Bregi</w:t>
      </w:r>
      <w:proofErr w:type="spellEnd"/>
      <w:r>
        <w:t xml:space="preserve"> 75/K.</w:t>
      </w:r>
    </w:p>
    <w:p w:rsidRDefault="001B1681" w:rsidP="001F5EA6" w:rsidR="001B1681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1B1681">
        <w:t xml:space="preserve">27. rujna </w:t>
      </w:r>
      <w:r w:rsidR="00970A91">
        <w:t>2018.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9604EE">
        <w:t xml:space="preserve"> </w:t>
      </w:r>
    </w:p>
    <w:p w:rsidRDefault="00970A91" w:rsidP="001D4B71" w:rsidR="00970A91">
      <w:pPr>
        <w:jc w:val="both"/>
      </w:pPr>
    </w:p>
    <w:p w:rsidRDefault="006A2E4B" w:rsidP="001D4B71" w:rsidR="006A2E4B">
      <w:pPr>
        <w:jc w:val="both"/>
        <w:rPr>
          <w:szCs w:val="20"/>
        </w:rPr>
      </w:pPr>
    </w:p>
    <w:p w:rsidRDefault="00970A91" w:rsidP="001D4B71" w:rsidR="00970A91">
      <w:pPr>
        <w:jc w:val="both"/>
        <w:rPr>
          <w:szCs w:val="20"/>
        </w:rPr>
      </w:pPr>
    </w:p>
    <w:p w:rsidRDefault="00970A91" w:rsidP="001D4B71" w:rsidR="00970A91">
      <w:pPr>
        <w:jc w:val="both"/>
        <w:rPr>
          <w:szCs w:val="20"/>
        </w:rPr>
      </w:pPr>
    </w:p>
    <w:p w:rsidRDefault="001D4B71" w:rsidP="001D4B71" w:rsidR="001D4B71" w:rsidRPr="00970A91">
      <w:pPr>
        <w:jc w:val="both"/>
        <w:rPr>
          <w:szCs w:val="20"/>
        </w:rPr>
      </w:pPr>
      <w:r w:rsidRPr="00970A91">
        <w:rPr>
          <w:szCs w:val="20"/>
        </w:rPr>
        <w:t>UPUTA O PRAVNOM LIJEKU:</w:t>
      </w:r>
    </w:p>
    <w:p w:rsidRDefault="001D4B71" w:rsidP="007664ED" w:rsidR="007664ED" w:rsidRPr="00970A91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sectPr w:rsidSect="001B1681" w:rsidR="007664ED" w:rsidRPr="00970A91"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E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proofErr w:type="spellStart"/>
    <w:r w:rsidRPr="00F50A33">
      <w:t>Posl</w:t>
    </w:r>
    <w:proofErr w:type="spellEnd"/>
    <w:r w:rsidRPr="00F50A33">
      <w:t>. br. 15 St-</w:t>
    </w:r>
    <w:r w:rsidR="00FC64A5">
      <w:t>1043/13-</w:t>
    </w:r>
    <w:r w:rsidR="001B1681">
      <w:t>14</w:t>
    </w:r>
    <w:r w:rsidR="004435B0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E4B" w:rsidP="006A2E4B" w:rsidR="006A2E4B" w:rsidRPr="006A2E4B">
    <w:pPr>
      <w:ind w:firstLine="708"/>
      <w:rPr>
        <w:sz w:val="20"/>
        <w:szCs w:val="20"/>
      </w:rPr>
    </w:pPr>
    <w:r w:rsidRPr="006A2E4B">
      <w:rPr>
        <w:noProof/>
        <w:sz w:val="20"/>
        <w:szCs w:val="20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A2E4B" w:rsidP="006A2E4B" w:rsidR="006A2E4B" w:rsidRPr="006A2E4B">
    <w:pPr>
      <w:rPr>
        <w:sz w:val="20"/>
        <w:szCs w:val="20"/>
      </w:rPr>
    </w:pPr>
    <w:r w:rsidRPr="006A2E4B">
      <w:rPr>
        <w:rFonts w:eastAsia="MS Mincho"/>
        <w:sz w:val="20"/>
        <w:szCs w:val="20"/>
      </w:rPr>
      <w:t xml:space="preserve">   </w:t>
    </w:r>
    <w:r w:rsidRPr="006A2E4B">
      <w:rPr>
        <w:rFonts w:eastAsia="MS Mincho"/>
        <w:sz w:val="20"/>
        <w:szCs w:val="20"/>
      </w:rPr>
      <w:t>REPUBLIKA HRVATSKA</w:t>
    </w:r>
  </w:p>
  <w:p w:rsidRDefault="006A2E4B" w:rsidP="006A2E4B" w:rsidR="006A2E4B" w:rsidRPr="006A2E4B">
    <w:pPr>
      <w:rPr>
        <w:sz w:val="20"/>
        <w:szCs w:val="20"/>
      </w:rPr>
    </w:pPr>
    <w:r w:rsidRPr="006A2E4B">
      <w:rPr>
        <w:rFonts w:eastAsia="MS Mincho"/>
        <w:sz w:val="20"/>
        <w:szCs w:val="20"/>
      </w:rPr>
      <w:t>TRGOVAČKI SUD U RIJECI</w:t>
    </w:r>
  </w:p>
  <w:p w:rsidRDefault="006A2E4B" w:rsidP="006A2E4B" w:rsidR="006A2E4B" w:rsidRPr="006A2E4B">
    <w:pPr>
      <w:rPr>
        <w:rFonts w:eastAsia="MS Mincho"/>
        <w:sz w:val="20"/>
        <w:szCs w:val="20"/>
      </w:rPr>
    </w:pPr>
    <w:r w:rsidRPr="006A2E4B">
      <w:rPr>
        <w:rFonts w:eastAsia="MS Mincho"/>
        <w:sz w:val="20"/>
        <w:szCs w:val="20"/>
      </w:rPr>
      <w:t xml:space="preserve"> 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0DAF"/>
    <w:rsid w:val="00193852"/>
    <w:rsid w:val="00194E03"/>
    <w:rsid w:val="001B1681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6A2E4B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70A91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1153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2018-09-27T10:53:00Z</dcterms:created>
  <dc:creator>dcmelik</dc:creator>
  <cp:lastModifiedBy>Jasna Radulović</cp:lastModifiedBy>
  <cp:lastPrinted>2017-09-20T10:00:00Z</cp:lastPrinted>
  <dcterms:modified xmlns:xsi="http://www.w3.org/2001/XMLSchema-instance" xsi:type="dcterms:W3CDTF">2018-09-27T11:01:00Z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(1043-13 zaključak - ročište za diobu kupovnine 27.9..docx)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