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9b8f" w14:paraId="7759b8f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5B3CCB">
        <w:rPr>
          <w:sz w:val="22"/>
          <w:szCs w:val="22"/>
        </w:rPr>
        <w:t xml:space="preserve">575/18-3     </w:t>
      </w:r>
      <w:r w:rsidR="00DA0998">
        <w:rPr>
          <w:sz w:val="22"/>
          <w:szCs w:val="22"/>
        </w:rPr>
        <w:t xml:space="preserve">      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C61FF7" w:rsidR="0001726C">
      <w:pPr>
        <w:pStyle w:val="Tijeloteksta"/>
        <w:ind w:firstLine="708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>banjskih žrtava 19</w:t>
      </w:r>
      <w:r w:rsidR="00D30229">
        <w:t xml:space="preserve">95. 1, Zagreb, OIB 85821130368, </w:t>
      </w:r>
      <w:r>
        <w:t xml:space="preserve">za otvaranje stečajnog postupka nad dužnikom </w:t>
      </w:r>
      <w:r w:rsidR="003F558C" w:rsidRPr="003F558C">
        <w:t xml:space="preserve">LEGAT </w:t>
      </w:r>
      <w:proofErr w:type="spellStart"/>
      <w:r w:rsidR="003F558C" w:rsidRPr="003F558C">
        <w:t>Consultor</w:t>
      </w:r>
      <w:proofErr w:type="spellEnd"/>
      <w:r w:rsidR="003F558C" w:rsidRPr="003F558C">
        <w:t xml:space="preserve"> d.o.o.</w:t>
      </w:r>
      <w:r w:rsidR="003F558C">
        <w:t xml:space="preserve"> Zagreb, Ilica 73/II, OIB </w:t>
      </w:r>
      <w:r w:rsidR="003F558C" w:rsidRPr="003F558C">
        <w:t>76525205435</w:t>
      </w:r>
      <w:r w:rsidR="003F558C">
        <w:t xml:space="preserve">, MBS </w:t>
      </w:r>
      <w:r w:rsidR="003F558C" w:rsidRPr="003F558C">
        <w:t>080355415</w:t>
      </w:r>
      <w:r w:rsidR="003F558C">
        <w:t xml:space="preserve">,   </w:t>
      </w:r>
      <w:r w:rsidR="00973723">
        <w:t xml:space="preserve">dana </w:t>
      </w:r>
      <w:r w:rsidR="006D0250">
        <w:t xml:space="preserve">1. kolovoza  </w:t>
      </w:r>
      <w:r w:rsidR="00973723">
        <w:t xml:space="preserve">2018.                                    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BE0168">
        <w:t xml:space="preserve">Marko Legat, </w:t>
      </w:r>
      <w:r w:rsidR="00CD56FF">
        <w:t xml:space="preserve"> OIB </w:t>
      </w:r>
      <w:r w:rsidR="00CD56FF" w:rsidRPr="00CD56FF">
        <w:t>88876903491</w:t>
      </w:r>
      <w:r w:rsidR="00CD56FF">
        <w:t xml:space="preserve">, </w:t>
      </w:r>
      <w:proofErr w:type="spellStart"/>
      <w:r w:rsidR="00BE0168">
        <w:t>B</w:t>
      </w:r>
      <w:r w:rsidR="00E57B55">
        <w:t>le</w:t>
      </w:r>
      <w:r w:rsidR="00BE0168">
        <w:t>d</w:t>
      </w:r>
      <w:proofErr w:type="spellEnd"/>
      <w:r w:rsidR="00BE0168">
        <w:t xml:space="preserve">, </w:t>
      </w:r>
      <w:proofErr w:type="spellStart"/>
      <w:r w:rsidR="00BE0168">
        <w:t>Le</w:t>
      </w:r>
      <w:r w:rsidR="0049393A">
        <w:t>v</w:t>
      </w:r>
      <w:r w:rsidR="00BE0168">
        <w:t>stikova</w:t>
      </w:r>
      <w:proofErr w:type="spellEnd"/>
      <w:r w:rsidR="00BE0168">
        <w:t xml:space="preserve"> ul. 18, Slovenija, da u </w:t>
      </w:r>
      <w:r>
        <w:t>roku od 8 (osam) dana od dana primitka ovog rješenja uplati:</w:t>
      </w:r>
    </w:p>
    <w:p w:rsidRDefault="00EC26B5" w:rsidP="0001726C" w:rsidR="0001726C">
      <w:pPr>
        <w:pStyle w:val="Tijeloteksta"/>
        <w:numPr>
          <w:ilvl w:val="0"/>
          <w:numId w:val="14"/>
        </w:numPr>
      </w:pPr>
      <w:r>
        <w:t xml:space="preserve">razliku </w:t>
      </w:r>
      <w:r w:rsidR="0001726C">
        <w:t>preduj</w:t>
      </w:r>
      <w:r>
        <w:t>ma</w:t>
      </w:r>
      <w:r w:rsidR="004F7E28">
        <w:t xml:space="preserve"> </w:t>
      </w:r>
      <w:r w:rsidR="00740595">
        <w:t xml:space="preserve">za namirenje troškova stečajnog postupka </w:t>
      </w:r>
      <w:r>
        <w:t xml:space="preserve">u iznosu od </w:t>
      </w:r>
      <w:r w:rsidR="00BE0168">
        <w:t>1.799,99</w:t>
      </w:r>
      <w:r w:rsidR="006D65FC">
        <w:t xml:space="preserve"> kn</w:t>
      </w:r>
      <w:r w:rsidR="0001726C">
        <w:t xml:space="preserve"> na žiro račun Trgovačkog suda u Osijeku broj HR</w:t>
      </w:r>
      <w:r w:rsidR="00676AEB">
        <w:t xml:space="preserve"> 3</w:t>
      </w:r>
      <w:r w:rsidR="0001726C">
        <w:t>1 2390 0011 3000 0020 0 s pozivom na  broj HR05 272-</w:t>
      </w:r>
      <w:r w:rsidR="00BE0168">
        <w:t>575-18</w:t>
      </w:r>
      <w:r w:rsidR="008F79EC">
        <w:t xml:space="preserve">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 xml:space="preserve">a novčani iznos od </w:t>
      </w:r>
      <w:r w:rsidR="008B76EA">
        <w:t>1.799,99</w:t>
      </w:r>
      <w:r w:rsidR="00740595">
        <w:t xml:space="preserve"> kn</w:t>
      </w:r>
      <w:r w:rsidR="00956208">
        <w:t>,</w:t>
      </w:r>
      <w:r>
        <w:t xml:space="preserve"> za koji je određena ovrha, zaplijeni i prenese na žiro račun Trgovačkog suda u Osijeku broj HR31 2390 0011 3000 0020 0 s pozivom na  broj HR05 272-</w:t>
      </w:r>
      <w:r w:rsidR="00FE5324">
        <w:t>5</w:t>
      </w:r>
      <w:r w:rsidR="00BE0168">
        <w:t>75</w:t>
      </w:r>
      <w:r w:rsidR="00983BCA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056E8E" w:rsidR="00056E8E">
      <w:pPr>
        <w:pStyle w:val="Tijeloteksta"/>
        <w:ind w:firstLine="708"/>
      </w:pPr>
      <w:r w:rsidRPr="00847D9A">
        <w:t xml:space="preserve">FINA Regionalni centar Zagreb je </w:t>
      </w:r>
      <w:r w:rsidR="008B76EA">
        <w:t>21</w:t>
      </w:r>
      <w:r w:rsidR="0022293B">
        <w:t>. kolovoza 201</w:t>
      </w:r>
      <w:r w:rsidRPr="00847D9A">
        <w:t xml:space="preserve">7. dostavila Trgovačkom sudu u Zagrebu prijedlog za otvaranje stečajnog postupka nad dužnikom </w:t>
      </w:r>
      <w:r w:rsidR="008B76EA">
        <w:t xml:space="preserve">LEGAT </w:t>
      </w:r>
      <w:proofErr w:type="spellStart"/>
      <w:r w:rsidR="008B76EA">
        <w:t>Consultor</w:t>
      </w:r>
      <w:proofErr w:type="spellEnd"/>
      <w:r w:rsidR="008B76EA">
        <w:t xml:space="preserve"> d.o.o. Zagreb, Ilica 73/II, OIB 76525205435, MBS 080355415</w:t>
      </w:r>
      <w:r w:rsidR="0022293B">
        <w:t xml:space="preserve">, </w:t>
      </w:r>
      <w:r w:rsidRPr="00847D9A">
        <w:t xml:space="preserve">Klasa: 110-07/17-01/04, </w:t>
      </w:r>
    </w:p>
    <w:p w:rsidRDefault="00056E8E" w:rsidP="00056E8E" w:rsidR="00056E8E">
      <w:pPr>
        <w:pStyle w:val="Tijeloteksta"/>
        <w:ind w:firstLine="708"/>
      </w:pPr>
    </w:p>
    <w:p w:rsidRDefault="00056E8E" w:rsidP="00056E8E" w:rsidR="00056E8E">
      <w:pPr>
        <w:pStyle w:val="Tijeloteksta"/>
        <w:ind w:firstLine="708"/>
      </w:pPr>
    </w:p>
    <w:p w:rsidRDefault="005619CB" w:rsidP="00056E8E" w:rsidR="00847D9A" w:rsidRPr="00847D9A">
      <w:pPr>
        <w:pStyle w:val="Tijeloteksta"/>
        <w:ind w:firstLine="708"/>
      </w:pPr>
      <w:proofErr w:type="spellStart"/>
      <w:r w:rsidRPr="00847D9A">
        <w:t>Ur.broj</w:t>
      </w:r>
      <w:proofErr w:type="spellEnd"/>
      <w:r w:rsidRPr="00847D9A">
        <w:t>: 04-06-17-</w:t>
      </w:r>
      <w:r w:rsidR="00240F4A">
        <w:t>4</w:t>
      </w:r>
      <w:r w:rsidR="0022293B">
        <w:t>2</w:t>
      </w:r>
      <w:r w:rsidR="008B76EA">
        <w:t>24</w:t>
      </w:r>
      <w:r w:rsidR="0022293B">
        <w:t xml:space="preserve"> </w:t>
      </w:r>
      <w:r w:rsidR="00847D9A" w:rsidRPr="00847D9A">
        <w:t xml:space="preserve"> jer na dan </w:t>
      </w:r>
      <w:r w:rsidR="008B76EA">
        <w:t>17</w:t>
      </w:r>
      <w:r w:rsidR="0022293B">
        <w:t>. kolovoza 20</w:t>
      </w:r>
      <w:r w:rsidR="00FF5BB5">
        <w:t xml:space="preserve">17. </w:t>
      </w:r>
      <w:r w:rsidR="00847D9A" w:rsidRPr="00847D9A">
        <w:t xml:space="preserve"> ima evidentirane neizvršene osnove za plaćanje u neprekinutom razdoblju od 120 dana u ukupnom iznosu od </w:t>
      </w:r>
      <w:r w:rsidR="008B76EA">
        <w:t>7.781,07</w:t>
      </w:r>
      <w:r w:rsidR="003E2DB1">
        <w:t xml:space="preserve"> kn</w:t>
      </w:r>
      <w:r w:rsidR="00847D9A" w:rsidRPr="00847D9A">
        <w:t xml:space="preserve">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6C48CC" w:rsidP="009D4F4C" w:rsidR="006C48CC">
      <w:pPr>
        <w:pStyle w:val="Tijeloteksta"/>
      </w:pPr>
    </w:p>
    <w:p w:rsidRDefault="006C48CC" w:rsidP="009D4F4C" w:rsidR="006C48CC" w:rsidRPr="00847D9A">
      <w:pPr>
        <w:pStyle w:val="Tijeloteksta"/>
      </w:pPr>
      <w:r>
        <w:tab/>
        <w:t xml:space="preserve">FINA je sukladno čl. 112. st.5 SZ-a </w:t>
      </w:r>
      <w:r w:rsidR="001A46BA">
        <w:t>zaplijenila</w:t>
      </w:r>
      <w:r>
        <w:t xml:space="preserve"> novčana sredstva u iznosu</w:t>
      </w:r>
      <w:r w:rsidR="001A46BA">
        <w:t xml:space="preserve"> </w:t>
      </w:r>
      <w:r>
        <w:t xml:space="preserve">od </w:t>
      </w:r>
      <w:r w:rsidR="003E2DB1">
        <w:t xml:space="preserve">1.337,50 kn </w:t>
      </w:r>
      <w:r>
        <w:t xml:space="preserve"> na ime predujma za namirenje troškova stečajnog postupka slijedom čega </w:t>
      </w:r>
      <w:r w:rsidR="001A46BA">
        <w:t xml:space="preserve">je valjalo pozvati dužnika na uplatu razlike predujma u iznosu od </w:t>
      </w:r>
      <w:r w:rsidR="00E57B55">
        <w:t>1.799,99</w:t>
      </w:r>
      <w:r w:rsidR="001A46BA">
        <w:t xml:space="preserve"> kn. 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4C4D9D">
      <w:pPr>
        <w:tabs>
          <w:tab w:pos="4392" w:val="center"/>
          <w:tab w:pos="6390" w:val="left"/>
        </w:tabs>
      </w:pPr>
      <w:r>
        <w:tab/>
        <w:t xml:space="preserve">U Osijeku </w:t>
      </w:r>
      <w:r w:rsidR="003E2DB1">
        <w:t xml:space="preserve">1. kolovoza 2018.   </w:t>
      </w:r>
      <w:r w:rsidR="00217E66">
        <w:t xml:space="preserve">           </w:t>
      </w:r>
    </w:p>
    <w:p w:rsidRDefault="00217E66" w:rsidP="002E5413" w:rsidR="00832751">
      <w:pPr>
        <w:tabs>
          <w:tab w:pos="4392" w:val="center"/>
          <w:tab w:pos="6390" w:val="left"/>
        </w:tabs>
      </w:pPr>
      <w:r>
        <w:t xml:space="preserve">     </w:t>
      </w:r>
    </w:p>
    <w:p w:rsidRDefault="004C4D9D" w:rsidP="004C4D9D" w:rsidR="004C4D9D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C4D9D" w:rsidP="004C4D9D" w:rsidR="004C4D9D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4C4D9D" w:rsidP="004C4D9D" w:rsidR="004C4D9D"/>
    <w:p w:rsidRDefault="004C4D9D" w:rsidP="004C4D9D" w:rsidR="004C4D9D">
      <w:pPr>
        <w:ind w:firstLine="720" w:left="5760"/>
      </w:pPr>
    </w:p>
    <w:p w:rsidRDefault="004C4D9D" w:rsidP="004C4D9D" w:rsidR="004C4D9D">
      <w:pPr>
        <w:jc w:val="both"/>
      </w:pPr>
      <w:r>
        <w:t xml:space="preserve">NAPUTAK  O PRAVNOM LIJEKU </w:t>
      </w:r>
    </w:p>
    <w:p w:rsidRDefault="004C4D9D" w:rsidP="004C4D9D" w:rsidR="004C4D9D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4C4D9D" w:rsidP="004C4D9D" w:rsidR="004C4D9D">
      <w:pPr>
        <w:jc w:val="both"/>
      </w:pPr>
    </w:p>
    <w:p w:rsidRDefault="004C4D9D" w:rsidP="004C4D9D" w:rsidR="004C4D9D">
      <w:pPr>
        <w:jc w:val="both"/>
      </w:pPr>
    </w:p>
    <w:p w:rsidRDefault="004C4D9D" w:rsidP="004C4D9D" w:rsidR="004C4D9D">
      <w:pPr>
        <w:jc w:val="both"/>
      </w:pPr>
    </w:p>
    <w:p w:rsidRDefault="004C4D9D" w:rsidP="004C4D9D" w:rsidR="004C4D9D">
      <w:pPr>
        <w:tabs>
          <w:tab w:pos="6075" w:val="left"/>
        </w:tabs>
      </w:pPr>
      <w:r>
        <w:t>DNA</w:t>
      </w:r>
      <w:r>
        <w:tab/>
      </w:r>
    </w:p>
    <w:p w:rsidRDefault="004C4D9D" w:rsidP="004C4D9D" w:rsidR="004C4D9D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4C4D9D" w:rsidP="004C4D9D" w:rsidR="004C4D9D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C4D9D" w:rsidP="004C4D9D" w:rsidR="004C4D9D">
      <w:pPr>
        <w:numPr>
          <w:ilvl w:val="0"/>
          <w:numId w:val="13"/>
        </w:numPr>
      </w:pPr>
      <w:r>
        <w:t>FINA po pravomoćnosti</w:t>
      </w:r>
    </w:p>
    <w:p w:rsidRDefault="004C4D9D" w:rsidP="004C4D9D" w:rsidR="004C4D9D">
      <w:pPr>
        <w:numPr>
          <w:ilvl w:val="0"/>
          <w:numId w:val="13"/>
        </w:numPr>
      </w:pPr>
      <w:r>
        <w:t>31.8.</w:t>
      </w:r>
    </w:p>
    <w:p w:rsidRDefault="004C4D9D" w:rsidP="004C4D9D" w:rsidR="004C4D9D"/>
    <w:p w:rsidRDefault="004C4D9D" w:rsidP="004C4D9D" w:rsidR="004C4D9D"/>
    <w:p w:rsidRDefault="00C06AA6" w:rsidP="007E6D1A" w:rsidR="00C06AA6"/>
    <w:sectPr w:rsidSect="00547DC7" w:rsidR="00C06AA6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FF8" w:rsidP="00547DC7" w:rsidR="00432124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</w:t>
    </w:r>
    <w:r w:rsidR="003E2DB1" w:rsidRPr="003E2DB1">
      <w:rPr>
        <w:sz w:val="22"/>
        <w:szCs w:val="22"/>
      </w:rPr>
      <w:t>3 St-5</w:t>
    </w:r>
    <w:r w:rsidR="00CD56FF">
      <w:rPr>
        <w:sz w:val="22"/>
        <w:szCs w:val="22"/>
      </w:rPr>
      <w:t>75</w:t>
    </w:r>
    <w:r w:rsidR="003E2DB1" w:rsidRPr="003E2DB1">
      <w:rPr>
        <w:sz w:val="22"/>
        <w:szCs w:val="22"/>
      </w:rPr>
      <w:t xml:space="preserve">/18-3               </w:t>
    </w:r>
    <w:r w:rsidR="00547DC7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56E8E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553D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46BA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2293B"/>
    <w:rsid w:val="00240E3F"/>
    <w:rsid w:val="00240F4A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B5FF8"/>
    <w:rsid w:val="003D02B1"/>
    <w:rsid w:val="003D43B8"/>
    <w:rsid w:val="003D770E"/>
    <w:rsid w:val="003E2DB1"/>
    <w:rsid w:val="003F2E92"/>
    <w:rsid w:val="003F558C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3A"/>
    <w:rsid w:val="004939D6"/>
    <w:rsid w:val="004C3969"/>
    <w:rsid w:val="004C4D9D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B3CCB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41F4"/>
    <w:rsid w:val="0069656A"/>
    <w:rsid w:val="00697A8C"/>
    <w:rsid w:val="006C48CC"/>
    <w:rsid w:val="006D0250"/>
    <w:rsid w:val="006D65FC"/>
    <w:rsid w:val="006E1F0C"/>
    <w:rsid w:val="006E210F"/>
    <w:rsid w:val="006E66B3"/>
    <w:rsid w:val="006F3982"/>
    <w:rsid w:val="006F44D8"/>
    <w:rsid w:val="007218C3"/>
    <w:rsid w:val="00723D92"/>
    <w:rsid w:val="0073010A"/>
    <w:rsid w:val="007310CC"/>
    <w:rsid w:val="00735CAE"/>
    <w:rsid w:val="00740595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B76EA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3723"/>
    <w:rsid w:val="0097499F"/>
    <w:rsid w:val="00977559"/>
    <w:rsid w:val="00980E4D"/>
    <w:rsid w:val="00983BCA"/>
    <w:rsid w:val="009A14C7"/>
    <w:rsid w:val="009A412B"/>
    <w:rsid w:val="009B16A3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66CC"/>
    <w:rsid w:val="00BB7092"/>
    <w:rsid w:val="00BE0168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FF7"/>
    <w:rsid w:val="00C81C0A"/>
    <w:rsid w:val="00CA01EF"/>
    <w:rsid w:val="00CA39E6"/>
    <w:rsid w:val="00CD56FF"/>
    <w:rsid w:val="00CE4CFB"/>
    <w:rsid w:val="00D022CE"/>
    <w:rsid w:val="00D231AE"/>
    <w:rsid w:val="00D24D2F"/>
    <w:rsid w:val="00D30229"/>
    <w:rsid w:val="00D97782"/>
    <w:rsid w:val="00DA0998"/>
    <w:rsid w:val="00DA4636"/>
    <w:rsid w:val="00DA6482"/>
    <w:rsid w:val="00DD39C0"/>
    <w:rsid w:val="00DD49B7"/>
    <w:rsid w:val="00E07AC2"/>
    <w:rsid w:val="00E12BC0"/>
    <w:rsid w:val="00E23AF8"/>
    <w:rsid w:val="00E57B55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C26B5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E5324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5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F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5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F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7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LEGAT Consultor d.o.o.</izvorni_sadrzaj>
    <derivirana_varijabla naziv="DomainObject.Predmet.ProtustrankaFormated_1">  LEGAT Consultor d.o.o.</derivirana_varijabla>
  </DomainObject.Predmet.ProtustrankaFormated>
  <DomainObject.Predmet.ProtustrankaFormatedOIB>
    <izvorni_sadrzaj>  LEGAT Consultor d.o.o., OIB 76525205435</izvorni_sadrzaj>
    <derivirana_varijabla naziv="DomainObject.Predmet.ProtustrankaFormatedOIB_1">  LEGAT Consultor d.o.o., OIB 76525205435</derivirana_varijabla>
  </DomainObject.Predmet.ProtustrankaFormatedOIB>
  <DomainObject.Predmet.ProtustrankaFormatedWithAdress>
    <izvorni_sadrzaj> LEGAT Consultor d.o.o., Ilica 73/II, 10000 Zagreb</izvorni_sadrzaj>
    <derivirana_varijabla naziv="DomainObject.Predmet.ProtustrankaFormatedWithAdress_1"> LEGAT Consultor d.o.o., Ilica 73/II, 10000 Zagreb</derivirana_varijabla>
  </DomainObject.Predmet.ProtustrankaFormatedWithAdress>
  <DomainObject.Predmet.ProtustrankaFormatedWithAdressOIB>
    <izvorni_sadrzaj> LEGAT Consultor d.o.o., OIB 76525205435, Ilica 73/II, 10000 Zagreb</izvorni_sadrzaj>
    <derivirana_varijabla naziv="DomainObject.Predmet.ProtustrankaFormatedWithAdressOIB_1"> LEGAT Consultor d.o.o., OIB 76525205435, Ilica 73/II, 10000 Zagreb</derivirana_varijabla>
  </DomainObject.Predmet.ProtustrankaFormatedWithAdressOIB>
  <DomainObject.Predmet.ProtustrankaWithAdress>
    <izvorni_sadrzaj>LEGAT Consultor d.o.o. Ilica 73/II, 10000 Zagreb</izvorni_sadrzaj>
    <derivirana_varijabla naziv="DomainObject.Predmet.ProtustrankaWithAdress_1">LEGAT Consultor d.o.o. Ilica 73/II, 10000 Zagreb</derivirana_varijabla>
  </DomainObject.Predmet.ProtustrankaWithAdress>
  <DomainObject.Predmet.ProtustrankaWithAdressOIB>
    <izvorni_sadrzaj>LEGAT Consultor d.o.o., OIB 76525205435, Ilica 73/II, 10000 Zagreb</izvorni_sadrzaj>
    <derivirana_varijabla naziv="DomainObject.Predmet.ProtustrankaWithAdressOIB_1">LEGAT Consultor d.o.o., OIB 76525205435, Ilica 73/II, 10000 Zagreb</derivirana_varijabla>
  </DomainObject.Predmet.ProtustrankaWithAdressOIB>
  <DomainObject.Predmet.ProtustrankaNazivFormated>
    <izvorni_sadrzaj>LEGAT Consultor d.o.o.</izvorni_sadrzaj>
    <derivirana_varijabla naziv="DomainObject.Predmet.ProtustrankaNazivFormated_1">LEGAT Consultor d.o.o.</derivirana_varijabla>
  </DomainObject.Predmet.ProtustrankaNazivFormated>
  <DomainObject.Predmet.ProtustrankaNazivFormatedOIB>
    <izvorni_sadrzaj>LEGAT Consultor d.o.o., OIB 76525205435</izvorni_sadrzaj>
    <derivirana_varijabla naziv="DomainObject.Predmet.ProtustrankaNazivFormatedOIB_1">LEGAT Consultor d.o.o., OIB 76525205435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LEGAT Consultor d.o.o.</item>
    </izvorni_sadrzaj>
    <derivirana_varijabla naziv="DomainObject.Predmet.ProtuStrankaListFormated_1">
      <item>LEGAT Consultor d.o.o.</item>
    </derivirana_varijabla>
  </DomainObject.Predmet.ProtuStrankaListFormated>
  <DomainObject.Predmet.ProtuStrankaListFormatedOIB>
    <izvorni_sadrzaj>
      <item>LEGAT Consultor d.o.o., OIB 76525205435</item>
    </izvorni_sadrzaj>
    <derivirana_varijabla naziv="DomainObject.Predmet.ProtuStrankaListFormatedOIB_1">
      <item>LEGAT Consultor d.o.o., OIB 76525205435</item>
    </derivirana_varijabla>
  </DomainObject.Predmet.ProtuStrankaListFormatedOIB>
  <DomainObject.Predmet.ProtuStrankaListFormatedWithAdress>
    <izvorni_sadrzaj>
      <item>LEGAT Consultor d.o.o., Ilica 73/II, 10000 Zagreb</item>
    </izvorni_sadrzaj>
    <derivirana_varijabla naziv="DomainObject.Predmet.ProtuStrankaListFormatedWithAdress_1">
      <item>LEGAT Consultor d.o.o., Ilica 73/II, 10000 Zagreb</item>
    </derivirana_varijabla>
  </DomainObject.Predmet.ProtuStrankaListFormatedWithAdress>
  <DomainObject.Predmet.ProtuStrankaListFormatedWithAdressOIB>
    <izvorni_sadrzaj>
      <item>LEGAT Consultor d.o.o., OIB 76525205435, Ilica 73/II, 10000 Zagreb</item>
    </izvorni_sadrzaj>
    <derivirana_varijabla naziv="DomainObject.Predmet.ProtuStrankaListFormatedWithAdressOIB_1">
      <item>LEGAT Consultor d.o.o., OIB 76525205435, Ilica 73/II, 10000 Zagreb</item>
    </derivirana_varijabla>
  </DomainObject.Predmet.ProtuStrankaListFormatedWithAdressOIB>
  <DomainObject.Predmet.ProtuStrankaListNazivFormated>
    <izvorni_sadrzaj>
      <item>LEGAT Consultor d.o.o.</item>
    </izvorni_sadrzaj>
    <derivirana_varijabla naziv="DomainObject.Predmet.ProtuStrankaListNazivFormated_1">
      <item>LEGAT Consultor d.o.o.</item>
    </derivirana_varijabla>
  </DomainObject.Predmet.ProtuStrankaListNazivFormated>
  <DomainObject.Predmet.ProtuStrankaListNazivFormatedOIB>
    <izvorni_sadrzaj>
      <item>LEGAT Consultor d.o.o., OIB 76525205435</item>
    </izvorni_sadrzaj>
    <derivirana_varijabla naziv="DomainObject.Predmet.ProtuStrankaListNazivFormatedOIB_1">
      <item>LEGAT Consultor d.o.o., OIB 76525205435</item>
    </derivirana_varijabla>
  </DomainObject.Predmet.ProtuStrankaListNazivFormatedOIB>
  <DomainObject.Predmet.OstaliListFormated>
    <izvorni_sadrzaj>
      <item>Marko Legat</item>
    </izvorni_sadrzaj>
    <derivirana_varijabla naziv="DomainObject.Predmet.OstaliListFormated_1">
      <item>Marko Legat</item>
    </derivirana_varijabla>
  </DomainObject.Predmet.OstaliListFormated>
  <DomainObject.Predmet.OstaliListFormatedOIB>
    <izvorni_sadrzaj>
      <item>Marko Legat, OIB 88876903491</item>
    </izvorni_sadrzaj>
    <derivirana_varijabla naziv="DomainObject.Predmet.OstaliListFormatedOIB_1">
      <item>Marko Legat, OIB 88876903491</item>
    </derivirana_varijabla>
  </DomainObject.Predmet.OstaliListFormatedOIB>
  <DomainObject.Predmet.OstaliListFormatedWithAdress>
    <izvorni_sadrzaj>
      <item>Marko Legat, Levstikova Ulica 18, Bled</item>
    </izvorni_sadrzaj>
    <derivirana_varijabla naziv="DomainObject.Predmet.OstaliListFormatedWithAdress_1">
      <item>Marko Legat, Levstikova Ulica 18, Bled</item>
    </derivirana_varijabla>
  </DomainObject.Predmet.OstaliListFormatedWithAdress>
  <DomainObject.Predmet.OstaliListFormatedWithAdressOIB>
    <izvorni_sadrzaj>
      <item>Marko Legat, OIB 88876903491, Levstikova Ulica 18, Bled</item>
    </izvorni_sadrzaj>
    <derivirana_varijabla naziv="DomainObject.Predmet.OstaliListFormatedWithAdressOIB_1">
      <item>Marko Legat, OIB 88876903491, Levstikova Ulica 18, Bled</item>
    </derivirana_varijabla>
  </DomainObject.Predmet.OstaliListFormatedWithAdressOIB>
  <DomainObject.Predmet.OstaliListNazivFormated>
    <izvorni_sadrzaj>
      <item>Marko Legat</item>
    </izvorni_sadrzaj>
    <derivirana_varijabla naziv="DomainObject.Predmet.OstaliListNazivFormated_1">
      <item>Marko Legat</item>
    </derivirana_varijabla>
  </DomainObject.Predmet.OstaliListNazivFormated>
  <DomainObject.Predmet.OstaliListNazivFormatedOIB>
    <izvorni_sadrzaj>
      <item>Marko Legat, OIB 88876903491</item>
    </izvorni_sadrzaj>
    <derivirana_varijabla naziv="DomainObject.Predmet.OstaliListNazivFormatedOIB_1">
      <item>Marko Legat, OIB 88876903491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LEGAT Consultor d.o.o.</izvorni_sadrzaj>
    <derivirana_varijabla naziv="DomainObject.Predmet.ProtustrankaIDrugi_1">LEGAT Consultor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LEGAT Consultor d.o.o., OIB 76525205435, Ilica 73/II, 10000 Zagreb</izvorni_sadrzaj>
    <derivirana_varijabla naziv="DomainObject.Predmet.ProtustrankaIDrugiAdressOIB_1">LEGAT Consultor d.o.o., OIB 76525205435, Ilica 73/II,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 Consultor d.o.o.</item>
      <item>FINA Regionalni centar Zagreb</item>
      <item>Marko Legat</item>
    </izvorni_sadrzaj>
    <derivirana_varijabla naziv="DomainObject.Predmet.SudioniciListNaziv_1">
      <item>LEGAT Consultor d.o.o.</item>
      <item>FINA Regionalni centar Zagreb</item>
      <item>Marko Legat</item>
    </derivirana_varijabla>
  </DomainObject.Predmet.SudioniciListNaziv>
  <DomainObject.Predmet.SudioniciListAdressOIB>
    <izvorni_sadrzaj>
      <item>LEGAT Consultor d.o.o., OIB 76525205435, Ilica 73/II,10000 Zagreb</item>
      <item>FINA Regionalni centar Zagreb, OIB 85821130368, Trg svibanjskih žrtava 1995. 1,10000 Zagreb</item>
      <item>Marko Legat, OIB 88876903491, Levstikova Ulica 18,Bled</item>
    </izvorni_sadrzaj>
    <derivirana_varijabla naziv="DomainObject.Predmet.SudioniciListAdressOIB_1">
      <item>LEGAT Consultor d.o.o., OIB 76525205435, Ilica 73/II,10000 Zagreb</item>
      <item>FINA Regionalni centar Zagreb, OIB 85821130368, Trg svibanjskih žrtava 1995. 1,10000 Zagreb</item>
      <item>Marko Legat, OIB 88876903491, Levstikova Ulica 18,Bled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76525205435</item>
      <item>, OIB 85821130368</item>
      <item>, OIB 88876903491</item>
    </izvorni_sadrzaj>
    <derivirana_varijabla naziv="DomainObject.Predmet.SudioniciListNazivOIB_1">
      <item>, OIB 76525205435</item>
      <item>, OIB 85821130368</item>
      <item>, OIB 88876903491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2F6B1-D040-475D-A74A-793121132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3369</properties:Characters>
  <properties:Lines>98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2018-08-01T11:22:00Z</dcterms:created>
  <dc:creator>Korisnik</dc:creator>
  <cp:lastModifiedBy>Sanja Ban</cp:lastModifiedBy>
  <cp:lastPrinted>2018-08-01T11:22:00Z</cp:lastPrinted>
  <dcterms:modified xmlns:xsi="http://www.w3.org/2001/XMLSchema-instance" xsi:type="dcterms:W3CDTF">2018-08-01T11:23:00Z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(St-575-18 LEGAT - raZlika za  trošak prethodg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