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49168" w14:paraId="8d49168" w:rsidRDefault="00FC6AE0" w:rsidP="00120463" w:rsidR="00FC6AE0" w:rsidRPr="009971B5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FC6AE0" w:rsidP="00120463" w:rsidR="00FC6AE0" w:rsidRPr="009971B5">
      <w:pPr>
        <w:rPr>
          <w:b/>
        </w:rPr>
      </w:pPr>
    </w:p>
    <w:p w:rsidRDefault="00D33BA4" w:rsidP="00120463" w:rsidR="00120463" w:rsidRPr="009971B5">
      <w:pPr>
        <w:rPr>
          <w:b/>
        </w:rPr>
      </w:pPr>
      <w:r w:rsidRPr="009971B5">
        <w:rPr>
          <w:b/>
        </w:rPr>
        <w:t>REPUBLIKA HRVATSKA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>TRGOVAČKI SUD U ZADRU</w:t>
      </w:r>
    </w:p>
    <w:p w:rsidRDefault="00D33BA4" w:rsidP="00120463" w:rsidR="00D33BA4" w:rsidRPr="009971B5">
      <w:pPr>
        <w:rPr>
          <w:b/>
        </w:rPr>
      </w:pPr>
      <w:r w:rsidRPr="009971B5">
        <w:rPr>
          <w:b/>
        </w:rPr>
        <w:t xml:space="preserve">Ulica dr. Franje Tuđmana 35 </w:t>
      </w:r>
    </w:p>
    <w:p w:rsidRDefault="00120463" w:rsidP="00120463" w:rsidR="00120463" w:rsidRPr="009971B5"/>
    <w:p w:rsidRDefault="00120463" w:rsidP="00120463" w:rsidR="00120463" w:rsidRPr="009971B5">
      <w:pPr>
        <w:rPr>
          <w:b/>
        </w:rPr>
      </w:pPr>
    </w:p>
    <w:p w:rsidRDefault="00C6342D" w:rsidP="00CE0425" w:rsidR="00C6342D" w:rsidRPr="009971B5">
      <w:pPr>
        <w:ind w:left="5040"/>
        <w:jc w:val="right"/>
        <w:rPr>
          <w:b/>
        </w:rPr>
      </w:pPr>
    </w:p>
    <w:p w:rsidRDefault="008D18C1" w:rsidP="002912AB" w:rsidR="008D18C1" w:rsidRPr="008D18C1">
      <w:pPr>
        <w:ind w:firstLine="360"/>
        <w:jc w:val="right"/>
        <w:rPr>
          <w:rFonts w:cstheme="majorBidi" w:hAnsiTheme="majorBidi" w:asciiTheme="majorBidi"/>
          <w:b/>
        </w:rPr>
      </w:pPr>
      <w:r w:rsidRPr="008D18C1">
        <w:rPr>
          <w:rFonts w:cstheme="majorBidi" w:hAnsiTheme="majorBidi" w:asciiTheme="majorBidi"/>
          <w:b/>
        </w:rPr>
        <w:t xml:space="preserve">IVICA BOROŠAK </w:t>
      </w:r>
    </w:p>
    <w:p w:rsidRDefault="008D18C1" w:rsidP="002912AB" w:rsidR="008D18C1" w:rsidRPr="008D18C1">
      <w:pPr>
        <w:ind w:firstLine="360"/>
        <w:jc w:val="right"/>
        <w:rPr>
          <w:rFonts w:cstheme="majorBidi" w:hAnsiTheme="majorBidi" w:asciiTheme="majorBidi"/>
          <w:b/>
        </w:rPr>
      </w:pPr>
      <w:r w:rsidRPr="008D18C1">
        <w:rPr>
          <w:rFonts w:cstheme="majorBidi" w:hAnsiTheme="majorBidi" w:asciiTheme="majorBidi"/>
          <w:b/>
        </w:rPr>
        <w:t xml:space="preserve"> Gorenci 28 </w:t>
      </w:r>
    </w:p>
    <w:p w:rsidRDefault="008D18C1" w:rsidP="002912AB" w:rsidR="009445E1" w:rsidRPr="008D18C1">
      <w:pPr>
        <w:ind w:firstLine="360"/>
        <w:jc w:val="right"/>
        <w:rPr>
          <w:b/>
        </w:rPr>
      </w:pPr>
      <w:r w:rsidRPr="008D18C1">
        <w:rPr>
          <w:rFonts w:cstheme="majorBidi" w:hAnsiTheme="majorBidi" w:asciiTheme="majorBidi"/>
          <w:b/>
        </w:rPr>
        <w:t>Zagreb</w:t>
      </w:r>
    </w:p>
    <w:p w:rsidRDefault="002912AB" w:rsidP="009971B5" w:rsidR="002912AB">
      <w:pPr>
        <w:ind w:firstLine="360"/>
        <w:jc w:val="both"/>
      </w:pPr>
    </w:p>
    <w:p w:rsidRDefault="00120463" w:rsidP="009971B5" w:rsidR="00606557" w:rsidRPr="009971B5">
      <w:pPr>
        <w:ind w:firstLine="360"/>
        <w:jc w:val="both"/>
      </w:pPr>
      <w:r w:rsidRPr="009971B5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9971B5">
          <w:t>u Zadru</w:t>
        </w:r>
      </w:smartTag>
      <w:r w:rsidR="00753F74" w:rsidRPr="009971B5">
        <w:t xml:space="preserve"> </w:t>
      </w:r>
      <w:r w:rsidR="00A75CA0" w:rsidRPr="009971B5">
        <w:t xml:space="preserve">poslovni </w:t>
      </w:r>
      <w:r w:rsidR="00753F74" w:rsidRPr="009971B5">
        <w:t>br</w:t>
      </w:r>
      <w:r w:rsidR="00A75CA0" w:rsidRPr="009971B5">
        <w:t>oj</w:t>
      </w:r>
      <w:r w:rsidR="00753F74" w:rsidRPr="009971B5">
        <w:t xml:space="preserve"> </w:t>
      </w:r>
      <w:r w:rsidR="00D33BA4" w:rsidRPr="009971B5">
        <w:t>2</w:t>
      </w:r>
      <w:r w:rsidR="00753F74" w:rsidRPr="009971B5">
        <w:t xml:space="preserve"> </w:t>
      </w:r>
      <w:r w:rsidRPr="009971B5">
        <w:t>St-</w:t>
      </w:r>
      <w:r w:rsidR="008D18C1">
        <w:t>939</w:t>
      </w:r>
      <w:r w:rsidR="008B06D9">
        <w:t>/16-</w:t>
      </w:r>
      <w:r w:rsidR="008D18C1">
        <w:t>12</w:t>
      </w:r>
      <w:r w:rsidR="009971B5" w:rsidRPr="009971B5">
        <w:t xml:space="preserve"> </w:t>
      </w:r>
      <w:r w:rsidR="00585E4B" w:rsidRPr="009971B5">
        <w:t xml:space="preserve">od </w:t>
      </w:r>
      <w:r w:rsidR="008D18C1">
        <w:t>18</w:t>
      </w:r>
      <w:r w:rsidR="008B06D9">
        <w:t xml:space="preserve">. srpnja </w:t>
      </w:r>
      <w:r w:rsidR="009445E1">
        <w:t xml:space="preserve">2016. </w:t>
      </w:r>
      <w:r w:rsidR="009971B5" w:rsidRPr="009971B5">
        <w:t>p</w:t>
      </w:r>
      <w:r w:rsidRPr="009971B5">
        <w:t>okrenut je prethodni postupak radi utvrđivanja uvjeta za otvaranje stečajnog postupka nad</w:t>
      </w:r>
      <w:r w:rsidR="001B7DF8" w:rsidRPr="009971B5">
        <w:t xml:space="preserve"> stečajnim dužnikom</w:t>
      </w:r>
      <w:r w:rsidRPr="009971B5">
        <w:t xml:space="preserve"> </w:t>
      </w:r>
      <w:r w:rsidR="008D18C1">
        <w:rPr>
          <w:rFonts w:cstheme="majorBidi" w:hAnsiTheme="majorBidi" w:asciiTheme="majorBidi"/>
        </w:rPr>
        <w:t>BUSIŠTA DVA d.o.o., OIB: 64149326294 sa sjedištem u Vinkovačka 11b, Zadar</w:t>
      </w:r>
      <w:r w:rsidR="008B06D9">
        <w:rPr>
          <w:rFonts w:cstheme="majorBidi" w:hAnsiTheme="majorBidi" w:asciiTheme="majorBidi"/>
        </w:rPr>
        <w:t>.</w:t>
      </w:r>
    </w:p>
    <w:p w:rsidRDefault="00585E4B" w:rsidP="00585E4B" w:rsidR="00585E4B" w:rsidRPr="009971B5">
      <w:pPr>
        <w:ind w:firstLine="360"/>
        <w:jc w:val="both"/>
      </w:pPr>
    </w:p>
    <w:p w:rsidRDefault="00120463" w:rsidP="009971B5" w:rsidR="00120463" w:rsidRPr="009971B5">
      <w:pPr>
        <w:ind w:firstLine="360"/>
        <w:jc w:val="both"/>
      </w:pPr>
      <w:r w:rsidRPr="009971B5">
        <w:t xml:space="preserve">Ročište radi </w:t>
      </w:r>
      <w:r w:rsidR="001B7DF8" w:rsidRPr="009971B5">
        <w:t xml:space="preserve">utvrđivanja pretpostavki za otvaranje stečajnog postupka </w:t>
      </w:r>
      <w:r w:rsidRPr="009971B5">
        <w:t>određeno je kod ovog suda za dan</w:t>
      </w:r>
      <w:r w:rsidR="00ED32D7" w:rsidRPr="009971B5">
        <w:t xml:space="preserve"> </w:t>
      </w:r>
      <w:r w:rsidR="008D18C1">
        <w:t>4</w:t>
      </w:r>
      <w:r w:rsidR="009445E1">
        <w:t>.</w:t>
      </w:r>
      <w:r w:rsidR="009971B5">
        <w:t xml:space="preserve"> </w:t>
      </w:r>
      <w:r w:rsidR="003863D4">
        <w:t xml:space="preserve">kolovoza </w:t>
      </w:r>
      <w:r w:rsidR="00C66297" w:rsidRPr="009971B5">
        <w:t xml:space="preserve">2016. </w:t>
      </w:r>
      <w:r w:rsidR="0064551A" w:rsidRPr="009971B5">
        <w:rPr>
          <w:bCs/>
        </w:rPr>
        <w:t>u</w:t>
      </w:r>
      <w:r w:rsidR="00077930">
        <w:rPr>
          <w:bCs/>
        </w:rPr>
        <w:t xml:space="preserve"> </w:t>
      </w:r>
      <w:r w:rsidR="008D18C1">
        <w:rPr>
          <w:bCs/>
        </w:rPr>
        <w:t>8,10</w:t>
      </w:r>
      <w:r w:rsidR="0064551A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 xml:space="preserve">/I, pa </w:t>
      </w:r>
      <w:r w:rsidR="00D55EFA" w:rsidRPr="009971B5">
        <w:t>Vas stoga pozivamo</w:t>
      </w:r>
      <w:r w:rsidRPr="009971B5">
        <w:t xml:space="preserve"> na ročište.</w:t>
      </w:r>
    </w:p>
    <w:p w:rsidRDefault="00120463" w:rsidP="00A75CA0" w:rsidR="00120463" w:rsidRPr="009971B5">
      <w:pPr>
        <w:jc w:val="both"/>
      </w:pPr>
    </w:p>
    <w:p w:rsidRDefault="008B1A21" w:rsidP="009971B5" w:rsidR="008B1A21" w:rsidRPr="009971B5">
      <w:pPr>
        <w:tabs>
          <w:tab w:pos="5795" w:val="left"/>
        </w:tabs>
        <w:jc w:val="both"/>
      </w:pPr>
      <w:r w:rsidRPr="009971B5">
        <w:t xml:space="preserve">       Ročište radi </w:t>
      </w:r>
      <w:r w:rsidR="001B7DF8" w:rsidRPr="009971B5">
        <w:t>očitovanja o prijedlo</w:t>
      </w:r>
      <w:r w:rsidR="009445E1">
        <w:t>gu</w:t>
      </w:r>
      <w:r w:rsidR="00C66297" w:rsidRPr="009971B5">
        <w:t xml:space="preserve"> </w:t>
      </w:r>
      <w:r w:rsidR="00BE7BE4" w:rsidRPr="009971B5">
        <w:t>za otvaranje stečajnog postupka</w:t>
      </w:r>
      <w:r w:rsidR="001B7DF8" w:rsidRPr="009971B5">
        <w:t xml:space="preserve"> </w:t>
      </w:r>
      <w:r w:rsidRPr="009971B5">
        <w:t xml:space="preserve">određeno je kod ovog suda za dan </w:t>
      </w:r>
      <w:r w:rsidR="008D18C1">
        <w:t>4</w:t>
      </w:r>
      <w:r w:rsidR="003863D4">
        <w:t xml:space="preserve">. kolovoza </w:t>
      </w:r>
      <w:r w:rsidR="003863D4" w:rsidRPr="009971B5">
        <w:t xml:space="preserve">2016. </w:t>
      </w:r>
      <w:r w:rsidR="003863D4" w:rsidRPr="009971B5">
        <w:rPr>
          <w:bCs/>
        </w:rPr>
        <w:t>u</w:t>
      </w:r>
      <w:r w:rsidR="003863D4">
        <w:rPr>
          <w:bCs/>
        </w:rPr>
        <w:t xml:space="preserve"> </w:t>
      </w:r>
      <w:r w:rsidR="008D18C1">
        <w:rPr>
          <w:bCs/>
        </w:rPr>
        <w:t>8</w:t>
      </w:r>
      <w:r w:rsidR="002912AB">
        <w:rPr>
          <w:bCs/>
        </w:rPr>
        <w:t>,</w:t>
      </w:r>
      <w:r w:rsidR="008D18C1">
        <w:rPr>
          <w:bCs/>
        </w:rPr>
        <w:t>2</w:t>
      </w:r>
      <w:r w:rsidR="00675223">
        <w:rPr>
          <w:bCs/>
        </w:rPr>
        <w:t>0</w:t>
      </w:r>
      <w:r w:rsidR="003863D4" w:rsidRPr="009971B5">
        <w:rPr>
          <w:bCs/>
        </w:rPr>
        <w:t xml:space="preserve"> sati</w:t>
      </w:r>
      <w:r w:rsidRPr="009971B5">
        <w:t xml:space="preserve">, sudnica br. </w:t>
      </w:r>
      <w:r w:rsidR="00D33BA4" w:rsidRPr="009971B5">
        <w:t>14</w:t>
      </w:r>
      <w:r w:rsidRPr="009971B5">
        <w:t>/I,</w:t>
      </w:r>
      <w:r w:rsidR="003C14A3" w:rsidRPr="009971B5">
        <w:t xml:space="preserve"> </w:t>
      </w:r>
      <w:r w:rsidRPr="009971B5">
        <w:t xml:space="preserve"> pa Vas stoga pozivamo na ročište.</w:t>
      </w:r>
    </w:p>
    <w:p w:rsidRDefault="008B1A21" w:rsidP="00A75CA0" w:rsidR="008B1A21" w:rsidRPr="009971B5">
      <w:pPr>
        <w:jc w:val="both"/>
        <w:rPr>
          <w:b/>
        </w:rPr>
      </w:pPr>
    </w:p>
    <w:p w:rsidRDefault="001B7DF8" w:rsidP="001B7DF8" w:rsidR="001B7DF8" w:rsidRPr="009971B5">
      <w:pPr>
        <w:ind w:firstLine="360"/>
        <w:jc w:val="both"/>
      </w:pPr>
      <w:r w:rsidRPr="009971B5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9971B5">
      <w:pPr>
        <w:ind w:left="360"/>
        <w:jc w:val="both"/>
      </w:pPr>
    </w:p>
    <w:p w:rsidRDefault="00120463" w:rsidP="009971B5" w:rsidR="00120463" w:rsidRPr="009971B5">
      <w:pPr>
        <w:ind w:left="360"/>
        <w:jc w:val="center"/>
      </w:pPr>
      <w:r w:rsidRPr="009971B5">
        <w:t>U Zadru</w:t>
      </w:r>
      <w:r w:rsidR="00063958" w:rsidRPr="009971B5">
        <w:t xml:space="preserve"> </w:t>
      </w:r>
      <w:r w:rsidR="003863D4">
        <w:t>1</w:t>
      </w:r>
      <w:r w:rsidR="008D18C1">
        <w:t>8</w:t>
      </w:r>
      <w:r w:rsidR="008B06D9">
        <w:t xml:space="preserve">. srpnja </w:t>
      </w:r>
      <w:r w:rsidR="00BE7BE4" w:rsidRPr="009971B5">
        <w:t>2016</w:t>
      </w:r>
      <w:r w:rsidRPr="009971B5">
        <w:t>.</w:t>
      </w:r>
    </w:p>
    <w:p w:rsidRDefault="00120463" w:rsidP="00120463" w:rsidR="00120463" w:rsidRPr="009971B5">
      <w:pPr>
        <w:ind w:left="360"/>
        <w:jc w:val="both"/>
      </w:pPr>
    </w:p>
    <w:p w:rsidRDefault="00120463" w:rsidP="00120463" w:rsidR="00120463" w:rsidRPr="009971B5">
      <w:pPr>
        <w:ind w:left="360"/>
        <w:jc w:val="both"/>
      </w:pPr>
    </w:p>
    <w:p w:rsidRDefault="008D18C1" w:rsidP="008D18C1" w:rsidR="008D18C1">
      <w:pPr>
        <w:jc w:val="both"/>
      </w:pPr>
    </w:p>
    <w:p w:rsidRDefault="008D18C1" w:rsidP="008D18C1" w:rsidR="004E23A2" w:rsidRPr="009971B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958" w:rsidRPr="009971B5">
        <w:t>S</w:t>
      </w:r>
      <w:r w:rsidR="004E23A2" w:rsidRPr="009971B5">
        <w:t>u</w:t>
      </w:r>
      <w:r w:rsidR="00D33BA4" w:rsidRPr="009971B5">
        <w:t>tkinja</w:t>
      </w:r>
    </w:p>
    <w:p w:rsidRDefault="004E23A2" w:rsidP="008D18C1" w:rsidR="004E23A2" w:rsidRPr="009971B5">
      <w:pPr>
        <w:jc w:val="right"/>
      </w:pP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Pr="009971B5">
        <w:tab/>
      </w:r>
      <w:r w:rsidR="008D18C1">
        <w:t>Ana Markač</w:t>
      </w:r>
    </w:p>
    <w:p w:rsidRDefault="004E23A2" w:rsidP="004E23A2" w:rsidR="004E23A2" w:rsidRPr="009971B5"/>
    <w:p w:rsidRDefault="00506F5D" w:rsidP="00A75CA0" w:rsidR="00506F5D" w:rsidRPr="009971B5">
      <w:pPr>
        <w:ind w:firstLine="360" w:left="5400"/>
        <w:jc w:val="right"/>
      </w:pPr>
    </w:p>
    <w:p w:rsidRDefault="00120463" w:rsidP="00120463" w:rsidR="00120463" w:rsidRPr="009971B5">
      <w:pPr>
        <w:ind w:firstLine="360" w:left="5400"/>
        <w:jc w:val="right"/>
      </w:pPr>
    </w:p>
    <w:p w:rsidRDefault="00120463" w:rsidP="003160CC" w:rsidR="00120463" w:rsidRPr="009971B5">
      <w:r w:rsidRPr="009971B5">
        <w:t xml:space="preserve">                   </w:t>
      </w:r>
    </w:p>
    <w:p w:rsidRDefault="00120463" w:rsidR="00120463" w:rsidRPr="009971B5"/>
    <w:p w:rsidRDefault="00C66297" w:rsidR="00D33BA4" w:rsidRPr="009971B5">
      <w:r w:rsidRPr="009971B5">
        <w:t>DNA:</w:t>
      </w:r>
    </w:p>
    <w:p w:rsidRDefault="00C66297" w:rsidR="00C66297" w:rsidRPr="009971B5">
      <w:r w:rsidRPr="009971B5">
        <w:t>osobno i na e-oglasnu ploču</w:t>
      </w:r>
    </w:p>
    <w:sectPr w:rsidSect="00A75CA0" w:rsidR="00C66297" w:rsidRPr="009971B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675223">
      <w:t>9</w:t>
    </w:r>
    <w:r w:rsidR="008D18C1">
      <w:t>39</w:t>
    </w:r>
    <w:r w:rsidR="00C233B2">
      <w:t>/16-1</w:t>
    </w:r>
    <w:r w:rsidR="002912AB">
      <w:t>3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4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1280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7793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12AB"/>
    <w:rsid w:val="0029732E"/>
    <w:rsid w:val="002C28DA"/>
    <w:rsid w:val="002D2C7A"/>
    <w:rsid w:val="002E3CC9"/>
    <w:rsid w:val="002F6825"/>
    <w:rsid w:val="00302825"/>
    <w:rsid w:val="00305CCF"/>
    <w:rsid w:val="0030790C"/>
    <w:rsid w:val="003132E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863D4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825"/>
    <w:rsid w:val="0053063B"/>
    <w:rsid w:val="00532DEC"/>
    <w:rsid w:val="005444FF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75223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06D9"/>
    <w:rsid w:val="008B1A21"/>
    <w:rsid w:val="008C45E9"/>
    <w:rsid w:val="008C4B1A"/>
    <w:rsid w:val="008C6A8E"/>
    <w:rsid w:val="008D18C1"/>
    <w:rsid w:val="008D6721"/>
    <w:rsid w:val="008E0DA0"/>
    <w:rsid w:val="009045BB"/>
    <w:rsid w:val="00913AF3"/>
    <w:rsid w:val="00923BB6"/>
    <w:rsid w:val="0093459D"/>
    <w:rsid w:val="009445E1"/>
    <w:rsid w:val="00950D8B"/>
    <w:rsid w:val="009527B9"/>
    <w:rsid w:val="00981238"/>
    <w:rsid w:val="00986CDC"/>
    <w:rsid w:val="009971B5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7BE4"/>
    <w:rsid w:val="00BF03BC"/>
    <w:rsid w:val="00BF4984"/>
    <w:rsid w:val="00C11E12"/>
    <w:rsid w:val="00C156FF"/>
    <w:rsid w:val="00C233B2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B2CC5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80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4F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4F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4F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4F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4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4F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4F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4F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4F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BUSIŠTA DVA d.o.o. za građenje</izvorni_sadrzaj>
    <derivirana_varijabla naziv="DomainObject.Predmet.ProtustrankaFormated_1">  BUSIŠTA DVA d.o.o. za građenje</derivirana_varijabla>
  </DomainObject.Predmet.ProtustrankaFormated>
  <DomainObject.Predmet.ProtustrankaFormatedOIB>
    <izvorni_sadrzaj>  BUSIŠTA DVA d.o.o. za građenje, OIB 64149326294</izvorni_sadrzaj>
    <derivirana_varijabla naziv="DomainObject.Predmet.ProtustrankaFormatedOIB_1">  BUSIŠTA DVA d.o.o. za građenje, OIB 64149326294</derivirana_varijabla>
  </DomainObject.Predmet.ProtustrankaFormatedOIB>
  <DomainObject.Predmet.ProtustrankaFormatedWithAdress>
    <izvorni_sadrzaj> BUSIŠTA DVA d.o.o. za građenje, Vinkovačka 11B, 23000 Zadar</izvorni_sadrzaj>
    <derivirana_varijabla naziv="DomainObject.Predmet.ProtustrankaFormatedWithAdress_1"> BUSIŠTA DVA d.o.o. za građenje, Vinkovačka 11B, 23000 Zadar</derivirana_varijabla>
  </DomainObject.Predmet.ProtustrankaFormatedWithAdress>
  <DomainObject.Predmet.ProtustrankaFormatedWithAdressOIB>
    <izvorni_sadrzaj> BUSIŠTA DVA d.o.o. za građenje, OIB 64149326294, Vinkovačka 11B, 23000 Zadar</izvorni_sadrzaj>
    <derivirana_varijabla naziv="DomainObject.Predmet.ProtustrankaFormatedWithAdressOIB_1"> BUSIŠTA DVA d.o.o. za građenje, OIB 64149326294, Vinkovačka 11B, 23000 Zadar</derivirana_varijabla>
  </DomainObject.Predmet.ProtustrankaFormatedWithAdressOIB>
  <DomainObject.Predmet.ProtustrankaWithAdress>
    <izvorni_sadrzaj>BUSIŠTA DVA d.o.o. za građenje Vinkovačka 11B, 23000 Zadar</izvorni_sadrzaj>
    <derivirana_varijabla naziv="DomainObject.Predmet.ProtustrankaWithAdress_1">BUSIŠTA DVA d.o.o. za građenje Vinkovačka 11B, 23000 Zadar</derivirana_varijabla>
  </DomainObject.Predmet.ProtustrankaWithAdress>
  <DomainObject.Predmet.ProtustrankaWithAdressOIB>
    <izvorni_sadrzaj>BUSIŠTA DVA d.o.o. za građenje, OIB 64149326294, Vinkovačka 11B, 23000 Zadar</izvorni_sadrzaj>
    <derivirana_varijabla naziv="DomainObject.Predmet.ProtustrankaWithAdressOIB_1">BUSIŠTA DVA d.o.o. za građenje, OIB 64149326294, Vinkovačka 11B, 23000 Zadar</derivirana_varijabla>
  </DomainObject.Predmet.ProtustrankaWithAdressOIB>
  <DomainObject.Predmet.ProtustrankaNazivFormated>
    <izvorni_sadrzaj>BUSIŠTA DVA d.o.o. za građenje</izvorni_sadrzaj>
    <derivirana_varijabla naziv="DomainObject.Predmet.ProtustrankaNazivFormated_1">BUSIŠTA DVA d.o.o. za građenje</derivirana_varijabla>
  </DomainObject.Predmet.ProtustrankaNazivFormated>
  <DomainObject.Predmet.ProtustrankaNazivFormatedOIB>
    <izvorni_sadrzaj>BUSIŠTA DVA d.o.o. za građenje, OIB 64149326294</izvorni_sadrzaj>
    <derivirana_varijabla naziv="DomainObject.Predmet.ProtustrankaNazivFormatedOIB_1">BUSIŠTA DVA d.o.o. za građenje, OIB 64149326294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BUSIŠTA DVA d.o.o. za građenje</item>
    </izvorni_sadrzaj>
    <derivirana_varijabla naziv="DomainObject.Predmet.ProtuStrankaListFormated_1">
      <item>BUSIŠTA DVA d.o.o. za građenje</item>
    </derivirana_varijabla>
  </DomainObject.Predmet.ProtuStrankaListFormated>
  <DomainObject.Predmet.ProtuStrankaListFormatedOIB>
    <izvorni_sadrzaj>
      <item>BUSIŠTA DVA d.o.o. za građenje, OIB 64149326294</item>
    </izvorni_sadrzaj>
    <derivirana_varijabla naziv="DomainObject.Predmet.ProtuStrankaListFormatedOIB_1">
      <item>BUSIŠTA DVA d.o.o. za građenje, OIB 64149326294</item>
    </derivirana_varijabla>
  </DomainObject.Predmet.ProtuStrankaListFormatedOIB>
  <DomainObject.Predmet.ProtuStrankaListFormatedWithAdress>
    <izvorni_sadrzaj>
      <item>BUSIŠTA DVA d.o.o. za građenje, Vinkovačka 11B, 23000 Zadar</item>
    </izvorni_sadrzaj>
    <derivirana_varijabla naziv="DomainObject.Predmet.ProtuStrankaListFormatedWithAdress_1">
      <item>BUSIŠTA DVA d.o.o. za građenje, Vinkovačka 11B, 23000 Zadar</item>
    </derivirana_varijabla>
  </DomainObject.Predmet.ProtuStrankaListFormatedWithAdress>
  <DomainObject.Predmet.ProtuStrankaListFormatedWithAdressOIB>
    <izvorni_sadrzaj>
      <item>BUSIŠTA DVA d.o.o. za građenje, OIB 64149326294, Vinkovačka 11B, 23000 Zadar</item>
    </izvorni_sadrzaj>
    <derivirana_varijabla naziv="DomainObject.Predmet.ProtuStrankaListFormatedWithAdressOIB_1">
      <item>BUSIŠTA DVA d.o.o. za građenje, OIB 64149326294, Vinkovačka 11B, 23000 Zadar</item>
    </derivirana_varijabla>
  </DomainObject.Predmet.ProtuStrankaListFormatedWithAdressOIB>
  <DomainObject.Predmet.ProtuStrankaListNazivFormated>
    <izvorni_sadrzaj>
      <item>BUSIŠTA DVA d.o.o. za građenje</item>
    </izvorni_sadrzaj>
    <derivirana_varijabla naziv="DomainObject.Predmet.ProtuStrankaListNazivFormated_1">
      <item>BUSIŠTA DVA d.o.o. za građenje</item>
    </derivirana_varijabla>
  </DomainObject.Predmet.ProtuStrankaListNazivFormated>
  <DomainObject.Predmet.ProtuStrankaListNazivFormatedOIB>
    <izvorni_sadrzaj>
      <item>BUSIŠTA DVA d.o.o. za građenje, OIB 64149326294</item>
    </izvorni_sadrzaj>
    <derivirana_varijabla naziv="DomainObject.Predmet.ProtuStrankaListNazivFormatedOIB_1">
      <item>BUSIŠTA DVA d.o.o. za građenje, OIB 64149326294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BUSIŠTA DVA d.o.o. za građenje</izvorni_sadrzaj>
    <derivirana_varijabla naziv="DomainObject.Predmet.ProtustrankaIDrugi_1">BUSIŠTA DVA d.o.o. za građenje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BUSIŠTA DVA d.o.o. za građenje, OIB 64149326294, Vinkovačka 11B, 23000 Zadar</izvorni_sadrzaj>
    <derivirana_varijabla naziv="DomainObject.Predmet.ProtustrankaIDrugiAdressOIB_1">BUSIŠTA DVA d.o.o. za građenje, OIB 64149326294, Vinkovačka 11B,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BUSIŠTA DVA d.o.o. za građenje</item>
      <item>Financijska agencija</item>
    </izvorni_sadrzaj>
    <derivirana_varijabla naziv="DomainObject.Predmet.SudioniciListNaziv_1">
      <item>BUSIŠTA DVA d.o.o. za građenje</item>
      <item>Financijska agencija</item>
    </derivirana_varijabla>
  </DomainObject.Predmet.SudioniciListNaziv>
  <DomainObject.Predmet.SudioniciListAdressOIB>
    <izvorni_sadrzaj>
      <item>BUSIŠTA DVA d.o.o. za građenje, OIB 64149326294, Vinkovačka 11B,23000 Zadar</item>
      <item>Financijska agencija, OIB 85821130368, Ivana Danila 4,23000 Zadar</item>
    </izvorni_sadrzaj>
    <derivirana_varijabla naziv="DomainObject.Predmet.SudioniciListAdressOIB_1">
      <item>BUSIŠTA DVA d.o.o. za građenje, OIB 64149326294, Vinkovačka 11B,23000 Zadar</item>
      <item>Financijska agencija,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64149326294</item>
      <item>, OIB 85821130368</item>
    </izvorni_sadrzaj>
    <derivirana_varijabla naziv="DomainObject.Predmet.SudioniciListNazivOIB_1">
      <item>, OIB 64149326294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1F6842-1225-4374-A3C9-0861BDB0CB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823</properties:Characters>
  <properties:Lines>43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2016-07-18T05:25:00Z</dcterms:created>
  <dc:creator>Ardena Bajlo</dc:creator>
  <cp:lastModifiedBy>Merlina Klišmanić</cp:lastModifiedBy>
  <cp:lastPrinted>2016-07-18T05:25:00Z</cp:lastPrinted>
  <dcterms:modified xmlns:xsi="http://www.w3.org/2001/XMLSchema-instance" xsi:type="dcterms:W3CDTF">2016-07-18T05:25:00Z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