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df847" w14:paraId="44df847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357B2A">
        <w:rPr>
          <w:rFonts w:cs="Times New Roman" w:hAnsi="Times New Roman" w:ascii="Times New Roman"/>
          <w:sz w:val="24"/>
        </w:rPr>
        <w:t>2548/16-8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900B3C">
        <w:t xml:space="preserve">FINA-Regionalni centar Zagreb za pokretanje stečajnog postupka nad dužnikom </w:t>
      </w:r>
      <w:r w:rsidR="00DE39DD" w:rsidRPr="005C204F">
        <w:t>SISAK PRIJEVOZ j.d.o.o.</w:t>
      </w:r>
      <w:r w:rsidR="00DE39DD">
        <w:t>, Sisak, Galdovačka 345 MBS:</w:t>
      </w:r>
      <w:r w:rsidR="00DE39DD" w:rsidRPr="00A43BA4">
        <w:t xml:space="preserve"> </w:t>
      </w:r>
      <w:r w:rsidR="00DE39DD" w:rsidRPr="005C204F">
        <w:t>080814693</w:t>
      </w:r>
      <w:r w:rsidR="00DE39DD">
        <w:t xml:space="preserve"> OIB: </w:t>
      </w:r>
      <w:r w:rsidR="00DE39DD" w:rsidRPr="005C204F">
        <w:t>35139820376</w:t>
      </w:r>
      <w:r w:rsidR="00DE39DD">
        <w:t xml:space="preserve"> </w:t>
      </w:r>
      <w:r w:rsidRPr="003566B3">
        <w:t>dana</w:t>
      </w:r>
      <w:r w:rsidR="0085463C">
        <w:t xml:space="preserve"> </w:t>
      </w:r>
      <w:r w:rsidR="00900B3C">
        <w:t>13. listopada</w:t>
      </w:r>
      <w:r w:rsidR="00660B6C">
        <w:t xml:space="preserve"> 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DE39DD" w:rsidRPr="00DE39DD">
        <w:t xml:space="preserve"> </w:t>
      </w:r>
      <w:r w:rsidR="00DE39DD" w:rsidRPr="005C204F">
        <w:t>SISAK PRIJEVOZ j.d.o.o.</w:t>
      </w:r>
      <w:r w:rsidR="00DE39DD">
        <w:t>, Sisak, Galdovačka 345 MBS:</w:t>
      </w:r>
      <w:r w:rsidR="00DE39DD" w:rsidRPr="00A43BA4">
        <w:t xml:space="preserve"> </w:t>
      </w:r>
      <w:r w:rsidR="00DE39DD" w:rsidRPr="005C204F">
        <w:t>080814693</w:t>
      </w:r>
      <w:r w:rsidR="00DE39DD">
        <w:t xml:space="preserve"> OIB: </w:t>
      </w:r>
      <w:r w:rsidR="00DE39DD" w:rsidRPr="005C204F">
        <w:t>35139820376</w:t>
      </w:r>
      <w:r w:rsidR="00DE39DD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DE39DD">
        <w:rPr>
          <w:bCs/>
        </w:rPr>
        <w:t>2548</w:t>
      </w:r>
      <w:r w:rsidR="007D2A32">
        <w:rPr>
          <w:bCs/>
        </w:rPr>
        <w:t>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275E82">
        <w:rPr>
          <w:bCs/>
        </w:rPr>
        <w:t xml:space="preserve">stečajnog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DE39DD">
        <w:t>16. ožujka</w:t>
      </w:r>
      <w:r w:rsidR="0062454C">
        <w:t xml:space="preserve"> 2016.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>m</w:t>
      </w:r>
      <w:r w:rsidR="00F04F2E" w:rsidRPr="00F04F2E">
        <w:t xml:space="preserve"> </w:t>
      </w:r>
      <w:r w:rsidR="00DE39DD" w:rsidRPr="005C204F">
        <w:t>SISAK PRIJEVOZ j.d.o.o.</w:t>
      </w:r>
      <w:r w:rsidR="00DE39DD">
        <w:t>, Sisak, Galdovačka 345 MBS:</w:t>
      </w:r>
      <w:r w:rsidR="00DE39DD" w:rsidRPr="00A43BA4">
        <w:t xml:space="preserve"> </w:t>
      </w:r>
      <w:r w:rsidR="00DE39DD" w:rsidRPr="005C204F">
        <w:t>080814693</w:t>
      </w:r>
      <w:r w:rsidR="00DE39DD">
        <w:t xml:space="preserve"> OIB: </w:t>
      </w:r>
      <w:r w:rsidR="00DE39DD" w:rsidRPr="005C204F">
        <w:t>35139820376</w:t>
      </w:r>
      <w:r w:rsidR="00DE39DD"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896962">
        <w:t xml:space="preserve">444 </w:t>
      </w:r>
      <w:r w:rsidR="0023403D" w:rsidRPr="00307A7F">
        <w:t xml:space="preserve"> st</w:t>
      </w:r>
      <w:r w:rsidR="00896962">
        <w:t>. 2</w:t>
      </w:r>
      <w:r w:rsidR="00660B6C">
        <w:t xml:space="preserve"> 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>azdoblju od</w:t>
      </w:r>
      <w:r w:rsidR="00E84CDA">
        <w:t xml:space="preserve"> </w:t>
      </w:r>
      <w:r w:rsidR="00DE39DD">
        <w:t>665</w:t>
      </w:r>
      <w:r w:rsidR="0062454C">
        <w:t xml:space="preserve"> dana</w:t>
      </w:r>
      <w:r w:rsidR="009D2742">
        <w:t xml:space="preserve"> u iznosu od </w:t>
      </w:r>
      <w:r w:rsidR="00DE39DD">
        <w:t>43.325,48</w:t>
      </w:r>
      <w:r w:rsidR="00896962">
        <w:t xml:space="preserve"> </w:t>
      </w:r>
      <w:r w:rsidR="002B1F80">
        <w:t xml:space="preserve"> kuna</w:t>
      </w:r>
      <w:r w:rsidR="0062454C">
        <w:t xml:space="preserve"> te da ima</w:t>
      </w:r>
      <w:r w:rsidR="00E84CDA">
        <w:t xml:space="preserve">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F04F2E" w:rsidR="005B3D87">
      <w:pPr>
        <w:ind w:firstLine="708"/>
      </w:pPr>
      <w:r w:rsidRPr="00E8739A">
        <w:rPr>
          <w:bCs/>
        </w:rPr>
        <w:t xml:space="preserve">Rješenjem od </w:t>
      </w:r>
      <w:r w:rsidR="00896962">
        <w:rPr>
          <w:bCs/>
        </w:rPr>
        <w:t>28</w:t>
      </w:r>
      <w:r w:rsidR="00F338BF">
        <w:rPr>
          <w:bCs/>
        </w:rPr>
        <w:t xml:space="preserve">. srpnja 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</w:t>
      </w:r>
      <w:r w:rsidRPr="00E8739A"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900B3C">
        <w:rPr>
          <w:noProof w:val="false"/>
        </w:rPr>
        <w:t>13. listopada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852AA5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852AA5" w:rsidR="00852AA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852AA5" w:rsidP="00852AA5" w:rsidR="00852AA5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852AA5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852AA5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2AA5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DE39DD">
      <w:rPr>
        <w:noProof w:val="false"/>
      </w:rPr>
      <w:t>2548/16-8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5645C"/>
    <w:rsid w:val="0016604B"/>
    <w:rsid w:val="001C6B43"/>
    <w:rsid w:val="0023403D"/>
    <w:rsid w:val="00262E7F"/>
    <w:rsid w:val="00275E82"/>
    <w:rsid w:val="00283809"/>
    <w:rsid w:val="002A6164"/>
    <w:rsid w:val="002B1F80"/>
    <w:rsid w:val="002D6E91"/>
    <w:rsid w:val="002D7583"/>
    <w:rsid w:val="0030413A"/>
    <w:rsid w:val="00341B62"/>
    <w:rsid w:val="00352F55"/>
    <w:rsid w:val="00357B2A"/>
    <w:rsid w:val="00373B77"/>
    <w:rsid w:val="003C1FAA"/>
    <w:rsid w:val="003F0CEB"/>
    <w:rsid w:val="003F5D58"/>
    <w:rsid w:val="003F760A"/>
    <w:rsid w:val="00443607"/>
    <w:rsid w:val="00481A33"/>
    <w:rsid w:val="004A0E50"/>
    <w:rsid w:val="004B72A9"/>
    <w:rsid w:val="004D1307"/>
    <w:rsid w:val="004D61B5"/>
    <w:rsid w:val="005151FF"/>
    <w:rsid w:val="005315D9"/>
    <w:rsid w:val="005B3D87"/>
    <w:rsid w:val="0062454C"/>
    <w:rsid w:val="00660B6C"/>
    <w:rsid w:val="006630E6"/>
    <w:rsid w:val="006D29D0"/>
    <w:rsid w:val="006D378F"/>
    <w:rsid w:val="006D37EF"/>
    <w:rsid w:val="006D7209"/>
    <w:rsid w:val="007379DA"/>
    <w:rsid w:val="007A5DAF"/>
    <w:rsid w:val="007C5E77"/>
    <w:rsid w:val="007D2A32"/>
    <w:rsid w:val="00801912"/>
    <w:rsid w:val="00804778"/>
    <w:rsid w:val="00823E44"/>
    <w:rsid w:val="00852AA5"/>
    <w:rsid w:val="00852BC6"/>
    <w:rsid w:val="0085463C"/>
    <w:rsid w:val="00896962"/>
    <w:rsid w:val="008B0E8A"/>
    <w:rsid w:val="008C760A"/>
    <w:rsid w:val="008D12F2"/>
    <w:rsid w:val="00900B3C"/>
    <w:rsid w:val="009357C1"/>
    <w:rsid w:val="009D2742"/>
    <w:rsid w:val="009D32CF"/>
    <w:rsid w:val="00A05225"/>
    <w:rsid w:val="00A17B49"/>
    <w:rsid w:val="00A45E4C"/>
    <w:rsid w:val="00A81191"/>
    <w:rsid w:val="00A93C76"/>
    <w:rsid w:val="00A97E67"/>
    <w:rsid w:val="00AE3671"/>
    <w:rsid w:val="00AF21FC"/>
    <w:rsid w:val="00B67A9F"/>
    <w:rsid w:val="00B71151"/>
    <w:rsid w:val="00B87FFB"/>
    <w:rsid w:val="00BC1EA3"/>
    <w:rsid w:val="00BD271E"/>
    <w:rsid w:val="00BD6492"/>
    <w:rsid w:val="00CB121F"/>
    <w:rsid w:val="00CC4CC9"/>
    <w:rsid w:val="00D51262"/>
    <w:rsid w:val="00D92198"/>
    <w:rsid w:val="00DD686D"/>
    <w:rsid w:val="00DE39DD"/>
    <w:rsid w:val="00E84CDA"/>
    <w:rsid w:val="00EA30C4"/>
    <w:rsid w:val="00EA3AF8"/>
    <w:rsid w:val="00EB07C2"/>
    <w:rsid w:val="00EC2F02"/>
    <w:rsid w:val="00EE6B44"/>
    <w:rsid w:val="00F04F2E"/>
    <w:rsid w:val="00F301AA"/>
    <w:rsid w:val="00F338BF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2A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2A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2AA5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2A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2A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2A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2A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2AA5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2A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2A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2548</izvorni_sadrzaj>
    <derivirana_varijabla naziv="DomainObject.Predmet.Broj_1">2548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St-2548/2016</izvorni_sadrzaj>
    <derivirana_varijabla naziv="DomainObject.Predmet.OznakaBroj_1">St-2548/2016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SISAK PRIJEVOZ j.d.o.o.</izvorni_sadrzaj>
    <derivirana_varijabla naziv="DomainObject.Predmet.ProtustrankaFormated_1">  SISAK PRIJEVOZ j.d.o.o.</derivirana_varijabla>
  </DomainObject.Predmet.ProtustrankaFormated>
  <DomainObject.Predmet.ProtustrankaFormatedOIB>
    <izvorni_sadrzaj>  SISAK PRIJEVOZ j.d.o.o., OIB 35139820376</izvorni_sadrzaj>
    <derivirana_varijabla naziv="DomainObject.Predmet.ProtustrankaFormatedOIB_1">  SISAK PRIJEVOZ j.d.o.o., OIB 35139820376</derivirana_varijabla>
  </DomainObject.Predmet.ProtustrankaFormatedOIB>
  <DomainObject.Predmet.ProtustrankaFormatedWithAdress>
    <izvorni_sadrzaj> SISAK PRIJEVOZ j.d.o.o., Galdovačka 345, 44000 Sisak</izvorni_sadrzaj>
    <derivirana_varijabla naziv="DomainObject.Predmet.ProtustrankaFormatedWithAdress_1"> SISAK PRIJEVOZ j.d.o.o., Galdovačka 345, 44000 Sisak</derivirana_varijabla>
  </DomainObject.Predmet.ProtustrankaFormatedWithAdress>
  <DomainObject.Predmet.ProtustrankaFormatedWithAdressOIB>
    <izvorni_sadrzaj> SISAK PRIJEVOZ j.d.o.o., OIB 35139820376, Galdovačka 345, 44000 Sisak</izvorni_sadrzaj>
    <derivirana_varijabla naziv="DomainObject.Predmet.ProtustrankaFormatedWithAdressOIB_1"> SISAK PRIJEVOZ j.d.o.o., OIB 35139820376, Galdovačka 345, 44000 Sisak</derivirana_varijabla>
  </DomainObject.Predmet.ProtustrankaFormatedWithAdressOIB>
  <DomainObject.Predmet.ProtustrankaWithAdress>
    <izvorni_sadrzaj>SISAK PRIJEVOZ j.d.o.o. Galdovačka 345, 44000 Sisak</izvorni_sadrzaj>
    <derivirana_varijabla naziv="DomainObject.Predmet.ProtustrankaWithAdress_1">SISAK PRIJEVOZ j.d.o.o. Galdovačka 345, 44000 Sisak</derivirana_varijabla>
  </DomainObject.Predmet.ProtustrankaWithAdress>
  <DomainObject.Predmet.ProtustrankaWithAdressOIB>
    <izvorni_sadrzaj>SISAK PRIJEVOZ j.d.o.o., OIB 35139820376, Galdovačka 345, 44000 Sisak</izvorni_sadrzaj>
    <derivirana_varijabla naziv="DomainObject.Predmet.ProtustrankaWithAdressOIB_1">SISAK PRIJEVOZ j.d.o.o., OIB 35139820376, Galdovačka 345, 44000 Sisak</derivirana_varijabla>
  </DomainObject.Predmet.ProtustrankaWithAdressOIB>
  <DomainObject.Predmet.ProtustrankaNazivFormated>
    <izvorni_sadrzaj>SISAK PRIJEVOZ j.d.o.o.</izvorni_sadrzaj>
    <derivirana_varijabla naziv="DomainObject.Predmet.ProtustrankaNazivFormated_1">SISAK PRIJEVOZ j.d.o.o.</derivirana_varijabla>
  </DomainObject.Predmet.ProtustrankaNazivFormated>
  <DomainObject.Predmet.ProtustrankaNazivFormatedOIB>
    <izvorni_sadrzaj>SISAK PRIJEVOZ j.d.o.o., OIB 35139820376</izvorni_sadrzaj>
    <derivirana_varijabla naziv="DomainObject.Predmet.ProtustrankaNazivFormatedOIB_1">SISAK PRIJEVOZ j.d.o.o., OIB 35139820376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SISAK PRIJEVOZ j.d.o.o.</item>
    </izvorni_sadrzaj>
    <derivirana_varijabla naziv="DomainObject.Predmet.ProtuStrankaListFormated_1">
      <item>SISAK PRIJEVOZ j.d.o.o.</item>
    </derivirana_varijabla>
  </DomainObject.Predmet.ProtuStrankaListFormated>
  <DomainObject.Predmet.ProtuStrankaListFormatedOIB>
    <izvorni_sadrzaj>
      <item>SISAK PRIJEVOZ j.d.o.o., OIB 35139820376</item>
    </izvorni_sadrzaj>
    <derivirana_varijabla naziv="DomainObject.Predmet.ProtuStrankaListFormatedOIB_1">
      <item>SISAK PRIJEVOZ j.d.o.o., OIB 35139820376</item>
    </derivirana_varijabla>
  </DomainObject.Predmet.ProtuStrankaListFormatedOIB>
  <DomainObject.Predmet.ProtuStrankaListFormatedWithAdress>
    <izvorni_sadrzaj>
      <item>SISAK PRIJEVOZ j.d.o.o., Galdovačka 345, 44000 Sisak</item>
    </izvorni_sadrzaj>
    <derivirana_varijabla naziv="DomainObject.Predmet.ProtuStrankaListFormatedWithAdress_1">
      <item>SISAK PRIJEVOZ j.d.o.o., Galdovačka 345, 44000 Sisak</item>
    </derivirana_varijabla>
  </DomainObject.Predmet.ProtuStrankaListFormatedWithAdress>
  <DomainObject.Predmet.ProtuStrankaListFormatedWithAdressOIB>
    <izvorni_sadrzaj>
      <item>SISAK PRIJEVOZ j.d.o.o., OIB 35139820376, Galdovačka 345, 44000 Sisak</item>
    </izvorni_sadrzaj>
    <derivirana_varijabla naziv="DomainObject.Predmet.ProtuStrankaListFormatedWithAdressOIB_1">
      <item>SISAK PRIJEVOZ j.d.o.o., OIB 35139820376, Galdovačka 345, 44000 Sisak</item>
    </derivirana_varijabla>
  </DomainObject.Predmet.ProtuStrankaListFormatedWithAdressOIB>
  <DomainObject.Predmet.ProtuStrankaListNazivFormated>
    <izvorni_sadrzaj>
      <item>SISAK PRIJEVOZ j.d.o.o.</item>
    </izvorni_sadrzaj>
    <derivirana_varijabla naziv="DomainObject.Predmet.ProtuStrankaListNazivFormated_1">
      <item>SISAK PRIJEVOZ j.d.o.o.</item>
    </derivirana_varijabla>
  </DomainObject.Predmet.ProtuStrankaListNazivFormated>
  <DomainObject.Predmet.ProtuStrankaListNazivFormatedOIB>
    <izvorni_sadrzaj>
      <item>SISAK PRIJEVOZ j.d.o.o., OIB 35139820376</item>
    </izvorni_sadrzaj>
    <derivirana_varijabla naziv="DomainObject.Predmet.ProtuStrankaListNazivFormatedOIB_1">
      <item>SISAK PRIJEVOZ j.d.o.o., OIB 35139820376</item>
    </derivirana_varijabla>
  </DomainObject.Predmet.ProtuStrankaListNazivFormatedOIB>
  <DomainObject.Predmet.OstaliListFormated>
    <izvorni_sadrzaj>
      <item>Mladen Dražetić</item>
    </izvorni_sadrzaj>
    <derivirana_varijabla naziv="DomainObject.Predmet.OstaliListFormated_1">
      <item>Mladen Dražetić</item>
    </derivirana_varijabla>
  </DomainObject.Predmet.OstaliListFormated>
  <DomainObject.Predmet.OstaliListFormatedOIB>
    <izvorni_sadrzaj>
      <item>Mladen Dražetić, OIB 32763603320</item>
    </izvorni_sadrzaj>
    <derivirana_varijabla naziv="DomainObject.Predmet.OstaliListFormatedOIB_1">
      <item>Mladen Dražetić, OIB 32763603320</item>
    </derivirana_varijabla>
  </DomainObject.Predmet.OstaliListFormatedOIB>
  <DomainObject.Predmet.OstaliListFormatedWithAdress>
    <izvorni_sadrzaj>
      <item>Mladen Dražetić, Galdovačka 345, 44000 Sisak</item>
    </izvorni_sadrzaj>
    <derivirana_varijabla naziv="DomainObject.Predmet.OstaliListFormatedWithAdress_1">
      <item>Mladen Dražetić, Galdovačka 345, 44000 Sisak</item>
    </derivirana_varijabla>
  </DomainObject.Predmet.OstaliListFormatedWithAdress>
  <DomainObject.Predmet.OstaliListFormatedWithAdressOIB>
    <izvorni_sadrzaj>
      <item>Mladen Dražetić, OIB 32763603320, Galdovačka 345, 44000 Sisak</item>
    </izvorni_sadrzaj>
    <derivirana_varijabla naziv="DomainObject.Predmet.OstaliListFormatedWithAdressOIB_1">
      <item>Mladen Dražetić, OIB 32763603320, Galdovačka 345, 44000 Sisak</item>
    </derivirana_varijabla>
  </DomainObject.Predmet.OstaliListFormatedWithAdressOIB>
  <DomainObject.Predmet.OstaliListNazivFormated>
    <izvorni_sadrzaj>
      <item>Mladen Dražetić</item>
    </izvorni_sadrzaj>
    <derivirana_varijabla naziv="DomainObject.Predmet.OstaliListNazivFormated_1">
      <item>Mladen Dražetić</item>
    </derivirana_varijabla>
  </DomainObject.Predmet.OstaliListNazivFormated>
  <DomainObject.Predmet.OstaliListNazivFormatedOIB>
    <izvorni_sadrzaj>
      <item>Mladen Dražetić, OIB 32763603320</item>
    </izvorni_sadrzaj>
    <derivirana_varijabla naziv="DomainObject.Predmet.OstaliListNazivFormatedOIB_1">
      <item>Mladen Dražetić, OIB 32763603320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SISAK PRIJEVOZ j.d.o.o.</izvorni_sadrzaj>
    <derivirana_varijabla naziv="DomainObject.Predmet.ProtustrankaIDrugi_1">SISAK PRIJEVOZ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SISAK PRIJEVOZ j.d.o.o., OIB 35139820376, Galdovačka 345, 44000 Sisak</izvorni_sadrzaj>
    <derivirana_varijabla naziv="DomainObject.Predmet.ProtustrankaIDrugiAdressOIB_1">SISAK PRIJEVOZ j.d.o.o., OIB 35139820376, Galdovačka 345,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SISAK PRIJEVOZ j.d.o.o.</item>
      <item>Mladen Dražetić</item>
    </izvorni_sadrzaj>
    <derivirana_varijabla naziv="DomainObject.Predmet.SudioniciListNaziv_1">
      <item>FINA Regionalni centar Zagreb</item>
      <item>SISAK PRIJEVOZ j.d.o.o.</item>
      <item>Mladen Dražetić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SISAK PRIJEVOZ j.d.o.o., OIB 35139820376, Galdovačka 345,44000 Sisak</item>
      <item>Mladen Dražetić, OIB 32763603320, Galdovačka 345,44000 Sisak</item>
    </izvorni_sadrzaj>
    <derivirana_varijabla naziv="DomainObject.Predmet.SudioniciListAdressOIB_1">
      <item>FINA Regionalni centar Zagreb, OIB 85821130368, Trg svibanjskih žrtava 1995. 1,10000 Zagreb</item>
      <item>SISAK PRIJEVOZ j.d.o.o., OIB 35139820376, Galdovačka 345,44000 Sisak</item>
      <item>Mladen Dražetić, OIB 32763603320, Galdovačka 345,44000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35139820376</item>
      <item>, OIB 32763603320</item>
    </izvorni_sadrzaj>
    <derivirana_varijabla naziv="DomainObject.Predmet.SudioniciListNazivOIB_1">
      <item>, OIB 85821130368</item>
      <item>, OIB 35139820376</item>
      <item>, OIB 32763603320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2756</properties:Characters>
  <properties:Lines>64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2016-10-13T12:24:00Z</dcterms:created>
  <dc:creator>Vinka Mihalinčić</dc:creator>
  <cp:lastModifiedBy>Vinka Mihalinčić</cp:lastModifiedBy>
  <cp:lastPrinted>2016-10-13T12:26:00Z</cp:lastPrinted>
  <dcterms:modified xmlns:xsi="http://www.w3.org/2001/XMLSchema-instance" xsi:type="dcterms:W3CDTF">2016-10-13T12:27:00Z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