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192" w14:paraId="147019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877B8">
        <w:rPr>
          <w:rFonts w:cs="Times New Roman" w:eastAsia="Times New Roman" w:hAnsi="Times New Roman" w:ascii="Times New Roman"/>
          <w:sz w:val="24"/>
          <w:szCs w:val="24"/>
          <w:lang w:eastAsia="hr-HR"/>
        </w:rPr>
        <w:t>95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543A" w:rsidP="006A35C6" w:rsidR="00BC54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E877B8">
        <w:rPr>
          <w:szCs w:val="24"/>
        </w:rPr>
        <w:t>CAPITAL TRADE j.d.o.o., Zadar, Ulica Stjepana Radića 22/B, OIB: 60249360314</w:t>
      </w:r>
      <w:r w:rsidR="00D57E01">
        <w:t>,</w:t>
      </w:r>
      <w:r>
        <w:rPr>
          <w:szCs w:val="24"/>
        </w:rPr>
        <w:t xml:space="preserve"> </w:t>
      </w:r>
      <w:r w:rsidR="00D237D0">
        <w:rPr>
          <w:szCs w:val="24"/>
        </w:rPr>
        <w:t>21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300C5" w:rsidP="00E300C5" w:rsidR="00E300C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E300C5" w:rsidP="00E300C5" w:rsidR="00E300C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D037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0C5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601DB"/>
    <w:rsid w:val="006A35C6"/>
    <w:rsid w:val="006F43E8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43A"/>
    <w:rsid w:val="00BC5760"/>
    <w:rsid w:val="00BE4EBD"/>
    <w:rsid w:val="00C04EEE"/>
    <w:rsid w:val="00C1028C"/>
    <w:rsid w:val="00C76D2F"/>
    <w:rsid w:val="00CB0B72"/>
    <w:rsid w:val="00CD31A9"/>
    <w:rsid w:val="00CD58C5"/>
    <w:rsid w:val="00D237D0"/>
    <w:rsid w:val="00D43983"/>
    <w:rsid w:val="00D57E01"/>
    <w:rsid w:val="00DC36B6"/>
    <w:rsid w:val="00DE6A1B"/>
    <w:rsid w:val="00E01C1A"/>
    <w:rsid w:val="00E253A8"/>
    <w:rsid w:val="00E300C5"/>
    <w:rsid w:val="00E3741B"/>
    <w:rsid w:val="00E80148"/>
    <w:rsid w:val="00E877B8"/>
    <w:rsid w:val="00E95E08"/>
    <w:rsid w:val="00E968EB"/>
    <w:rsid w:val="00F135FC"/>
    <w:rsid w:val="00F23316"/>
    <w:rsid w:val="00F62F4E"/>
    <w:rsid w:val="00F6618F"/>
    <w:rsid w:val="00FA412B"/>
    <w:rsid w:val="00FD0370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0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00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00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00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0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00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00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00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50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CAPITAL TRADE jednostavno društvo s ograničenom odgovornošću za trgovinu i usluge</izvorni_sadrzaj>
    <derivirana_varijabla naziv="DomainObject.Predmet.ProtustrankaFormated_1">  CAPITAL TRADE jednostavno društvo s ograničenom odgovornošću za trgovinu i usluge</derivirana_varijabla>
  </DomainObject.Predmet.ProtustrankaFormated>
  <DomainObject.Predmet.ProtustrankaFormatedOIB>
    <izvorni_sadrzaj>  CAPITAL TRADE jednostavno društvo s ograničenom odgovornošću za trgovinu i usluge, OIB 60249360314</izvorni_sadrzaj>
    <derivirana_varijabla naziv="DomainObject.Predmet.ProtustrankaFormatedOIB_1">  CAPITAL TRADE jednostavno društvo s ograničenom odgovornošću za trgovinu i usluge, OIB 60249360314</derivirana_varijabla>
  </DomainObject.Predmet.ProtustrankaFormatedOIB>
  <DomainObject.Predmet.ProtustrankaFormatedWithAdress>
    <izvorni_sadrzaj> CAPITAL TRADE jednostavno društvo s ograničenom odgovornošću za trgovinu i usluge, Ulica Stjepana Radića 22/B, 23000 Zadar</izvorni_sadrzaj>
    <derivirana_varijabla naziv="DomainObject.Predmet.ProtustrankaFormatedWithAdress_1"> CAPITAL TRADE jednostavno društvo s ograničenom odgovornošću za trgovinu i usluge, Ulica Stjepana Radića 22/B, 23000 Zadar</derivirana_varijabla>
  </DomainObject.Predmet.ProtustrankaFormatedWithAdress>
  <DomainObject.Predmet.ProtustrankaFormatedWithAdressOIB>
    <izvorni_sadrzaj> CAPITAL TRADE jednostavno društvo s ograničenom odgovornošću za trgovinu i usluge, OIB 60249360314, Ulica Stjepana Radića 22/B, 23000 Zadar</izvorni_sadrzaj>
    <derivirana_varijabla naziv="DomainObject.Predmet.ProtustrankaFormatedWithAdressOIB_1"> CAPITAL TRADE jednostavno društvo s ograničenom odgovornošću za trgovinu i usluge, OIB 60249360314, Ulica Stjepana Radića 22/B, 23000 Zadar</derivirana_varijabla>
  </DomainObject.Predmet.ProtustrankaFormatedWithAdressOIB>
  <DomainObject.Predmet.ProtustrankaWithAdress>
    <izvorni_sadrzaj>CAPITAL TRADE jednostavno društvo s ograničenom odgovornošću za trgovinu i usluge Ulica Stjepana Radića 22/B, 23000 Zadar</izvorni_sadrzaj>
    <derivirana_varijabla naziv="DomainObject.Predmet.ProtustrankaWithAdress_1">CAPITAL TRADE jednostavno društvo s ograničenom odgovornošću za trgovinu i usluge Ulica Stjepana Radića 22/B, 23000 Zadar</derivirana_varijabla>
  </DomainObject.Predmet.ProtustrankaWithAdress>
  <DomainObject.Predmet.ProtustrankaWithAdressOIB>
    <izvorni_sadrzaj>CAPITAL TRADE jednostavno društvo s ograničenom odgovornošću za trgovinu i usluge, OIB 60249360314, Ulica Stjepana Radića 22/B, 23000 Zadar</izvorni_sadrzaj>
    <derivirana_varijabla naziv="DomainObject.Predmet.ProtustrankaWithAdressOIB_1">CAPITAL TRADE jednostavno društvo s ograničenom odgovornošću za trgovinu i usluge, OIB 60249360314, Ulica Stjepana Radića 22/B, 23000 Zadar</derivirana_varijabla>
  </DomainObject.Predmet.ProtustrankaWithAdressOIB>
  <DomainObject.Predmet.ProtustrankaNazivFormated>
    <izvorni_sadrzaj>CAPITAL TRADE jednostavno društvo s ograničenom odgovornošću za trgovinu i usluge</izvorni_sadrzaj>
    <derivirana_varijabla naziv="DomainObject.Predmet.ProtustrankaNazivFormated_1">CAPITAL TRADE jednostavno društvo s ograničenom odgovornošću za trgovinu i usluge</derivirana_varijabla>
  </DomainObject.Predmet.ProtustrankaNazivFormated>
  <DomainObject.Predmet.ProtustrankaNazivFormatedOIB>
    <izvorni_sadrzaj>CAPITAL TRADE jednostavno društvo s ograničenom odgovornošću za trgovinu i usluge, OIB 60249360314</izvorni_sadrzaj>
    <derivirana_varijabla naziv="DomainObject.Predmet.ProtustrankaNazivFormatedOIB_1">CAPITAL TRADE jednostavno društvo s ograničenom odgovornošću za trgovinu i usluge, OIB 60249360314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CAPITAL TRADE jednostavno društvo s ograničenom odgovornošću za trgovinu i usluge</item>
    </izvorni_sadrzaj>
    <derivirana_varijabla naziv="DomainObject.Predmet.ProtuStrankaListFormated_1">
      <item>CAPITAL TRADE jednostavno društvo s ograničenom odgovornošću za trgovinu i usluge</item>
    </derivirana_varijabla>
  </DomainObject.Predmet.ProtuStrankaListFormated>
  <DomainObject.Predmet.ProtuStrankaListFormatedOIB>
    <izvorni_sadrzaj>
      <item>CAPITAL TRADE jednostavno društvo s ograničenom odgovornošću za trgovinu i usluge, OIB 60249360314</item>
    </izvorni_sadrzaj>
    <derivirana_varijabla naziv="DomainObject.Predmet.ProtuStrankaListFormatedOIB_1">
      <item>CAPITAL TRADE jednostavno društvo s ograničenom odgovornošću za trgovinu i usluge, OIB 60249360314</item>
    </derivirana_varijabla>
  </DomainObject.Predmet.ProtuStrankaListFormatedOIB>
  <DomainObject.Predmet.ProtuStrankaListFormatedWithAdress>
    <izvorni_sadrzaj>
      <item>CAPITAL TRADE jednostavno društvo s ograničenom odgovornošću za trgovinu i usluge, Ulica Stjepana Radića 22/B, 23000 Zadar</item>
    </izvorni_sadrzaj>
    <derivirana_varijabla naziv="DomainObject.Predmet.ProtuStrankaListFormatedWithAdress_1">
      <item>CAPITAL TRADE jednostavno društvo s ograničenom odgovornošću za trgovinu i usluge, Ulica Stjepana Radića 22/B, 23000 Zadar</item>
    </derivirana_varijabla>
  </DomainObject.Predmet.ProtuStrankaListFormatedWithAdress>
  <DomainObject.Predmet.ProtuStrankaListFormatedWithAdressOIB>
    <izvorni_sadrzaj>
      <item>CAPITAL TRADE jednostavno društvo s ograničenom odgovornošću za trgovinu i usluge, OIB 60249360314, Ulica Stjepana Radića 22/B, 23000 Zadar</item>
    </izvorni_sadrzaj>
    <derivirana_varijabla naziv="DomainObject.Predmet.ProtuStrankaListFormatedWithAdressOIB_1">
      <item>CAPITAL TRADE jednostavno društvo s ograničenom odgovornošću za trgovinu i usluge, OIB 60249360314, Ulica Stjepana Radića 22/B, 23000 Zadar</item>
    </derivirana_varijabla>
  </DomainObject.Predmet.ProtuStrankaListFormatedWithAdressOIB>
  <DomainObject.Predmet.ProtuStrankaListNazivFormated>
    <izvorni_sadrzaj>
      <item>CAPITAL TRADE jednostavno društvo s ograničenom odgovornošću za trgovinu i usluge</item>
    </izvorni_sadrzaj>
    <derivirana_varijabla naziv="DomainObject.Predmet.ProtuStrankaListNazivFormated_1">
      <item>CAPITAL TRADE jednostavno društvo s ograničenom odgovornošću za trgovinu i usluge</item>
    </derivirana_varijabla>
  </DomainObject.Predmet.ProtuStrankaListNazivFormated>
  <DomainObject.Predmet.ProtuStrankaListNazivFormatedOIB>
    <izvorni_sadrzaj>
      <item>CAPITAL TRADE jednostavno društvo s ograničenom odgovornošću za trgovinu i usluge, OIB 60249360314</item>
    </izvorni_sadrzaj>
    <derivirana_varijabla naziv="DomainObject.Predmet.ProtuStrankaListNazivFormatedOIB_1">
      <item>CAPITAL TRADE jednostavno društvo s ograničenom odgovornošću za trgovinu i usluge, OIB 60249360314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CAPITAL TRADE jednostavno društvo s ograničenom odgovornošću za trgovinu i usluge</izvorni_sadrzaj>
    <derivirana_varijabla naziv="DomainObject.Predmet.ProtustrankaIDrugi_1">CAPITAL TRADE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CAPITAL TRADE jednostavno društvo s ograničenom odgovornošću za trgovinu i usluge, OIB 60249360314, Ulica Stjepana Radića 22/B, 23000 Zadar</izvorni_sadrzaj>
    <derivirana_varijabla naziv="DomainObject.Predmet.ProtustrankaIDrugiAdressOIB_1">CAPITAL TRADE jednostavno društvo s ograničenom odgovornošću za trgovinu i usluge, OIB 60249360314, Ulica Stjepana Radića 22/B,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CAPITAL TRADE jednostavno društvo s ograničenom odgovornošću za trgovinu i usluge</item>
    </izvorni_sadrzaj>
    <derivirana_varijabla naziv="DomainObject.Predmet.SudioniciListNaziv_1">
      <item>FINA</item>
      <item>CAPITAL TRADE jednostavno društvo s ograničenom odgovornošću za trgovinu i usluge</item>
    </derivirana_varijabla>
  </DomainObject.Predmet.SudioniciListNaziv>
  <DomainObject.Predmet.SudioniciListAdressOIB>
    <izvorni_sadrzaj>
      <item>FINA, OIB 85821130368</item>
      <item>CAPITAL TRADE jednostavno društvo s ograničenom odgovornošću za trgovinu i usluge, OIB 60249360314, Ulica Stjepana Radića 22/B,23000 Zadar</item>
    </izvorni_sadrzaj>
    <derivirana_varijabla naziv="DomainObject.Predmet.SudioniciListAdressOIB_1">
      <item>FINA, OIB 85821130368</item>
      <item>CAPITAL TRADE jednostavno društvo s ograničenom odgovornošću za trgovinu i usluge, OIB 60249360314, Ulica Stjepana Radića 22/B,23000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60249360314</item>
    </izvorni_sadrzaj>
    <derivirana_varijabla naziv="DomainObject.Predmet.SudioniciListNazivOIB_1">
      <item>, OIB 85821130368</item>
      <item>, OIB 60249360314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1203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2017-11-21T08:55:00Z</dcterms:created>
  <dc:creator>Tina Grgas</dc:creator>
  <cp:lastModifiedBy>Martina Kalmeta</cp:lastModifiedBy>
  <cp:lastPrinted>2017-11-21T08:55:00Z</cp:lastPrinted>
  <dcterms:modified xmlns:xsi="http://www.w3.org/2001/XMLSchema-instance" xsi:type="dcterms:W3CDTF">2017-11-21T09:00:00Z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