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437d" w14:paraId="50e437d" w:rsidRDefault="00BA1EF0" w:rsidP="00BA1EF0" w:rsidR="00BA1EF0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</w:t>
      </w:r>
      <w:r w:rsidR="00DF637F">
        <w:t>8</w:t>
      </w:r>
      <w:r>
        <w:t>/201</w:t>
      </w:r>
      <w:r w:rsidR="00815FEC">
        <w:t>5</w:t>
      </w:r>
      <w:r>
        <w:t>-</w:t>
      </w:r>
      <w:r w:rsidR="00C43133">
        <w:t>6</w:t>
      </w:r>
      <w:r>
        <w:t>.</w:t>
      </w:r>
    </w:p>
    <w:p w:rsidRDefault="00BA1EF0" w:rsidP="00BA1EF0" w:rsidR="00BA1EF0" w:rsidRPr="004B7C4B"/>
    <w:p w:rsidRDefault="00BA1EF0" w:rsidP="00BA1EF0" w:rsidR="00BA1EF0">
      <w:pPr>
        <w:jc w:val="center"/>
      </w:pPr>
    </w:p>
    <w:p w:rsidRDefault="00BA1EF0" w:rsidP="00BA1EF0" w:rsidR="00BA1EF0" w:rsidRPr="004B7C4B">
      <w:pPr>
        <w:jc w:val="center"/>
      </w:pPr>
    </w:p>
    <w:p w:rsidRDefault="00BA1EF0" w:rsidP="00BA1EF0" w:rsidR="00BA1EF0" w:rsidRPr="004B7C4B">
      <w:pPr>
        <w:jc w:val="center"/>
      </w:pPr>
      <w:r w:rsidRPr="004B7C4B">
        <w:t>R J E Š E N J 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876230" w:rsidR="00BA1EF0" w:rsidRPr="004B7C4B">
      <w:pPr>
        <w:jc w:val="both"/>
      </w:pPr>
      <w:r w:rsidRPr="004B7C4B">
        <w:t xml:space="preserve">TRGOVAČKI SUD U BJELOVARU, po </w:t>
      </w:r>
      <w:r>
        <w:t xml:space="preserve">stečajnom </w:t>
      </w:r>
      <w:r w:rsidRPr="004B7C4B">
        <w:t>sucu Mati Ivančiću</w:t>
      </w:r>
      <w:r>
        <w:t>, kao sucu pojedincu</w:t>
      </w:r>
      <w:r w:rsidRPr="004B7C4B">
        <w:t xml:space="preserve">, </w:t>
      </w:r>
      <w:r>
        <w:t xml:space="preserve">u postupku </w:t>
      </w:r>
      <w:proofErr w:type="spellStart"/>
      <w:r>
        <w:t>predstečajne</w:t>
      </w:r>
      <w:proofErr w:type="spellEnd"/>
      <w:r>
        <w:t xml:space="preserve"> nagodbe </w:t>
      </w:r>
      <w:r w:rsidR="00876230">
        <w:t xml:space="preserve">nad dužnikom </w:t>
      </w:r>
      <w:r w:rsidR="002063EF" w:rsidRPr="002063EF">
        <w:t>CAVALLINO d.o.o. za vinogradarstvo i vinarstvo</w:t>
      </w:r>
      <w:r w:rsidR="002063EF">
        <w:t>, Slatina, Lukavac 53</w:t>
      </w:r>
      <w:r>
        <w:t xml:space="preserve">, OIB </w:t>
      </w:r>
      <w:r w:rsidR="002063EF" w:rsidRPr="002063EF">
        <w:t>20600631722</w:t>
      </w:r>
      <w:r>
        <w:t>, dana 1</w:t>
      </w:r>
      <w:r w:rsidR="007F5E3F">
        <w:t>6</w:t>
      </w:r>
      <w:r>
        <w:t xml:space="preserve">. </w:t>
      </w:r>
      <w:r w:rsidR="007F5E3F">
        <w:t>listopada</w:t>
      </w:r>
      <w:r>
        <w:t xml:space="preserve"> 201</w:t>
      </w:r>
      <w:r w:rsidR="00876230">
        <w:t>5</w:t>
      </w:r>
      <w:r>
        <w:t>. godine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BA1EF0" w:rsidP="00BA1EF0" w:rsidR="00BA1EF0" w:rsidRPr="004B7C4B"/>
    <w:p w:rsidRDefault="00F92992" w:rsidP="00BA1EF0" w:rsidR="00876230" w:rsidRPr="00876230">
      <w:pPr>
        <w:jc w:val="both"/>
      </w:pPr>
      <w:r>
        <w:tab/>
        <w:t xml:space="preserve">Odbacuje se prijedlog predlagatelja/dužnika CAVALLINO d.o.o. Slatina, Lukavac 53, OIB </w:t>
      </w:r>
      <w:r w:rsidRPr="006A5D77">
        <w:t>20600631722</w:t>
      </w:r>
      <w:r>
        <w:t xml:space="preserve"> za sklapanje </w:t>
      </w:r>
      <w:proofErr w:type="spellStart"/>
      <w:r>
        <w:t>predstečajne</w:t>
      </w:r>
      <w:proofErr w:type="spellEnd"/>
      <w:r>
        <w:t xml:space="preserve"> nagodbe od 25. veljače 2015. godine.</w:t>
      </w:r>
    </w:p>
    <w:p w:rsidRDefault="00BA1EF0" w:rsidP="00BA1EF0" w:rsidR="00BA1EF0">
      <w:pPr>
        <w:jc w:val="both"/>
      </w:pPr>
    </w:p>
    <w:p w:rsidRDefault="00BA1EF0" w:rsidP="00BA1EF0" w:rsidR="00BA1EF0">
      <w:pPr>
        <w:jc w:val="both"/>
      </w:pPr>
    </w:p>
    <w:p w:rsidRDefault="00BA1EF0" w:rsidP="00C65801" w:rsidR="00C65801">
      <w:pPr>
        <w:jc w:val="center"/>
      </w:pPr>
      <w:r>
        <w:t>Obrazloženje</w:t>
      </w:r>
    </w:p>
    <w:p w:rsidRDefault="00C65801" w:rsidP="00BA1EF0" w:rsidR="00C65801">
      <w:pPr>
        <w:jc w:val="both"/>
      </w:pPr>
    </w:p>
    <w:p w:rsidRDefault="00BA1EF0" w:rsidP="00BA1EF0" w:rsidR="00876230">
      <w:pPr>
        <w:jc w:val="both"/>
      </w:pPr>
      <w:r>
        <w:tab/>
      </w:r>
      <w:r w:rsidR="00876230">
        <w:t xml:space="preserve">Dužnik </w:t>
      </w:r>
      <w:r w:rsidR="00B010E3" w:rsidRPr="002063EF">
        <w:t xml:space="preserve">CAVALLINO d.o.o. </w:t>
      </w:r>
      <w:r w:rsidR="00B010E3">
        <w:t xml:space="preserve">Slatina, Lukavac 53, OIB </w:t>
      </w:r>
      <w:r w:rsidR="00B010E3" w:rsidRPr="002063EF">
        <w:t>20600631722</w:t>
      </w:r>
      <w:r w:rsidR="00876230">
        <w:t xml:space="preserve">, MBS </w:t>
      </w:r>
      <w:r w:rsidR="00B010E3" w:rsidRPr="00B010E3">
        <w:t>030073745</w:t>
      </w:r>
      <w:r w:rsidR="00876230">
        <w:t xml:space="preserve"> dostavio je </w:t>
      </w:r>
      <w:r w:rsidR="00920F80">
        <w:t>dana</w:t>
      </w:r>
      <w:r w:rsidR="0012527B">
        <w:t xml:space="preserve"> </w:t>
      </w:r>
      <w:r w:rsidR="00B010E3">
        <w:t>2</w:t>
      </w:r>
      <w:r w:rsidR="0012527B">
        <w:t>5</w:t>
      </w:r>
      <w:r w:rsidR="00920F80">
        <w:t xml:space="preserve">. </w:t>
      </w:r>
      <w:r w:rsidR="00B010E3">
        <w:t>veljače</w:t>
      </w:r>
      <w:r w:rsidR="00920F80">
        <w:t xml:space="preserve"> 201</w:t>
      </w:r>
      <w:r w:rsidR="00596C7B">
        <w:t>5</w:t>
      </w:r>
      <w:r w:rsidR="00920F80">
        <w:t xml:space="preserve">. godine </w:t>
      </w:r>
      <w:r w:rsidR="00876230">
        <w:t xml:space="preserve">ovom sudu prijedlog za sklapanje </w:t>
      </w:r>
      <w:proofErr w:type="spellStart"/>
      <w:r w:rsidR="00876230">
        <w:t>predstečajne</w:t>
      </w:r>
      <w:proofErr w:type="spellEnd"/>
      <w:r w:rsidR="00876230">
        <w:t xml:space="preserve"> nagodbe.</w:t>
      </w:r>
    </w:p>
    <w:p w:rsidRDefault="00C65801" w:rsidP="00BA1EF0" w:rsidR="00C65801">
      <w:pPr>
        <w:jc w:val="both"/>
      </w:pPr>
    </w:p>
    <w:p w:rsidRDefault="00C65801" w:rsidP="00BA1EF0" w:rsidR="00C65801">
      <w:pPr>
        <w:jc w:val="both"/>
      </w:pPr>
      <w:r>
        <w:tab/>
        <w:t xml:space="preserve">Uvidom u spis ovoga suda broj </w:t>
      </w:r>
      <w:proofErr w:type="spellStart"/>
      <w:r>
        <w:t>Stpn</w:t>
      </w:r>
      <w:proofErr w:type="spellEnd"/>
      <w:r>
        <w:t>-3/2015.</w:t>
      </w:r>
      <w:r w:rsidR="002660CD">
        <w:t xml:space="preserve"> utvrđeno je da je u tom spisu proveden postupak </w:t>
      </w:r>
      <w:proofErr w:type="spellStart"/>
      <w:r w:rsidR="002660CD">
        <w:t>predstečajne</w:t>
      </w:r>
      <w:proofErr w:type="spellEnd"/>
      <w:r w:rsidR="002660CD">
        <w:t xml:space="preserve"> nagodbe i da je zaključena </w:t>
      </w:r>
      <w:proofErr w:type="spellStart"/>
      <w:r w:rsidR="002660CD">
        <w:t>predstečajna</w:t>
      </w:r>
      <w:proofErr w:type="spellEnd"/>
      <w:r w:rsidR="002660CD">
        <w:t xml:space="preserve"> nagodba.</w:t>
      </w:r>
    </w:p>
    <w:p w:rsidRDefault="00876230" w:rsidP="00BA1EF0" w:rsidR="00876230">
      <w:pPr>
        <w:jc w:val="both"/>
      </w:pPr>
    </w:p>
    <w:p w:rsidRDefault="00804C84" w:rsidP="00BA1EF0" w:rsidR="00876230">
      <w:pPr>
        <w:jc w:val="both"/>
      </w:pPr>
      <w:r>
        <w:tab/>
        <w:t>Kako je u ovom predmetu</w:t>
      </w:r>
      <w:r w:rsidR="001D0A86">
        <w:t xml:space="preserve"> o prijedlogu dužnika za sklapanje </w:t>
      </w:r>
      <w:proofErr w:type="spellStart"/>
      <w:r w:rsidR="001D0A86">
        <w:t>predstečajne</w:t>
      </w:r>
      <w:proofErr w:type="spellEnd"/>
      <w:r w:rsidR="001D0A86">
        <w:t xml:space="preserve"> nagodbe već proveden postupak zaključenja </w:t>
      </w:r>
      <w:proofErr w:type="spellStart"/>
      <w:r w:rsidR="001D0A86">
        <w:t>predstečajne</w:t>
      </w:r>
      <w:proofErr w:type="spellEnd"/>
      <w:r w:rsidR="001D0A86">
        <w:t xml:space="preserve"> nagodbe, to</w:t>
      </w:r>
      <w:r w:rsidR="00876230">
        <w:t xml:space="preserve"> je sud temeljem čl. </w:t>
      </w:r>
      <w:r w:rsidR="001D0A86">
        <w:t>333</w:t>
      </w:r>
      <w:r w:rsidR="00876230">
        <w:t xml:space="preserve">. Zakona o </w:t>
      </w:r>
      <w:r w:rsidR="001D0A86">
        <w:t xml:space="preserve">parničnom postupku (NN br. </w:t>
      </w:r>
      <w:r w:rsidR="004A5CAA">
        <w:t>25/13 i dr.</w:t>
      </w:r>
      <w:r w:rsidR="001D0A86">
        <w:t>)</w:t>
      </w:r>
      <w:r w:rsidR="003C0CF7">
        <w:t xml:space="preserve"> </w:t>
      </w:r>
      <w:r w:rsidR="00876230">
        <w:t>riješio kao u izreci.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>
        <w:t>U Bjelovaru, 1</w:t>
      </w:r>
      <w:r w:rsidR="00E3395C">
        <w:t>6</w:t>
      </w:r>
      <w:r w:rsidRPr="004B7C4B">
        <w:t xml:space="preserve">. </w:t>
      </w:r>
      <w:r w:rsidR="00E3395C">
        <w:t>listopada</w:t>
      </w:r>
      <w:r>
        <w:t xml:space="preserve"> 201</w:t>
      </w:r>
      <w:r w:rsidR="00ED62FE">
        <w:t>5</w:t>
      </w:r>
      <w:r w:rsidRPr="004B7C4B">
        <w:t>. godine</w:t>
      </w:r>
    </w:p>
    <w:p w:rsidRDefault="00BA1EF0" w:rsidP="00BA1EF0" w:rsidR="00BA1EF0">
      <w:pPr>
        <w:jc w:val="center"/>
        <w:rPr>
          <w:sz w:val="28"/>
          <w:szCs w:val="28"/>
        </w:rPr>
      </w:pPr>
    </w:p>
    <w:p w:rsidRDefault="00BA1EF0" w:rsidP="00BA1EF0" w:rsidR="00BA1EF0">
      <w:pPr>
        <w:ind w:left="5040"/>
      </w:pPr>
      <w:r>
        <w:t xml:space="preserve">      STEČAJNI SUDAC</w:t>
      </w:r>
    </w:p>
    <w:p w:rsidRDefault="00BA1EF0" w:rsidP="00BA1EF0" w:rsidR="00BA1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BA1EF0" w:rsidP="00BA1EF0" w:rsidR="00BA1EF0" w:rsidRPr="004B7C4B">
      <w:pPr>
        <w:jc w:val="both"/>
      </w:pPr>
    </w:p>
    <w:p w:rsidRDefault="00BA1EF0" w:rsidP="00BA1EF0" w:rsidR="00BA1EF0"/>
    <w:p w:rsidRDefault="00BA1EF0" w:rsidP="00BA1EF0" w:rsidR="00BA1EF0"/>
    <w:p w:rsidRDefault="00BA1EF0" w:rsidP="00BA1EF0" w:rsidR="00BA1EF0" w:rsidRPr="004B7C4B"/>
    <w:p w:rsidRDefault="00665AD1" w:rsidP="00BA1EF0" w:rsidR="00BA1EF0" w:rsidRPr="00301785">
      <w:pPr>
        <w:jc w:val="both"/>
      </w:pPr>
      <w:r>
        <w:t>POUKA O PRAVNOM LIJEKU: Protiv ovog rješenja dopuštena je žalba Visokom trgovačkom sudu u Zagrebu. Žalba se podnosi putem ovog suda, u 3 primjerka, u roku 8 dana od dana dostave prijepisa rješenja.</w:t>
      </w:r>
    </w:p>
    <w:p w:rsidRDefault="00BA1EF0" w:rsidP="00BA1EF0" w:rsidR="00BA1EF0" w:rsidRPr="00301785"/>
    <w:p w:rsidRDefault="00BB3568" w:rsidP="007F34A0" w:rsidR="00BB3568">
      <w:pPr>
        <w:spacing w:lineRule="auto" w:line="276" w:after="200"/>
      </w:pPr>
    </w:p>
    <w:sectPr w:rsidSect="00DC6567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800" w:bottom="426" w:right="180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1F1" w:rsidR="00A451F1">
      <w:r>
        <w:separator/>
      </w:r>
    </w:p>
  </w:endnote>
  <w:endnote w:id="0" w:type="continuationSeparator">
    <w:p w:rsidRDefault="00A451F1" w:rsidR="00A45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34A0" w:rsidP="00491287" w:rsidR="005746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4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34A0" w:rsidP="00491287" w:rsidR="005746B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1F1" w:rsidR="00A451F1">
      <w:r>
        <w:separator/>
      </w:r>
    </w:p>
  </w:footnote>
  <w:footnote w:id="0" w:type="continuationSeparator">
    <w:p w:rsidRDefault="00A451F1" w:rsidR="00A451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4C456C" w:rsidR="0057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34A0" w:rsidR="005746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EF0"/>
    <w:rsid w:val="000D5D27"/>
    <w:rsid w:val="00116DBC"/>
    <w:rsid w:val="0012527B"/>
    <w:rsid w:val="00170CF1"/>
    <w:rsid w:val="00171E2F"/>
    <w:rsid w:val="001D0A86"/>
    <w:rsid w:val="001E4239"/>
    <w:rsid w:val="002063EF"/>
    <w:rsid w:val="002660CD"/>
    <w:rsid w:val="002F6038"/>
    <w:rsid w:val="00360724"/>
    <w:rsid w:val="003A2381"/>
    <w:rsid w:val="003C0CF7"/>
    <w:rsid w:val="004A5CAA"/>
    <w:rsid w:val="004D12DA"/>
    <w:rsid w:val="005046C0"/>
    <w:rsid w:val="00546AC7"/>
    <w:rsid w:val="00596C7B"/>
    <w:rsid w:val="00665AD1"/>
    <w:rsid w:val="00674869"/>
    <w:rsid w:val="006D1C96"/>
    <w:rsid w:val="007356D3"/>
    <w:rsid w:val="0077609C"/>
    <w:rsid w:val="007C3208"/>
    <w:rsid w:val="007F34A0"/>
    <w:rsid w:val="007F5E3F"/>
    <w:rsid w:val="00804C84"/>
    <w:rsid w:val="0081124E"/>
    <w:rsid w:val="00815FEC"/>
    <w:rsid w:val="0085026D"/>
    <w:rsid w:val="00876230"/>
    <w:rsid w:val="00920F80"/>
    <w:rsid w:val="0094003C"/>
    <w:rsid w:val="00951B0E"/>
    <w:rsid w:val="00A451F1"/>
    <w:rsid w:val="00B010E3"/>
    <w:rsid w:val="00B0374C"/>
    <w:rsid w:val="00BA1EF0"/>
    <w:rsid w:val="00BB3568"/>
    <w:rsid w:val="00C43133"/>
    <w:rsid w:val="00C65801"/>
    <w:rsid w:val="00DC6567"/>
    <w:rsid w:val="00DF637F"/>
    <w:rsid w:val="00DF7DFE"/>
    <w:rsid w:val="00E3395C"/>
    <w:rsid w:val="00E808F3"/>
    <w:rsid w:val="00EB5CAB"/>
    <w:rsid w:val="00ED62FE"/>
    <w:rsid w:val="00F9289F"/>
    <w:rsid w:val="00F92992"/>
    <w:rsid w:val="00F9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A1EF0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A1EF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BA1EF0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A1EF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Stpn-8/2015</izvorni_sadrzaj>
    <derivirana_varijabla naziv="DomainObject.Predmet.OznakaBroj_1">Stpn-8/2015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CAVALLINO d.o.o. za vinogradarstvo i vinarstvo SLATINA</izvorni_sadrzaj>
    <derivirana_varijabla naziv="DomainObject.Predmet.StrankaFormated_1">  CAVALLINO d.o.o. za vinogradarstvo i vinarstvo SLATINA</derivirana_varijabla>
  </DomainObject.Predmet.StrankaFormated>
  <DomainObject.Predmet.StrankaFormatedOIB>
    <izvorni_sadrzaj>  CAVALLINO d.o.o. za vinogradarstvo i vinarstvo SLATINA, OIB 20600631722</izvorni_sadrzaj>
    <derivirana_varijabla naziv="DomainObject.Predmet.StrankaFormatedOIB_1">  CAVALLINO d.o.o. za vinogradarstvo i vinarstvo SLATINA, OIB 20600631722</derivirana_varijabla>
  </DomainObject.Predmet.StrankaFormatedOIB>
  <DomainObject.Predmet.StrankaFormatedWithAdress>
    <izvorni_sadrzaj> CAVALLINO d.o.o. za vinogradarstvo i vinarstvo SLATINA, Lukavac 53, 33520 Slatina</izvorni_sadrzaj>
    <derivirana_varijabla naziv="DomainObject.Predmet.StrankaFormatedWithAdress_1"> CAVALLINO d.o.o. za vinogradarstvo i vinarstvo SLATINA, Lukavac 53, 33520 Slatina</derivirana_varijabla>
  </DomainObject.Predmet.StrankaFormatedWithAdress>
  <DomainObject.Predmet.StrankaFormatedWithAdressOIB>
    <izvorni_sadrzaj> CAVALLINO d.o.o. za vinogradarstvo i vinarstvo SLATINA, OIB 20600631722, Lukavac 53, 33520 Slatina</izvorni_sadrzaj>
    <derivirana_varijabla naziv="DomainObject.Predmet.StrankaFormatedWithAdressOIB_1"> CAVALLINO d.o.o. za vinogradarstvo i vinarstvo SLATINA, OIB 20600631722, Lukavac 53, 33520 Slatina</derivirana_varijabla>
  </DomainObject.Predmet.StrankaFormatedWithAdressOIB>
  <DomainObject.Predmet.StrankaWithAdress>
    <izvorni_sadrzaj>CAVALLINO d.o.o. za vinogradarstvo i vinarstvo SLATINA Lukavac 53,33520 Slatina</izvorni_sadrzaj>
    <derivirana_varijabla naziv="DomainObject.Predmet.StrankaWithAdress_1">CAVALLINO d.o.o. za vinogradarstvo i vinarstvo SLATINA Lukavac 53,33520 Slatina</derivirana_varijabla>
  </DomainObject.Predmet.StrankaWithAdress>
  <DomainObject.Predmet.StrankaWithAdressOIB>
    <izvorni_sadrzaj>CAVALLINO d.o.o. za vinogradarstvo i vinarstvo SLATINA, OIB 20600631722, Lukavac 53,33520 Slatina</izvorni_sadrzaj>
    <derivirana_varijabla naziv="DomainObject.Predmet.StrankaWithAdressOIB_1">CAVALLINO d.o.o. za vinogradarstvo i vinarstvo SLATINA, OIB 20600631722, Lukavac 53,33520 Slatina</derivirana_varijabla>
  </DomainObject.Predmet.StrankaWithAdressOIB>
  <DomainObject.Predmet.StrankaNazivFormated>
    <izvorni_sadrzaj>CAVALLINO d.o.o. za vinogradarstvo i vinarstvo SLATINA</izvorni_sadrzaj>
    <derivirana_varijabla naziv="DomainObject.Predmet.StrankaNazivFormated_1">CAVALLINO d.o.o. za vinogradarstvo i vinarstvo SLATINA</derivirana_varijabla>
  </DomainObject.Predmet.StrankaNazivFormated>
  <DomainObject.Predmet.StrankaNazivFormatedOIB>
    <izvorni_sadrzaj>CAVALLINO d.o.o. za vinogradarstvo i vinarstvo SLATINA, OIB 20600631722</izvorni_sadrzaj>
    <derivirana_varijabla naziv="DomainObject.Predmet.StrankaNazivFormatedOIB_1">CAVALLINO d.o.o. za vinogradarstvo i vinarstvo SLATINA, OIB 20600631722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CAVALLINO d.o.o. za vinogradarstvo i vinarstvo SLATINA</item>
    </izvorni_sadrzaj>
    <derivirana_varijabla naziv="DomainObject.Predmet.StrankaListFormated_1">
      <item>CAVALLINO d.o.o. za vinogradarstvo i vinarstvo SLATINA</item>
    </derivirana_varijabla>
  </DomainObject.Predmet.StrankaListFormated>
  <DomainObject.Predmet.StrankaListFormatedOIB>
    <izvorni_sadrzaj>
      <item>CAVALLINO d.o.o. za vinogradarstvo i vinarstvo SLATINA, OIB 20600631722</item>
    </izvorni_sadrzaj>
    <derivirana_varijabla naziv="DomainObject.Predmet.StrankaListFormatedOIB_1">
      <item>CAVALLINO d.o.o. za vinogradarstvo i vinarstvo SLATINA, OIB 20600631722</item>
    </derivirana_varijabla>
  </DomainObject.Predmet.StrankaListFormatedOIB>
  <DomainObject.Predmet.StrankaListFormatedWithAdress>
    <izvorni_sadrzaj>
      <item>CAVALLINO d.o.o. za vinogradarstvo i vinarstvo SLATINA, Lukavac 53, 33520 Slatina</item>
    </izvorni_sadrzaj>
    <derivirana_varijabla naziv="DomainObject.Predmet.StrankaListFormatedWithAdress_1">
      <item>CAVALLINO d.o.o. za vinogradarstvo i vinarstvo SLATINA, Lukavac 53, 33520 Slatina</item>
    </derivirana_varijabla>
  </DomainObject.Predmet.StrankaListFormatedWithAdress>
  <DomainObject.Predmet.StrankaListFormatedWithAdressOIB>
    <izvorni_sadrzaj>
      <item>CAVALLINO d.o.o. za vinogradarstvo i vinarstvo SLATINA, OIB 20600631722, Lukavac 53, 33520 Slatina</item>
    </izvorni_sadrzaj>
    <derivirana_varijabla naziv="DomainObject.Predmet.StrankaListFormatedWithAdressOIB_1">
      <item>CAVALLINO d.o.o. za vinogradarstvo i vinarstvo SLATINA, OIB 20600631722, Lukavac 53, 33520 Slatina</item>
    </derivirana_varijabla>
  </DomainObject.Predmet.StrankaListFormatedWithAdressOIB>
  <DomainObject.Predmet.StrankaListNazivFormated>
    <izvorni_sadrzaj>
      <item>CAVALLINO d.o.o. za vinogradarstvo i vinarstvo SLATINA</item>
    </izvorni_sadrzaj>
    <derivirana_varijabla naziv="DomainObject.Predmet.StrankaListNazivFormated_1">
      <item>CAVALLINO d.o.o. za vinogradarstvo i vinarstvo SLATINA</item>
    </derivirana_varijabla>
  </DomainObject.Predmet.StrankaListNazivFormated>
  <DomainObject.Predmet.StrankaListNazivFormatedOIB>
    <izvorni_sadrzaj>
      <item>CAVALLINO d.o.o. za vinogradarstvo i vinarstvo SLATINA, OIB 20600631722</item>
    </izvorni_sadrzaj>
    <derivirana_varijabla naziv="DomainObject.Predmet.StrankaListNazivFormatedOIB_1">
      <item>CAVALLINO d.o.o. za vinogradarstvo i vinarstvo SLATINA, OIB 20600631722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Tea Domin, prokurista</item>
    </izvorni_sadrzaj>
    <derivirana_varijabla naziv="DomainObject.Predmet.OstaliListFormated_1">
      <item>Tea Domin, prokurista</item>
    </derivirana_varijabla>
  </DomainObject.Predmet.OstaliListFormated>
  <DomainObject.Predmet.OstaliListFormatedOIB>
    <izvorni_sadrzaj>
      <item>Tea Domin, prokurista</item>
    </izvorni_sadrzaj>
    <derivirana_varijabla naziv="DomainObject.Predmet.OstaliListFormatedOIB_1">
      <item>Tea Domin, prokurista</item>
    </derivirana_varijabla>
  </DomainObject.Predmet.OstaliListFormatedOIB>
  <DomainObject.Predmet.OstaliListFormatedWithAdress>
    <izvorni_sadrzaj>
      <item>Tea Domin, prokurista, Perkovčeva 13, 10430 Samobor</item>
    </izvorni_sadrzaj>
    <derivirana_varijabla naziv="DomainObject.Predmet.OstaliListFormatedWithAdress_1">
      <item>Tea Domin, prokurista, Perkovčeva 13, 10430 Samobor</item>
    </derivirana_varijabla>
  </DomainObject.Predmet.OstaliListFormatedWithAdress>
  <DomainObject.Predmet.OstaliListFormatedWithAdressOIB>
    <izvorni_sadrzaj>
      <item>Tea Domin, prokurista, Perkovčeva 13, 10430 Samobor</item>
    </izvorni_sadrzaj>
    <derivirana_varijabla naziv="DomainObject.Predmet.OstaliListFormatedWithAdressOIB_1">
      <item>Tea Domin, prokurista, Perkovčeva 13, 10430 Samobor</item>
    </derivirana_varijabla>
  </DomainObject.Predmet.OstaliListFormatedWithAdressOIB>
  <DomainObject.Predmet.OstaliListNazivFormated>
    <izvorni_sadrzaj>
      <item>Tea Domin, prokurista</item>
    </izvorni_sadrzaj>
    <derivirana_varijabla naziv="DomainObject.Predmet.OstaliListNazivFormated_1">
      <item>Tea Domin, prokurista</item>
    </derivirana_varijabla>
  </DomainObject.Predmet.OstaliListNazivFormated>
  <DomainObject.Predmet.OstaliListNazivFormatedOIB>
    <izvorni_sadrzaj>
      <item>Tea Domin, prokurista</item>
    </izvorni_sadrzaj>
    <derivirana_varijabla naziv="DomainObject.Predmet.OstaliListNazivFormatedOIB_1">
      <item>Tea Domin, prokurista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CAVALLINO d.o.o. za vinogradarstvo i vinarstvo SLATINA</izvorni_sadrzaj>
    <derivirana_varijabla naziv="DomainObject.Predmet.StrankaIDrugi_1">CAVALLINO d.o.o. za vinogradarstvo i vinarstvo SLATINA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CAVALLINO d.o.o. za vinogradarstvo i vinarstvo SLATINA, OIB 20600631722, Lukavac 53, 33520 Slatina</izvorni_sadrzaj>
    <derivirana_varijabla naziv="DomainObject.Predmet.StrankaIDrugiAdressOIB_1">CAVALLINO d.o.o. za vinogradarstvo i vinarstvo SLATINA, OIB 20600631722, Lukavac 53,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CAVALLINO d.o.o. za vinogradarstvo i vinarstvo SLATINA</item>
      <item>Tea Domin, prokurista</item>
    </izvorni_sadrzaj>
    <derivirana_varijabla naziv="DomainObject.Predmet.SudioniciListNaziv_1">
      <item>CAVALLINO d.o.o. za vinogradarstvo i vinarstvo SLATINA</item>
      <item>Tea Domin, prokurista</item>
    </derivirana_varijabla>
  </DomainObject.Predmet.SudioniciListNaziv>
  <DomainObject.Predmet.SudioniciListAdressOIB>
    <izvorni_sadrzaj>
      <item>CAVALLINO d.o.o. za vinogradarstvo i vinarstvo SLATINA, OIB 20600631722, Lukavac 53,33520 Slatina</item>
      <item>Tea Domin, prokurista, Perkovčeva 13,10430 Samobor</item>
    </izvorni_sadrzaj>
    <derivirana_varijabla naziv="DomainObject.Predmet.SudioniciListAdressOIB_1">
      <item>CAVALLINO d.o.o. za vinogradarstvo i vinarstvo SLATINA, OIB 20600631722, Lukavac 53,33520 Slatina</item>
      <item>Tea Domin, prokurista, Perkovčeva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20600631722</item>
      <item>, OIB null</item>
    </izvorni_sadrzaj>
    <derivirana_varijabla naziv="DomainObject.Predmet.SudioniciListNazivOIB_1">
      <item>, OIB 20600631722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1092</properties:Characters>
  <properties:Lines>45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2015-10-16T07:24:00Z</dcterms:created>
  <dc:creator>Romana Tremski</dc:creator>
  <cp:lastModifiedBy>Romana Tremski</cp:lastModifiedBy>
  <cp:lastPrinted>2015-10-16T10:12:00Z</cp:lastPrinted>
  <dcterms:modified xmlns:xsi="http://www.w3.org/2001/XMLSchema-instance" xsi:type="dcterms:W3CDTF">2015-10-16T10:13:00Z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