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5ec7" w14:paraId="22b5ec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2F4E60" w:rsidP="001B4ACB" w:rsidR="002F4E60">
      <w:pPr>
        <w:ind w:left="5040"/>
        <w:jc w:val="right"/>
      </w:pPr>
      <w:r>
        <w:t>VJEKO MAZIĆ</w:t>
      </w:r>
    </w:p>
    <w:p w:rsidRDefault="002F4E60" w:rsidP="001B4ACB" w:rsidR="00343440">
      <w:pPr>
        <w:ind w:left="5040"/>
        <w:jc w:val="right"/>
      </w:pPr>
      <w:r>
        <w:t>Put Mašinovih 25/A</w:t>
      </w:r>
    </w:p>
    <w:p w:rsidRDefault="002F4E60" w:rsidP="001B4ACB" w:rsidR="002F4E60">
      <w:pPr>
        <w:ind w:left="5040"/>
        <w:jc w:val="right"/>
      </w:pPr>
      <w:r>
        <w:t xml:space="preserve"> Preko</w:t>
      </w:r>
    </w:p>
    <w:p w:rsidRDefault="004826F7" w:rsidP="001B4ACB" w:rsidR="004826F7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A4F42">
        <w:t>81</w:t>
      </w:r>
      <w:r w:rsidR="002F4E60">
        <w:t>5</w:t>
      </w:r>
      <w:r>
        <w:t>/16-</w:t>
      </w:r>
      <w:r w:rsidR="002B71C4">
        <w:t>4</w:t>
      </w:r>
      <w:r>
        <w:t xml:space="preserve"> od </w:t>
      </w:r>
      <w:r w:rsidR="00B82F91">
        <w:t>01.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2F4E60">
        <w:t>MINJA d.o.o., Preko, Artić 3, OIB: 55250809863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9650BC">
        <w:t>11</w:t>
      </w:r>
      <w:r w:rsidR="008C71F3">
        <w:t>,</w:t>
      </w:r>
      <w:r w:rsidR="002F4E60">
        <w:t>20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9650BC">
        <w:t>11</w:t>
      </w:r>
      <w:r w:rsidR="008C71F3">
        <w:t>,</w:t>
      </w:r>
      <w:r w:rsidR="002F4E60">
        <w:t>22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82F91">
        <w:t>01.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300221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2F4E60">
      <w:rPr>
        <w:b/>
        <w:bCs/>
        <w:sz w:val="28"/>
      </w:rPr>
      <w:t>815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6A9E"/>
    <w:rsid w:val="0029732E"/>
    <w:rsid w:val="002B71C4"/>
    <w:rsid w:val="002C2115"/>
    <w:rsid w:val="002C28DA"/>
    <w:rsid w:val="002D2C7A"/>
    <w:rsid w:val="002D5B1B"/>
    <w:rsid w:val="002E3CC9"/>
    <w:rsid w:val="002F4E60"/>
    <w:rsid w:val="002F6825"/>
    <w:rsid w:val="00302825"/>
    <w:rsid w:val="00305CCF"/>
    <w:rsid w:val="0030790C"/>
    <w:rsid w:val="00315AFE"/>
    <w:rsid w:val="003160CC"/>
    <w:rsid w:val="00343440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26F7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650BC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A0766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A4F42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E53D0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7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76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76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76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7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76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76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76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262B0-3471-4ABE-95CF-D57C7FA7B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845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2016-05-31T12:50:00Z</dcterms:created>
  <dc:creator>Ardena Bajlo</dc:creator>
  <cp:lastModifiedBy>wsadmin</cp:lastModifiedBy>
  <cp:lastPrinted>2016-05-31T12:50:00Z</cp:lastPrinted>
  <dcterms:modified xmlns:xsi="http://www.w3.org/2001/XMLSchema-instance" xsi:type="dcterms:W3CDTF">2016-06-01T13:31:00Z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