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9489" w14:paraId="2229489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275BD0">
        <w:t>944</w:t>
      </w:r>
      <w:r w:rsidR="002F79FD">
        <w:t>/18-3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275BD0">
        <w:rPr>
          <w:b/>
        </w:rPr>
        <w:t>DORIS M j.d.o.o. Osijek, istarska 12, OIB: 55174186614, MBS: 030153091</w:t>
      </w:r>
      <w:r w:rsidR="006D606B">
        <w:t>, dana</w:t>
      </w:r>
      <w:r w:rsidR="004A6AAF">
        <w:t xml:space="preserve"> </w:t>
      </w:r>
      <w:r w:rsidR="00472AB7">
        <w:t>2. srpnja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275BD0">
        <w:t>Ranka Matijašević, Osijek, Istarska 12, OIB: 59786616915</w:t>
      </w:r>
      <w:r w:rsidR="00F92A0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275BD0">
        <w:rPr>
          <w:b/>
        </w:rPr>
        <w:t>944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275BD0">
        <w:rPr>
          <w:b/>
        </w:rPr>
        <w:t>DORIS M j.d.o.o. Osijek, istarska 12, OIB: 55174186614, MBS: 030153091</w:t>
      </w:r>
      <w:r w:rsidR="00275BD0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275BD0">
        <w:t xml:space="preserve">Ranka Matijašević, Osijek, Istarska 12, OIB: 59786616915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275BD0">
        <w:t>Ranka Matijašević, Osijek, Istarska 12, OIB: 59786616915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275BD0">
        <w:t xml:space="preserve">Ranka Matijašević, Osijek, Istarska 12, OIB: 59786616915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257B3A" w:rsidP="00A55821" w:rsidR="00257B3A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472AB7" w:rsidP="00472AB7" w:rsidR="00472AB7">
      <w:pPr>
        <w:jc w:val="right"/>
      </w:pPr>
      <w:r>
        <w:lastRenderedPageBreak/>
        <w:t>Broj: 6 St-</w:t>
      </w:r>
      <w:r w:rsidR="002F79FD">
        <w:t>8</w:t>
      </w:r>
      <w:r w:rsidR="00B27C25">
        <w:t>67</w:t>
      </w:r>
      <w:r>
        <w:t>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z.z. dužnika </w:t>
      </w:r>
      <w:r w:rsidR="00275BD0">
        <w:t>Ranka Matijašević, Osijek, Istarska 12, OIB: 59786616915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72AB7">
        <w:t>2. srpnja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275BD0">
      <w:pPr>
        <w:numPr>
          <w:ilvl w:val="0"/>
          <w:numId w:val="6"/>
        </w:numPr>
        <w:jc w:val="both"/>
      </w:pPr>
      <w:r>
        <w:t xml:space="preserve">z.z. dužnika </w:t>
      </w:r>
      <w:r w:rsidR="00275BD0">
        <w:t>Ranka Matijašević, Osijek, Istarska 12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B27C25">
        <w:t>5.9.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718" w:rsidR="00A15718">
      <w:r>
        <w:separator/>
      </w:r>
    </w:p>
  </w:endnote>
  <w:endnote w:id="0" w:type="continuationSeparator">
    <w:p w:rsidRDefault="00A15718" w:rsidR="00A15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718" w:rsidR="00A15718">
      <w:r>
        <w:separator/>
      </w:r>
    </w:p>
  </w:footnote>
  <w:footnote w:id="0" w:type="continuationSeparator">
    <w:p w:rsidRDefault="00A15718" w:rsidR="00A157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7DD0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971E9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7C7DD0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15718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F6F99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05D92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7D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7D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D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D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D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7D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7D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D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D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D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St-944/2018</izvorni_sadrzaj>
    <derivirana_varijabla naziv="DomainObject.Predmet.OznakaBroj_1">St-944/2018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DORIS M j.d.o.o. za ugostiteljstvo i usluge</izvorni_sadrzaj>
    <derivirana_varijabla naziv="DomainObject.Predmet.ProtustrankaFormated_1">  DORIS M j.d.o.o. za ugostiteljstvo i usluge</derivirana_varijabla>
  </DomainObject.Predmet.ProtustrankaFormated>
  <DomainObject.Predmet.ProtustrankaFormatedOIB>
    <izvorni_sadrzaj>  DORIS M j.d.o.o. za ugostiteljstvo i usluge, OIB 55174186614</izvorni_sadrzaj>
    <derivirana_varijabla naziv="DomainObject.Predmet.ProtustrankaFormatedOIB_1">  DORIS M j.d.o.o. za ugostiteljstvo i usluge, OIB 55174186614</derivirana_varijabla>
  </DomainObject.Predmet.ProtustrankaFormatedOIB>
  <DomainObject.Predmet.ProtustrankaFormatedWithAdress>
    <izvorni_sadrzaj> DORIS M j.d.o.o. za ugostiteljstvo i usluge, Istarska 12, 31000 Osijek</izvorni_sadrzaj>
    <derivirana_varijabla naziv="DomainObject.Predmet.ProtustrankaFormatedWithAdress_1"> DORIS M j.d.o.o. za ugostiteljstvo i usluge, Istarska 12, 31000 Osijek</derivirana_varijabla>
  </DomainObject.Predmet.ProtustrankaFormatedWithAdress>
  <DomainObject.Predmet.ProtustrankaFormatedWithAdressOIB>
    <izvorni_sadrzaj> DORIS M j.d.o.o. za ugostiteljstvo i usluge, OIB 55174186614, Istarska 12, 31000 Osijek</izvorni_sadrzaj>
    <derivirana_varijabla naziv="DomainObject.Predmet.ProtustrankaFormatedWithAdressOIB_1"> DORIS M j.d.o.o. za ugostiteljstvo i usluge, OIB 55174186614, Istarska 12, 31000 Osijek</derivirana_varijabla>
  </DomainObject.Predmet.ProtustrankaFormatedWithAdressOIB>
  <DomainObject.Predmet.ProtustrankaWithAdress>
    <izvorni_sadrzaj>DORIS M j.d.o.o. za ugostiteljstvo i usluge Istarska 12, 31000 Osijek</izvorni_sadrzaj>
    <derivirana_varijabla naziv="DomainObject.Predmet.ProtustrankaWithAdress_1">DORIS M j.d.o.o. za ugostiteljstvo i usluge Istarska 12, 31000 Osijek</derivirana_varijabla>
  </DomainObject.Predmet.ProtustrankaWithAdress>
  <DomainObject.Predmet.ProtustrankaWithAdressOIB>
    <izvorni_sadrzaj>DORIS M j.d.o.o. za ugostiteljstvo i usluge, OIB 55174186614, Istarska 12, 31000 Osijek</izvorni_sadrzaj>
    <derivirana_varijabla naziv="DomainObject.Predmet.ProtustrankaWithAdressOIB_1">DORIS M j.d.o.o. za ugostiteljstvo i usluge, OIB 55174186614, Istarska 12, 31000 Osijek</derivirana_varijabla>
  </DomainObject.Predmet.ProtustrankaWithAdressOIB>
  <DomainObject.Predmet.ProtustrankaNazivFormated>
    <izvorni_sadrzaj>DORIS M j.d.o.o. za ugostiteljstvo i usluge</izvorni_sadrzaj>
    <derivirana_varijabla naziv="DomainObject.Predmet.ProtustrankaNazivFormated_1">DORIS M j.d.o.o. za ugostiteljstvo i usluge</derivirana_varijabla>
  </DomainObject.Predmet.ProtustrankaNazivFormated>
  <DomainObject.Predmet.ProtustrankaNazivFormatedOIB>
    <izvorni_sadrzaj>DORIS M j.d.o.o. za ugostiteljstvo i usluge, OIB 55174186614</izvorni_sadrzaj>
    <derivirana_varijabla naziv="DomainObject.Predmet.ProtustrankaNazivFormatedOIB_1">DORIS M j.d.o.o. za ugostiteljstvo i usluge, OIB 55174186614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DORIS M j.d.o.o. za ugostiteljstvo i usluge</item>
    </izvorni_sadrzaj>
    <derivirana_varijabla naziv="DomainObject.Predmet.ProtuStrankaListFormated_1">
      <item>DORIS M j.d.o.o. za ugostiteljstvo i usluge</item>
    </derivirana_varijabla>
  </DomainObject.Predmet.ProtuStrankaListFormated>
  <DomainObject.Predmet.ProtuStrankaListFormatedOIB>
    <izvorni_sadrzaj>
      <item>DORIS M j.d.o.o. za ugostiteljstvo i usluge, OIB 55174186614</item>
    </izvorni_sadrzaj>
    <derivirana_varijabla naziv="DomainObject.Predmet.ProtuStrankaListFormatedOIB_1">
      <item>DORIS M j.d.o.o. za ugostiteljstvo i usluge, OIB 55174186614</item>
    </derivirana_varijabla>
  </DomainObject.Predmet.ProtuStrankaListFormatedOIB>
  <DomainObject.Predmet.ProtuStrankaListFormatedWithAdress>
    <izvorni_sadrzaj>
      <item>DORIS M j.d.o.o. za ugostiteljstvo i usluge, Istarska 12, 31000 Osijek</item>
    </izvorni_sadrzaj>
    <derivirana_varijabla naziv="DomainObject.Predmet.ProtuStrankaListFormatedWithAdress_1">
      <item>DORIS M j.d.o.o. za ugostiteljstvo i usluge, Istarska 12, 31000 Osijek</item>
    </derivirana_varijabla>
  </DomainObject.Predmet.ProtuStrankaListFormatedWithAdress>
  <DomainObject.Predmet.ProtuStrankaListFormatedWithAdressOIB>
    <izvorni_sadrzaj>
      <item>DORIS M j.d.o.o. za ugostiteljstvo i usluge, OIB 55174186614, Istarska 12, 31000 Osijek</item>
    </izvorni_sadrzaj>
    <derivirana_varijabla naziv="DomainObject.Predmet.ProtuStrankaListFormatedWithAdressOIB_1">
      <item>DORIS M j.d.o.o. za ugostiteljstvo i usluge, OIB 55174186614, Istarska 12, 31000 Osijek</item>
    </derivirana_varijabla>
  </DomainObject.Predmet.ProtuStrankaListFormatedWithAdressOIB>
  <DomainObject.Predmet.ProtuStrankaListNazivFormated>
    <izvorni_sadrzaj>
      <item>DORIS M j.d.o.o. za ugostiteljstvo i usluge</item>
    </izvorni_sadrzaj>
    <derivirana_varijabla naziv="DomainObject.Predmet.ProtuStrankaListNazivFormated_1">
      <item>DORIS M j.d.o.o. za ugostiteljstvo i usluge</item>
    </derivirana_varijabla>
  </DomainObject.Predmet.ProtuStrankaListNazivFormated>
  <DomainObject.Predmet.ProtuStrankaListNazivFormatedOIB>
    <izvorni_sadrzaj>
      <item>DORIS M j.d.o.o. za ugostiteljstvo i usluge, OIB 55174186614</item>
    </izvorni_sadrzaj>
    <derivirana_varijabla naziv="DomainObject.Predmet.ProtuStrankaListNazivFormatedOIB_1">
      <item>DORIS M j.d.o.o. za ugostiteljstvo i usluge, OIB 55174186614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DORIS M j.d.o.o. za ugostiteljstvo i usluge</izvorni_sadrzaj>
    <derivirana_varijabla naziv="DomainObject.Predmet.ProtustrankaIDrugi_1">DORIS M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DORIS M j.d.o.o. za ugostiteljstvo i usluge, OIB 55174186614, Istarska 12, 31000 Osijek</izvorni_sadrzaj>
    <derivirana_varijabla naziv="DomainObject.Predmet.ProtustrankaIDrugiAdressOIB_1">DORIS M j.d.o.o. za ugostiteljstvo i usluge, OIB 55174186614, Istarska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DORIS M j.d.o.o. za ugostiteljstvo i usluge</item>
    </izvorni_sadrzaj>
    <derivirana_varijabla naziv="DomainObject.Predmet.SudioniciListNaziv_1">
      <item>FINA RC OSIJEK</item>
      <item>DORIS M j.d.o.o. za ugostiteljstvo i usluge</item>
    </derivirana_varijabla>
  </DomainObject.Predmet.SudioniciListNaziv>
  <DomainObject.Predmet.SudioniciListAdressOIB>
    <izvorni_sadrzaj>
      <item>FINA RC OSIJEK, OIB 85821130368</item>
      <item>DORIS M j.d.o.o. za ugostiteljstvo i usluge, OIB 55174186614, Istarska 12,31000 Osijek</item>
    </izvorni_sadrzaj>
    <derivirana_varijabla naziv="DomainObject.Predmet.SudioniciListAdressOIB_1">
      <item>FINA RC OSIJEK, OIB 85821130368</item>
      <item>DORIS M j.d.o.o. za ugostiteljstvo i usluge, OIB 55174186614, Istarska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55174186614</item>
    </izvorni_sadrzaj>
    <derivirana_varijabla naziv="DomainObject.Predmet.SudioniciListNazivOIB_1">
      <item>, OIB 85821130368</item>
      <item>, OIB 55174186614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1BAD3-479E-4794-A3C4-A7EA977FC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477</properties:Words>
  <properties:Characters>2379</properties:Characters>
  <properties:Lines>123</properties:Lines>
  <properties:Paragraphs>25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2018-07-02T08:23:00Z</cp:lastPrinted>
  <dcterms:modified xmlns:xsi="http://www.w3.org/2001/XMLSchema-instance" xsi:type="dcterms:W3CDTF">2018-07-02T08:23:00Z</dcterms:modified>
  <cp:revision>27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