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5d40" w14:paraId="b075d40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320E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108/</w:t>
      </w:r>
      <w:r w:rsidR="00E67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2018 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C064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320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ožujka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8320E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RAPSKI PUČKI SABOR, Rab, Jurja Barakovića 11, </w:t>
      </w:r>
      <w:r w:rsidR="007F160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OIB: </w:t>
      </w:r>
      <w:r w:rsidR="008320E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62738407900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8320E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12</w:t>
      </w:r>
      <w:r w:rsidR="00F4569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8320E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072,27</w:t>
      </w:r>
      <w:r w:rsidR="00F4569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222C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8320E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08</w:t>
      </w:r>
      <w:r w:rsidR="004222C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CC06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9015D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ožujka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C6C19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06FB6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222C0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704B22"/>
    <w:rsid w:val="007131FA"/>
    <w:rsid w:val="00736DB2"/>
    <w:rsid w:val="007634B3"/>
    <w:rsid w:val="007717B7"/>
    <w:rsid w:val="00790999"/>
    <w:rsid w:val="00792E1C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A14566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0641"/>
    <w:rsid w:val="00CC529E"/>
    <w:rsid w:val="00CD2D7A"/>
    <w:rsid w:val="00D026CD"/>
    <w:rsid w:val="00D04FDC"/>
    <w:rsid w:val="00D12DEC"/>
    <w:rsid w:val="00D224DF"/>
    <w:rsid w:val="00D267B2"/>
    <w:rsid w:val="00D40D41"/>
    <w:rsid w:val="00D65E54"/>
    <w:rsid w:val="00D854FB"/>
    <w:rsid w:val="00DD4A2A"/>
    <w:rsid w:val="00DD676D"/>
    <w:rsid w:val="00DE2B64"/>
    <w:rsid w:val="00E23FFC"/>
    <w:rsid w:val="00E24C55"/>
    <w:rsid w:val="00E25F9B"/>
    <w:rsid w:val="00E27863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637E7"/>
    <w:rsid w:val="00F73FCA"/>
    <w:rsid w:val="00F848E4"/>
    <w:rsid w:val="00F906A1"/>
    <w:rsid w:val="00FC0D09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CC0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64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0641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0641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0641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CC0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64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0641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0641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0641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RAPSKI PUČKI SABOR</izvorni_sadrzaj>
    <derivirana_varijabla naziv="DomainObject.Predmet.ProtustrankaFormated_1">  RAPSKI PUČKI SABOR</derivirana_varijabla>
  </DomainObject.Predmet.ProtustrankaFormated>
  <DomainObject.Predmet.ProtustrankaFormatedOIB>
    <izvorni_sadrzaj>  RAPSKI PUČKI SABOR, OIB 62738407900</izvorni_sadrzaj>
    <derivirana_varijabla naziv="DomainObject.Predmet.ProtustrankaFormatedOIB_1">  RAPSKI PUČKI SABOR, OIB 62738407900</derivirana_varijabla>
  </DomainObject.Predmet.ProtustrankaFormatedOIB>
  <DomainObject.Predmet.ProtustrankaFormatedWithAdress>
    <izvorni_sadrzaj> RAPSKI PUČKI SABOR, Jurja Barakovića 11, 51280 Rab</izvorni_sadrzaj>
    <derivirana_varijabla naziv="DomainObject.Predmet.ProtustrankaFormatedWithAdress_1"> RAPSKI PUČKI SABOR, Jurja Barakovića 11, 51280 Rab</derivirana_varijabla>
  </DomainObject.Predmet.ProtustrankaFormatedWithAdress>
  <DomainObject.Predmet.ProtustrankaFormatedWithAdressOIB>
    <izvorni_sadrzaj> RAPSKI PUČKI SABOR, OIB 62738407900, Jurja Barakovića 11, 51280 Rab</izvorni_sadrzaj>
    <derivirana_varijabla naziv="DomainObject.Predmet.ProtustrankaFormatedWithAdressOIB_1"> RAPSKI PUČKI SABOR, OIB 62738407900, Jurja Barakovića 11, 51280 Rab</derivirana_varijabla>
  </DomainObject.Predmet.ProtustrankaFormatedWithAdressOIB>
  <DomainObject.Predmet.ProtustrankaWithAdress>
    <izvorni_sadrzaj>RAPSKI PUČKI SABOR Jurja Barakovića 11, 51280 Rab</izvorni_sadrzaj>
    <derivirana_varijabla naziv="DomainObject.Predmet.ProtustrankaWithAdress_1">RAPSKI PUČKI SABOR Jurja Barakovića 11, 51280 Rab</derivirana_varijabla>
  </DomainObject.Predmet.ProtustrankaWithAdress>
  <DomainObject.Predmet.ProtustrankaWithAdressOIB>
    <izvorni_sadrzaj>RAPSKI PUČKI SABOR, OIB 62738407900, Jurja Barakovića 11, 51280 Rab</izvorni_sadrzaj>
    <derivirana_varijabla naziv="DomainObject.Predmet.ProtustrankaWithAdressOIB_1">RAPSKI PUČKI SABOR, OIB 62738407900, Jurja Barakovića 11, 51280 Rab</derivirana_varijabla>
  </DomainObject.Predmet.ProtustrankaWithAdressOIB>
  <DomainObject.Predmet.ProtustrankaNazivFormated>
    <izvorni_sadrzaj>RAPSKI PUČKI SABOR</izvorni_sadrzaj>
    <derivirana_varijabla naziv="DomainObject.Predmet.ProtustrankaNazivFormated_1">RAPSKI PUČKI SABOR</derivirana_varijabla>
  </DomainObject.Predmet.ProtustrankaNazivFormated>
  <DomainObject.Predmet.ProtustrankaNazivFormatedOIB>
    <izvorni_sadrzaj>RAPSKI PUČKI SABOR, OIB 62738407900</izvorni_sadrzaj>
    <derivirana_varijabla naziv="DomainObject.Predmet.ProtustrankaNazivFormatedOIB_1">RAPSKI PUČKI SABOR, OIB 62738407900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RAPSKI PUČKI SABOR</item>
    </izvorni_sadrzaj>
    <derivirana_varijabla naziv="DomainObject.Predmet.ProtuStrankaListFormated_1">
      <item>RAPSKI PUČKI SABOR</item>
    </derivirana_varijabla>
  </DomainObject.Predmet.ProtuStrankaListFormated>
  <DomainObject.Predmet.ProtuStrankaListFormatedOIB>
    <izvorni_sadrzaj>
      <item>RAPSKI PUČKI SABOR, OIB 62738407900</item>
    </izvorni_sadrzaj>
    <derivirana_varijabla naziv="DomainObject.Predmet.ProtuStrankaListFormatedOIB_1">
      <item>RAPSKI PUČKI SABOR, OIB 62738407900</item>
    </derivirana_varijabla>
  </DomainObject.Predmet.ProtuStrankaListFormatedOIB>
  <DomainObject.Predmet.ProtuStrankaListFormatedWithAdress>
    <izvorni_sadrzaj>
      <item>RAPSKI PUČKI SABOR, Jurja Barakovića 11, 51280 Rab</item>
    </izvorni_sadrzaj>
    <derivirana_varijabla naziv="DomainObject.Predmet.ProtuStrankaListFormatedWithAdress_1">
      <item>RAPSKI PUČKI SABOR, Jurja Barakovića 11, 51280 Rab</item>
    </derivirana_varijabla>
  </DomainObject.Predmet.ProtuStrankaListFormatedWithAdress>
  <DomainObject.Predmet.ProtuStrankaListFormatedWithAdressOIB>
    <izvorni_sadrzaj>
      <item>RAPSKI PUČKI SABOR, OIB 62738407900, Jurja Barakovića 11, 51280 Rab</item>
    </izvorni_sadrzaj>
    <derivirana_varijabla naziv="DomainObject.Predmet.ProtuStrankaListFormatedWithAdressOIB_1">
      <item>RAPSKI PUČKI SABOR, OIB 62738407900, Jurja Barakovića 11, 51280 Rab</item>
    </derivirana_varijabla>
  </DomainObject.Predmet.ProtuStrankaListFormatedWithAdressOIB>
  <DomainObject.Predmet.ProtuStrankaListNazivFormated>
    <izvorni_sadrzaj>
      <item>RAPSKI PUČKI SABOR</item>
    </izvorni_sadrzaj>
    <derivirana_varijabla naziv="DomainObject.Predmet.ProtuStrankaListNazivFormated_1">
      <item>RAPSKI PUČKI SABOR</item>
    </derivirana_varijabla>
  </DomainObject.Predmet.ProtuStrankaListNazivFormated>
  <DomainObject.Predmet.ProtuStrankaListNazivFormatedOIB>
    <izvorni_sadrzaj>
      <item>RAPSKI PUČKI SABOR, OIB 62738407900</item>
    </izvorni_sadrzaj>
    <derivirana_varijabla naziv="DomainObject.Predmet.ProtuStrankaListNazivFormatedOIB_1">
      <item>RAPSKI PUČKI SABOR, OIB 62738407900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RAPSKI PUČKI SABOR</izvorni_sadrzaj>
    <derivirana_varijabla naziv="DomainObject.Predmet.ProtustrankaIDrugi_1">RAPSKI PUČKI SABOR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RAPSKI PUČKI SABOR, OIB 62738407900, Jurja Barakovića 11, 51280 Rab</izvorni_sadrzaj>
    <derivirana_varijabla naziv="DomainObject.Predmet.ProtustrankaIDrugiAdressOIB_1">RAPSKI PUČKI SABOR, OIB 62738407900, Jurja Barakovića 11,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RAPSKI PUČKI SABOR</item>
    </izvorni_sadrzaj>
    <derivirana_varijabla naziv="DomainObject.Predmet.SudioniciListNaziv_1">
      <item>FINA  Rijeka</item>
      <item>RAPSKI PUČKI SABOR</item>
    </derivirana_varijabla>
  </DomainObject.Predmet.SudioniciListNaziv>
  <DomainObject.Predmet.SudioniciListAdressOIB>
    <izvorni_sadrzaj>
      <item>FINA  Rijeka, OIB 85821130368, Frana Kurelca 8,51000 Rijeka</item>
      <item>RAPSKI PUČKI SABOR, OIB 62738407900, Jurja Barakovića 11,51280 Rab</item>
    </izvorni_sadrzaj>
    <derivirana_varijabla naziv="DomainObject.Predmet.SudioniciListAdressOIB_1">
      <item>FINA  Rijeka, OIB 85821130368, Frana Kurelca 8,51000 Rijeka</item>
      <item>RAPSKI PUČKI SABOR, OIB 62738407900, Jurja Barakovića 11,51280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62738407900</item>
    </izvorni_sadrzaj>
    <derivirana_varijabla naziv="DomainObject.Predmet.SudioniciListNazivOIB_1">
      <item>, OIB 85821130368</item>
      <item>, OIB 62738407900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1294</properties:Characters>
  <properties:Lines>31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2018-03-02T09:04:00Z</dcterms:created>
  <dc:creator>Marlena Redžaj</dc:creator>
  <cp:lastModifiedBy>Marlena Redžaj</cp:lastModifiedBy>
  <cp:lastPrinted>2018-03-06T08:33:00Z</cp:lastPrinted>
  <dcterms:modified xmlns:xsi="http://www.w3.org/2001/XMLSchema-instance" xsi:type="dcterms:W3CDTF">2018-03-06T08:33:00Z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(108.18.docx)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