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bb8fe" w14:paraId="e2bb8fe" w:rsidRDefault="001E792E" w:rsidP="001E792E" w:rsidR="001E792E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1E792E" w:rsidP="001E792E" w:rsidR="001E792E" w:rsidRPr="00572798">
      <w:pPr>
        <w:tabs>
          <w:tab w:pos="6150" w:val="left"/>
        </w:tabs>
        <w:rPr>
          <w:b/>
        </w:rPr>
      </w:pPr>
    </w:p>
    <w:p w:rsidRDefault="001E792E" w:rsidP="001E792E" w:rsidR="001E792E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1E792E" w:rsidP="001E792E" w:rsidR="001E792E">
      <w:pPr>
        <w:tabs>
          <w:tab w:pos="7020" w:val="left"/>
        </w:tabs>
      </w:pPr>
      <w:r>
        <w:t xml:space="preserve">REPUBLIKA HRVATSKA </w:t>
      </w:r>
    </w:p>
    <w:p w:rsidRDefault="001E792E" w:rsidP="001E792E" w:rsidR="001E792E">
      <w:r>
        <w:t xml:space="preserve">  Trgovački sud u Zagrebu</w:t>
      </w:r>
    </w:p>
    <w:p w:rsidRDefault="001E792E" w:rsidP="001E792E" w:rsidR="001E792E">
      <w:r>
        <w:t xml:space="preserve">   Zagreb, Amruševa 2/II</w:t>
      </w:r>
    </w:p>
    <w:p w:rsidRDefault="001E792E" w:rsidP="001E792E" w:rsidR="001E792E"/>
    <w:p w:rsidRDefault="001E792E" w:rsidP="001E792E" w:rsidR="001E792E"/>
    <w:p w:rsidRDefault="001E792E" w:rsidP="001E792E" w:rsidR="001E792E"/>
    <w:p w:rsidRDefault="001E792E" w:rsidP="001E792E" w:rsidR="001E792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0121FF">
        <w:t>3899</w:t>
      </w:r>
      <w:r>
        <w:t xml:space="preserve">/15, temeljem odredbe članka 430. Stečajnog zakona (Narodne novine br. 71/15.), dana </w:t>
      </w:r>
      <w:r w:rsidR="000121FF">
        <w:t>9</w:t>
      </w:r>
      <w:r>
        <w:t>. prosinca 2015., objavljuje:</w:t>
      </w:r>
    </w:p>
    <w:p w:rsidRDefault="001E792E" w:rsidP="001E792E" w:rsidR="001E792E" w:rsidRPr="008155EE">
      <w:pPr>
        <w:rPr>
          <w:sz w:val="40"/>
          <w:szCs w:val="40"/>
        </w:rPr>
      </w:pPr>
    </w:p>
    <w:p w:rsidRDefault="001E792E" w:rsidP="001E792E" w:rsidR="001E792E" w:rsidRPr="009E0378">
      <w:pPr>
        <w:jc w:val="center"/>
      </w:pPr>
      <w:r w:rsidRPr="009E0378">
        <w:t>O G L A S</w:t>
      </w:r>
    </w:p>
    <w:p w:rsidRDefault="001E792E" w:rsidP="001E792E" w:rsidR="001E792E" w:rsidRPr="001F6933">
      <w:pPr>
        <w:rPr>
          <w:b/>
        </w:rPr>
      </w:pPr>
    </w:p>
    <w:p w:rsidRDefault="001E792E" w:rsidP="001E792E" w:rsidR="001E792E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0121FF">
        <w:t>ŽUKOVEC – PROMET d.o.o., Žukovec, Žukovec 2,  OIB:  95221664563</w:t>
      </w:r>
      <w:r>
        <w:t xml:space="preserve">. </w:t>
      </w:r>
    </w:p>
    <w:p w:rsidRDefault="001E792E" w:rsidP="001E792E" w:rsidR="001E792E">
      <w:pPr>
        <w:pStyle w:val="Odlomakpopisa"/>
        <w:ind w:left="1428"/>
      </w:pPr>
    </w:p>
    <w:p w:rsidRDefault="001E792E" w:rsidP="001E792E" w:rsidR="001E792E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0121FF">
        <w:t>81.616,00</w:t>
      </w:r>
      <w:r>
        <w:t xml:space="preserve">  kn.</w:t>
      </w:r>
    </w:p>
    <w:p w:rsidRDefault="001E792E" w:rsidP="001E792E" w:rsidR="001E792E">
      <w:pPr>
        <w:ind w:left="360"/>
      </w:pPr>
      <w:r>
        <w:t xml:space="preserve"> </w:t>
      </w:r>
    </w:p>
    <w:p w:rsidRDefault="001E792E" w:rsidP="001E792E" w:rsidR="001E792E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1E792E" w:rsidP="001E792E" w:rsidR="001E792E">
      <w:pPr>
        <w:ind w:firstLine="720"/>
        <w:jc w:val="both"/>
      </w:pPr>
    </w:p>
    <w:p w:rsidRDefault="001E792E" w:rsidP="001E792E" w:rsidR="001E792E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1E792E" w:rsidP="001E792E" w:rsidR="001E792E">
      <w:pPr>
        <w:pStyle w:val="Odlomakpopisa"/>
      </w:pPr>
    </w:p>
    <w:p w:rsidRDefault="001E792E" w:rsidP="001E792E" w:rsidR="001E792E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1E792E" w:rsidP="001E792E" w:rsidR="001E792E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1E792E" w:rsidP="001E792E" w:rsidR="001E792E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1E792E" w:rsidP="001E792E" w:rsidR="001E792E">
      <w:pPr>
        <w:jc w:val="center"/>
      </w:pPr>
    </w:p>
    <w:p w:rsidRDefault="001E792E" w:rsidP="001E792E" w:rsidR="001E792E">
      <w:pPr>
        <w:jc w:val="center"/>
      </w:pPr>
      <w:r>
        <w:t xml:space="preserve">U Zagrebu, </w:t>
      </w:r>
      <w:r w:rsidR="000121FF">
        <w:t>9</w:t>
      </w:r>
      <w:r>
        <w:t>. prosinca 2015.</w:t>
      </w:r>
    </w:p>
    <w:p w:rsidRDefault="001E792E" w:rsidP="001E792E" w:rsidR="001E792E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1E792E" w:rsidP="001E792E" w:rsidR="001E792E">
      <w:pPr>
        <w:jc w:val="right"/>
      </w:pPr>
      <w:r>
        <w:t xml:space="preserve">          Jelena Vučemilo Manojlovski </w:t>
      </w:r>
    </w:p>
    <w:p w:rsidRDefault="001E792E" w:rsidP="001E792E" w:rsidR="001E792E">
      <w:pPr>
        <w:jc w:val="right"/>
      </w:pPr>
    </w:p>
    <w:p w:rsidRDefault="001E792E" w:rsidP="001E792E" w:rsidR="001E792E">
      <w:pPr>
        <w:jc w:val="right"/>
      </w:pPr>
    </w:p>
    <w:p w:rsidRDefault="001E792E" w:rsidP="001E792E" w:rsidR="001E792E">
      <w:pPr>
        <w:jc w:val="right"/>
      </w:pPr>
    </w:p>
    <w:p w:rsidRDefault="001E792E" w:rsidP="001E792E" w:rsidR="001E792E">
      <w:pPr>
        <w:jc w:val="right"/>
      </w:pPr>
    </w:p>
    <w:p w:rsidRDefault="001E792E" w:rsidP="001E792E" w:rsidR="001E792E"/>
    <w:p w:rsidRDefault="000D481B" w:rsidP="000D481B" w:rsidR="000D481B">
      <w:r>
        <w:t>DNA:</w:t>
      </w:r>
    </w:p>
    <w:p w:rsidRDefault="000D481B" w:rsidP="000D481B" w:rsidR="000D481B">
      <w:pPr>
        <w:pStyle w:val="Odlomakpopisa"/>
        <w:numPr>
          <w:ilvl w:val="0"/>
          <w:numId w:val="3"/>
        </w:numPr>
      </w:pPr>
      <w:r>
        <w:t>E-oglasna ploča 45 dana (+3 dana)</w:t>
      </w:r>
    </w:p>
    <w:p w:rsidRDefault="000D481B" w:rsidP="000D481B" w:rsidR="000D481B">
      <w:pPr>
        <w:pStyle w:val="Odlomakpopisa"/>
        <w:numPr>
          <w:ilvl w:val="0"/>
          <w:numId w:val="3"/>
        </w:numPr>
      </w:pPr>
      <w:r>
        <w:t>spis</w:t>
      </w:r>
    </w:p>
    <w:p w:rsidRDefault="000D481B" w:rsidP="000D481B" w:rsidR="000D481B"/>
    <w:p w:rsidRDefault="001E792E" w:rsidP="001E792E" w:rsidR="001E792E"/>
    <w:p w:rsidRDefault="001E792E" w:rsidP="001E792E" w:rsidR="001E792E"/>
    <w:p w:rsidRDefault="001E792E" w:rsidP="001E792E" w:rsidR="001E792E"/>
    <w:p w:rsidRDefault="001E792E" w:rsidP="001E792E" w:rsidR="001E792E"/>
    <w:p w:rsidRDefault="001E792E" w:rsidP="001E792E" w:rsidR="001E792E"/>
    <w:p w:rsidRDefault="001E792E" w:rsidP="001E792E" w:rsidR="001E792E"/>
    <w:p w:rsidRDefault="001E792E" w:rsidP="001E792E" w:rsidR="001E792E"/>
    <w:p w:rsidRDefault="001E792E" w:rsidP="001E792E" w:rsidR="001E792E"/>
    <w:p w:rsidRDefault="001E792E" w:rsidP="001E792E" w:rsidR="001E792E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5A9B" w:rsidR="005E3697">
      <w:r>
        <w:separator/>
      </w:r>
    </w:p>
  </w:endnote>
  <w:endnote w:id="0" w:type="continuationSeparator">
    <w:p w:rsidRDefault="00605A9B" w:rsidR="005E36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5A9B" w:rsidR="005E3697">
      <w:r>
        <w:separator/>
      </w:r>
    </w:p>
  </w:footnote>
  <w:footnote w:id="0" w:type="continuationSeparator">
    <w:p w:rsidRDefault="00605A9B" w:rsidR="005E36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21FF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481B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21FF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481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D481B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792E"/>
    <w:rsid w:val="000121FF"/>
    <w:rsid w:val="000D481B"/>
    <w:rsid w:val="001E792E"/>
    <w:rsid w:val="005E3697"/>
    <w:rsid w:val="00605A9B"/>
    <w:rsid w:val="006B2A6A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E792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1E792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1E792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1E792E"/>
  </w:style>
  <w:style w:styleId="Odlomakpopisa" w:type="paragraph">
    <w:name w:val="List Paragraph"/>
    <w:basedOn w:val="Normal"/>
    <w:uiPriority w:val="34"/>
    <w:qFormat/>
    <w:rsid w:val="001E792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E79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E792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05A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5A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5A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5A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5A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E792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1E79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1E792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1E792E"/>
  </w:style>
  <w:style w:styleId="Odlomakpopisa" w:type="paragraph">
    <w:name w:val="List Paragraph"/>
    <w:basedOn w:val="Normal"/>
    <w:uiPriority w:val="34"/>
    <w:qFormat/>
    <w:rsid w:val="001E792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E79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E792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05A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5A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5A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5A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5A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0491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St-3899/2015-5</izvorni_sadrzaj>
    <derivirana_varijabla naziv="DomainObject.Oznaka_1">St-3899/2015-5</derivirana_varijabla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3899</izvorni_sadrzaj>
    <derivirana_varijabla naziv="DomainObject.Predmet.Broj_1">3899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St-3899/2015</izvorni_sadrzaj>
    <derivirana_varijabla naziv="DomainObject.Predmet.OznakaBroj_1">St-3899/2015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ŽUKOVEC - PROMET d.o.o.</izvorni_sadrzaj>
    <derivirana_varijabla naziv="DomainObject.Predmet.ProtustrankaFormated_1">  ŽUKOVEC - PROMET d.o.o.</derivirana_varijabla>
  </DomainObject.Predmet.ProtustrankaFormated>
  <DomainObject.Predmet.ProtustrankaFormatedOIB>
    <izvorni_sadrzaj>  ŽUKOVEC - PROMET d.o.o., OIB 95221664563</izvorni_sadrzaj>
    <derivirana_varijabla naziv="DomainObject.Predmet.ProtustrankaFormatedOIB_1">  ŽUKOVEC - PROMET d.o.o., OIB 95221664563</derivirana_varijabla>
  </DomainObject.Predmet.ProtustrankaFormatedOIB>
  <DomainObject.Predmet.ProtustrankaFormatedWithAdress>
    <izvorni_sadrzaj> ŽUKOVEC - PROMET d.o.o., Žukovec 2, 10342 Žukovec</izvorni_sadrzaj>
    <derivirana_varijabla naziv="DomainObject.Predmet.ProtustrankaFormatedWithAdress_1"> ŽUKOVEC - PROMET d.o.o., Žukovec 2, 10342 Žukovec</derivirana_varijabla>
  </DomainObject.Predmet.ProtustrankaFormatedWithAdress>
  <DomainObject.Predmet.ProtustrankaFormatedWithAdressOIB>
    <izvorni_sadrzaj> ŽUKOVEC - PROMET d.o.o., OIB 95221664563, Žukovec 2, 10342 Žukovec</izvorni_sadrzaj>
    <derivirana_varijabla naziv="DomainObject.Predmet.ProtustrankaFormatedWithAdressOIB_1"> ŽUKOVEC - PROMET d.o.o., OIB 95221664563, Žukovec 2, 10342 Žukovec</derivirana_varijabla>
  </DomainObject.Predmet.ProtustrankaFormatedWithAdressOIB>
  <DomainObject.Predmet.ProtustrankaWithAdress>
    <izvorni_sadrzaj>ŽUKOVEC - PROMET d.o.o. Žukovec 2, 10342 Žukovec</izvorni_sadrzaj>
    <derivirana_varijabla naziv="DomainObject.Predmet.ProtustrankaWithAdress_1">ŽUKOVEC - PROMET d.o.o. Žukovec 2, 10342 Žukovec</derivirana_varijabla>
  </DomainObject.Predmet.ProtustrankaWithAdress>
  <DomainObject.Predmet.ProtustrankaWithAdressOIB>
    <izvorni_sadrzaj>ŽUKOVEC - PROMET d.o.o., OIB 95221664563, Žukovec 2, 10342 Žukovec</izvorni_sadrzaj>
    <derivirana_varijabla naziv="DomainObject.Predmet.ProtustrankaWithAdressOIB_1">ŽUKOVEC - PROMET d.o.o., OIB 95221664563, Žukovec 2, 10342 Žukovec</derivirana_varijabla>
  </DomainObject.Predmet.ProtustrankaWithAdressOIB>
  <DomainObject.Predmet.ProtustrankaNazivFormated>
    <izvorni_sadrzaj>ŽUKOVEC - PROMET d.o.o.</izvorni_sadrzaj>
    <derivirana_varijabla naziv="DomainObject.Predmet.ProtustrankaNazivFormated_1">ŽUKOVEC - PROMET d.o.o.</derivirana_varijabla>
  </DomainObject.Predmet.ProtustrankaNazivFormated>
  <DomainObject.Predmet.ProtustrankaNazivFormatedOIB>
    <izvorni_sadrzaj>ŽUKOVEC - PROMET d.o.o., OIB 95221664563</izvorni_sadrzaj>
    <derivirana_varijabla naziv="DomainObject.Predmet.ProtustrankaNazivFormatedOIB_1">ŽUKOVEC - PROMET d.o.o., OIB 95221664563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ŽUKOVEC - PROMET d.o.o.</item>
    </izvorni_sadrzaj>
    <derivirana_varijabla naziv="DomainObject.Predmet.ProtuStrankaListFormated_1">
      <item>ŽUKOVEC - PROMET d.o.o.</item>
    </derivirana_varijabla>
  </DomainObject.Predmet.ProtuStrankaListFormated>
  <DomainObject.Predmet.ProtuStrankaListFormatedOIB>
    <izvorni_sadrzaj>
      <item>ŽUKOVEC - PROMET d.o.o., OIB 95221664563</item>
    </izvorni_sadrzaj>
    <derivirana_varijabla naziv="DomainObject.Predmet.ProtuStrankaListFormatedOIB_1">
      <item>ŽUKOVEC - PROMET d.o.o., OIB 95221664563</item>
    </derivirana_varijabla>
  </DomainObject.Predmet.ProtuStrankaListFormatedOIB>
  <DomainObject.Predmet.ProtuStrankaListFormatedWithAdress>
    <izvorni_sadrzaj>
      <item>ŽUKOVEC - PROMET d.o.o., Žukovec 2, 10342 Žukovec</item>
    </izvorni_sadrzaj>
    <derivirana_varijabla naziv="DomainObject.Predmet.ProtuStrankaListFormatedWithAdress_1">
      <item>ŽUKOVEC - PROMET d.o.o., Žukovec 2, 10342 Žukovec</item>
    </derivirana_varijabla>
  </DomainObject.Predmet.ProtuStrankaListFormatedWithAdress>
  <DomainObject.Predmet.ProtuStrankaListFormatedWithAdressOIB>
    <izvorni_sadrzaj>
      <item>ŽUKOVEC - PROMET d.o.o., OIB 95221664563, Žukovec 2, 10342 Žukovec</item>
    </izvorni_sadrzaj>
    <derivirana_varijabla naziv="DomainObject.Predmet.ProtuStrankaListFormatedWithAdressOIB_1">
      <item>ŽUKOVEC - PROMET d.o.o., OIB 95221664563, Žukovec 2, 10342 Žukovec</item>
    </derivirana_varijabla>
  </DomainObject.Predmet.ProtuStrankaListFormatedWithAdressOIB>
  <DomainObject.Predmet.ProtuStrankaListNazivFormated>
    <izvorni_sadrzaj>
      <item>ŽUKOVEC - PROMET d.o.o.</item>
    </izvorni_sadrzaj>
    <derivirana_varijabla naziv="DomainObject.Predmet.ProtuStrankaListNazivFormated_1">
      <item>ŽUKOVEC - PROMET d.o.o.</item>
    </derivirana_varijabla>
  </DomainObject.Predmet.ProtuStrankaListNazivFormated>
  <DomainObject.Predmet.ProtuStrankaListNazivFormatedOIB>
    <izvorni_sadrzaj>
      <item>ŽUKOVEC - PROMET d.o.o., OIB 95221664563</item>
    </izvorni_sadrzaj>
    <derivirana_varijabla naziv="DomainObject.Predmet.ProtuStrankaListNazivFormatedOIB_1">
      <item>ŽUKOVEC - PROMET d.o.o., OIB 95221664563</item>
    </derivirana_varijabla>
  </DomainObject.Predmet.ProtuStrankaListNazivFormatedOIB>
  <DomainObject.Predmet.OstaliListFormated>
    <izvorni_sadrzaj>
      <item>Ljubomir Petraš</item>
    </izvorni_sadrzaj>
    <derivirana_varijabla naziv="DomainObject.Predmet.OstaliListFormated_1">
      <item>Ljubomir Petraš</item>
    </derivirana_varijabla>
  </DomainObject.Predmet.OstaliListFormated>
  <DomainObject.Predmet.OstaliListFormatedOIB>
    <izvorni_sadrzaj>
      <item>Ljubomir Petraš, OIB 52234507311</item>
    </izvorni_sadrzaj>
    <derivirana_varijabla naziv="DomainObject.Predmet.OstaliListFormatedOIB_1">
      <item>Ljubomir Petraš, OIB 52234507311</item>
    </derivirana_varijabla>
  </DomainObject.Predmet.OstaliListFormatedOIB>
  <DomainObject.Predmet.OstaliListFormatedWithAdress>
    <izvorni_sadrzaj>
      <item>Ljubomir Petraš, Žukovec 2, 10342 Žukovec</item>
    </izvorni_sadrzaj>
    <derivirana_varijabla naziv="DomainObject.Predmet.OstaliListFormatedWithAdress_1">
      <item>Ljubomir Petraš, Žukovec 2, 10342 Žukovec</item>
    </derivirana_varijabla>
  </DomainObject.Predmet.OstaliListFormatedWithAdress>
  <DomainObject.Predmet.OstaliListFormatedWithAdressOIB>
    <izvorni_sadrzaj>
      <item>Ljubomir Petraš, OIB 52234507311, Žukovec 2, 10342 Žukovec</item>
    </izvorni_sadrzaj>
    <derivirana_varijabla naziv="DomainObject.Predmet.OstaliListFormatedWithAdressOIB_1">
      <item>Ljubomir Petraš, OIB 52234507311, Žukovec 2, 10342 Žukovec</item>
    </derivirana_varijabla>
  </DomainObject.Predmet.OstaliListFormatedWithAdressOIB>
  <DomainObject.Predmet.OstaliListNazivFormated>
    <izvorni_sadrzaj>
      <item>Ljubomir Petraš</item>
    </izvorni_sadrzaj>
    <derivirana_varijabla naziv="DomainObject.Predmet.OstaliListNazivFormated_1">
      <item>Ljubomir Petraš</item>
    </derivirana_varijabla>
  </DomainObject.Predmet.OstaliListNazivFormated>
  <DomainObject.Predmet.OstaliListNazivFormatedOIB>
    <izvorni_sadrzaj>
      <item>Ljubomir Petraš, OIB 52234507311</item>
    </izvorni_sadrzaj>
    <derivirana_varijabla naziv="DomainObject.Predmet.OstaliListNazivFormatedOIB_1">
      <item>Ljubomir Petraš, OIB 52234507311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>St-3899/2015-5</izvorni_sadrzaj>
    <derivirana_varijabla naziv="DomainObject.PoslovniBrojDokumenta_1">St-3899/2015-5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ŽUKOVEC - PROMET d.o.o.</izvorni_sadrzaj>
    <derivirana_varijabla naziv="DomainObject.Predmet.ProtustrankaIDrugi_1">ŽUKOVEC -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ŽUKOVEC - PROMET d.o.o., OIB 95221664563, Žukovec 2, 10342 Žukovec</izvorni_sadrzaj>
    <derivirana_varijabla naziv="DomainObject.Predmet.ProtustrankaIDrugiAdressOIB_1">ŽUKOVEC - PROMET d.o.o., OIB 95221664563, Žukovec 2, 10342 Žukovec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ŽUKOVEC - PROMET d.o.o.</item>
      <item>Ljubomir Petraš</item>
    </izvorni_sadrzaj>
    <derivirana_varijabla naziv="DomainObject.Predmet.SudioniciListNaziv_1">
      <item>FINA Regionalni centar Zagreb</item>
      <item>ŽUKOVEC - PROMET d.o.o.</item>
      <item>Ljubomir Petraš</item>
    </derivirana_varijabla>
  </DomainObject.Predmet.SudioniciListNaziv>
  <DomainObject.Predmet.SudioniciListAdressOIB>
    <izvorni_sadrzaj>
      <item>FINA Regionalni centar Zagreb, OIB 85821130368, Trg svibanjskih žrtava 1995. 1,10000 Zagreb</item>
      <item>ŽUKOVEC - PROMET d.o.o., OIB 95221664563, Žukovec 2,10342 Žukovec</item>
      <item>Ljubomir Petraš, OIB 52234507311, Žukovec 2,10342 Žukovec</item>
    </izvorni_sadrzaj>
    <derivirana_varijabla naziv="DomainObject.Predmet.SudioniciListAdressOIB_1">
      <item>FINA Regionalni centar Zagreb, OIB 85821130368, Trg svibanjskih žrtava 1995. 1,10000 Zagreb</item>
      <item>ŽUKOVEC - PROMET d.o.o., OIB 95221664563, Žukovec 2,10342 Žukovec</item>
      <item>Ljubomir Petraš, OIB 52234507311, Žukovec 2,10342 Žukovec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95221664563</item>
      <item>, OIB 52234507311</item>
    </izvorni_sadrzaj>
    <derivirana_varijabla naziv="DomainObject.Predmet.SudioniciListNazivOIB_1">
      <item>, OIB 85821130368</item>
      <item>, OIB 95221664563</item>
      <item>, OIB 52234507311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245</properties:Words>
  <properties:Characters>1342</properties:Characters>
  <properties:Lines>61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2015-12-09T08:21:00Z</dcterms:created>
  <dc:creator>Jelena Vučemilo Manojlovski</dc:creator>
  <cp:lastModifiedBy>Maja Kovač</cp:lastModifiedBy>
  <dcterms:modified xmlns:xsi="http://www.w3.org/2001/XMLSchema-instance" xsi:type="dcterms:W3CDTF">2015-12-10T07:25:00Z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St-3899/2015-5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