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fa81d" w14:paraId="20fa81d"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2933C4">
        <w:rPr>
          <w:b/>
        </w:rPr>
        <w:t>1</w:t>
      </w:r>
      <w:r w:rsidR="00384CE0">
        <w:rPr>
          <w:b/>
        </w:rPr>
        <w:t>326</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Stalna služba u Dubrovniku,</w:t>
      </w:r>
      <w:r w:rsidR="004A3EB4" w:rsidRPr="007303A9">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005D561D">
        <w:t xml:space="preserve"> </w:t>
      </w:r>
      <w:r w:rsidR="00384CE0">
        <w:t>DUGA</w:t>
      </w:r>
      <w:r w:rsidR="00D7102E">
        <w:t xml:space="preserve"> </w:t>
      </w:r>
      <w:r w:rsidR="001519C5">
        <w:t xml:space="preserve">d.o.o., </w:t>
      </w:r>
      <w:r w:rsidR="00384CE0">
        <w:t>Močići, Močići 34</w:t>
      </w:r>
      <w:r w:rsidR="009E2AC0">
        <w:t>,</w:t>
      </w:r>
      <w:r w:rsidR="005D561D">
        <w:t xml:space="preserve"> </w:t>
      </w:r>
      <w:r w:rsidR="00023585" w:rsidRPr="007303A9">
        <w:t xml:space="preserve">OIB: </w:t>
      </w:r>
      <w:r w:rsidR="00384CE0">
        <w:t>71787270502</w:t>
      </w:r>
      <w:r w:rsidR="00EF1407" w:rsidRPr="007303A9">
        <w:t>,</w:t>
      </w:r>
      <w:r w:rsidR="00902E57" w:rsidRPr="007303A9">
        <w:t xml:space="preserve"> dana </w:t>
      </w:r>
      <w:r w:rsidR="00E03274">
        <w:t>1</w:t>
      </w:r>
      <w:r w:rsidR="006820A8">
        <w:t>8</w:t>
      </w:r>
      <w:r w:rsidR="00902E57" w:rsidRPr="007303A9">
        <w:t xml:space="preserve">. </w:t>
      </w:r>
      <w:r w:rsidR="006820A8">
        <w:t>sr</w:t>
      </w:r>
      <w:r w:rsidR="00500ACD">
        <w:t>pnj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005D561D">
        <w:t xml:space="preserve"> </w:t>
      </w:r>
      <w:r w:rsidR="00384CE0" w:rsidRPr="00384CE0">
        <w:t>DUGA d.o.o., Močići, Močići 34, OIB: 71787270502</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4F75F3">
        <w:t>2</w:t>
      </w:r>
      <w:r w:rsidRPr="007303A9">
        <w:t>, za dan</w:t>
      </w:r>
    </w:p>
    <w:p w:rsidRDefault="00BD50F0" w:rsidP="007A456E" w:rsidR="00BD50F0" w:rsidRPr="007303A9">
      <w:pPr>
        <w:ind w:hanging="705" w:left="705"/>
        <w:jc w:val="both"/>
      </w:pPr>
    </w:p>
    <w:p w:rsidRDefault="006820A8" w:rsidP="00B70172" w:rsidR="00B70172" w:rsidRPr="007303A9">
      <w:pPr>
        <w:jc w:val="center"/>
        <w:rPr>
          <w:b/>
          <w:u w:val="single"/>
        </w:rPr>
      </w:pPr>
      <w:r>
        <w:rPr>
          <w:b/>
          <w:u w:val="single"/>
        </w:rPr>
        <w:t>07</w:t>
      </w:r>
      <w:r w:rsidR="00A3143C" w:rsidRPr="007303A9">
        <w:rPr>
          <w:b/>
          <w:u w:val="single"/>
        </w:rPr>
        <w:t xml:space="preserve">. </w:t>
      </w:r>
      <w:r>
        <w:rPr>
          <w:b/>
          <w:u w:val="single"/>
        </w:rPr>
        <w:t>rujn</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9320E7">
        <w:rPr>
          <w:b/>
          <w:u w:val="single"/>
        </w:rPr>
        <w:t>1</w:t>
      </w:r>
      <w:r w:rsidR="00530291">
        <w:rPr>
          <w:b/>
          <w:u w:val="single"/>
        </w:rPr>
        <w:t>3</w:t>
      </w:r>
      <w:r w:rsidR="004A11A6" w:rsidRPr="007303A9">
        <w:rPr>
          <w:b/>
          <w:u w:val="single"/>
        </w:rPr>
        <w:t>,</w:t>
      </w:r>
      <w:r w:rsidR="00384CE0">
        <w:rPr>
          <w:b/>
          <w:u w:val="single"/>
        </w:rPr>
        <w:t>3</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677547">
        <w:t>k</w:t>
      </w:r>
      <w:r w:rsidRPr="007303A9">
        <w:t xml:space="preserve"> dužnika </w:t>
      </w:r>
      <w:r w:rsidR="00384CE0">
        <w:t>Ilija Dugandžić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4F75F3">
        <w:t>ku</w:t>
      </w:r>
      <w:r w:rsidRPr="007303A9">
        <w:t xml:space="preserve"> po zakonu dužnika </w:t>
      </w:r>
      <w:r w:rsidR="00384CE0" w:rsidRPr="00384CE0">
        <w:t>Ilija Dugandžić</w:t>
      </w:r>
      <w:r w:rsidR="00580675" w:rsidRPr="00580675">
        <w:t xml:space="preserve">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AC3607">
        <w:t>, Podružnica Dubrovnik</w:t>
      </w:r>
      <w:r w:rsidR="00A82C2A" w:rsidRPr="007303A9">
        <w:t xml:space="preserve"> </w:t>
      </w:r>
      <w:r w:rsidRPr="007303A9">
        <w:t xml:space="preserve">je prijedlogom </w:t>
      </w:r>
      <w:r w:rsidR="006D281F" w:rsidRPr="007303A9">
        <w:t>zaprimljenim na</w:t>
      </w:r>
      <w:r w:rsidRPr="007303A9">
        <w:t xml:space="preserve"> Trgovačkom sudu u Splitu,</w:t>
      </w:r>
      <w:r w:rsidR="006D281F" w:rsidRPr="007303A9">
        <w:t xml:space="preserve"> Stalnoj službi u Dubrovniku,</w:t>
      </w:r>
      <w:r w:rsidRPr="007303A9">
        <w:t xml:space="preserve"> </w:t>
      </w:r>
      <w:r w:rsidR="008E724D" w:rsidRPr="007303A9">
        <w:t xml:space="preserve">dana </w:t>
      </w:r>
      <w:r w:rsidR="00384CE0">
        <w:t>01</w:t>
      </w:r>
      <w:r w:rsidR="000B4CD9" w:rsidRPr="007303A9">
        <w:t xml:space="preserve">. </w:t>
      </w:r>
      <w:r w:rsidR="00384CE0">
        <w:t>lip</w:t>
      </w:r>
      <w:r w:rsidR="001519C5">
        <w:t>nj</w:t>
      </w:r>
      <w:r w:rsidR="00041083" w:rsidRPr="007303A9">
        <w:t>a</w:t>
      </w:r>
      <w:r w:rsidRPr="007303A9">
        <w:t xml:space="preserve"> 201</w:t>
      </w:r>
      <w:r w:rsidR="00692112" w:rsidRPr="007303A9">
        <w:t>6</w:t>
      </w:r>
      <w:r w:rsidRPr="007303A9">
        <w:t xml:space="preserve">. godine predložio otvaranje stečajnog postupka nad dužnikom </w:t>
      </w:r>
      <w:r w:rsidR="00384CE0" w:rsidRPr="00384CE0">
        <w:t>DUGA d.o.o., Močići, Močići 34, OIB: 71787270502</w:t>
      </w:r>
      <w:r w:rsidRPr="007303A9">
        <w:t xml:space="preserve">. </w:t>
      </w:r>
      <w:r w:rsidR="00AC3607" w:rsidRPr="00AC3607">
        <w:t xml:space="preserve">U prijedlogu se u bitnome navodi da temeljem čl. </w:t>
      </w:r>
      <w:r w:rsidR="00530291">
        <w:t>444</w:t>
      </w:r>
      <w:r w:rsidR="00125B98">
        <w:t xml:space="preserve">. st. </w:t>
      </w:r>
      <w:r w:rsidR="00530291">
        <w:t>2</w:t>
      </w:r>
      <w:r w:rsidR="00AC3607" w:rsidRPr="00AC3607">
        <w:t xml:space="preserve">. SZ-a podnosi prijedlog, te da na dan </w:t>
      </w:r>
      <w:r w:rsidR="00530291">
        <w:t>01</w:t>
      </w:r>
      <w:r w:rsidR="00125B98">
        <w:t>.0</w:t>
      </w:r>
      <w:r w:rsidR="00152EFD">
        <w:t>9</w:t>
      </w:r>
      <w:r w:rsidR="00125B98">
        <w:t>.201</w:t>
      </w:r>
      <w:r w:rsidR="00152EFD">
        <w:t>5</w:t>
      </w:r>
      <w:r w:rsidR="00AC3607" w:rsidRPr="00AC3607">
        <w:t xml:space="preserve">.g. dužnik ima u očevidniku redoslijeda osnova za plaćanje evidentirane osnove za plaćanje u neprekinutom razdoblju od </w:t>
      </w:r>
      <w:r w:rsidR="00384CE0">
        <w:t>1413</w:t>
      </w:r>
      <w:r w:rsidR="00AC3607" w:rsidRPr="00AC3607">
        <w:t xml:space="preserve"> dana u ukupnom iznosu od </w:t>
      </w:r>
      <w:r w:rsidR="00384CE0">
        <w:t>782.274,40</w:t>
      </w:r>
      <w:r w:rsidR="00500ACD">
        <w:t xml:space="preserve"> kuna u koji iznos </w:t>
      </w:r>
      <w:r w:rsidR="00AC3607" w:rsidRPr="00AC3607">
        <w:t xml:space="preserve">je uračunata kamata i naknada predlagatelja za provedbu ovrhe na novčanim sredstvima. Navodi se da dužnik ima </w:t>
      </w:r>
      <w:r w:rsidR="00384CE0">
        <w:t>dva</w:t>
      </w:r>
      <w:r w:rsidR="00E70C37">
        <w:t xml:space="preserve"> </w:t>
      </w:r>
      <w:r w:rsidR="00AC3607">
        <w:t>zaposlen</w:t>
      </w:r>
      <w:r w:rsidR="004802A6">
        <w:t>ika</w:t>
      </w:r>
      <w:r w:rsidR="001872A4">
        <w:t>, te</w:t>
      </w:r>
      <w:r w:rsidR="00BA4BBF">
        <w:t xml:space="preserve"> </w:t>
      </w:r>
      <w:r w:rsidR="00384CE0">
        <w:t>da i</w:t>
      </w:r>
      <w:r w:rsidR="00152EFD">
        <w:t xml:space="preserve">ma </w:t>
      </w:r>
      <w:r w:rsidR="00047C31">
        <w:t>otvoren račun</w:t>
      </w:r>
      <w:r w:rsidR="00384CE0">
        <w:t xml:space="preserve"> kod Sberbank d.d</w:t>
      </w:r>
      <w:r w:rsidR="001234A2">
        <w:t>.</w:t>
      </w:r>
    </w:p>
    <w:p w:rsidRDefault="00AC3607" w:rsidP="00AC3607" w:rsidR="00AC3607"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E03274">
        <w:rPr>
          <w:b/>
        </w:rPr>
        <w:t>1</w:t>
      </w:r>
      <w:r w:rsidR="00046CA5">
        <w:rPr>
          <w:b/>
        </w:rPr>
        <w:t>8</w:t>
      </w:r>
      <w:r w:rsidR="008C679E" w:rsidRPr="007303A9">
        <w:rPr>
          <w:b/>
        </w:rPr>
        <w:t xml:space="preserve">. </w:t>
      </w:r>
      <w:r w:rsidR="00046CA5">
        <w:rPr>
          <w:b/>
        </w:rPr>
        <w:t>srpnj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E4ACA">
      <w:r w:rsidRPr="007303A9">
        <w:t>- zastupni</w:t>
      </w:r>
      <w:r w:rsidR="00C52855">
        <w:t>ku</w:t>
      </w:r>
      <w:r w:rsidR="00CC2AC0">
        <w:t xml:space="preserve"> </w:t>
      </w:r>
      <w:r w:rsidRPr="007303A9">
        <w:t>po zakonu dužnika</w:t>
      </w:r>
      <w:r w:rsidR="00046CA5" w:rsidRPr="00046CA5">
        <w:t xml:space="preserve"> </w:t>
      </w:r>
      <w:r w:rsidR="00384CE0" w:rsidRPr="00384CE0">
        <w:t>Ilija Dugandžić</w:t>
      </w:r>
    </w:p>
    <w:p w:rsidRDefault="008C679E" w:rsidP="008C679E" w:rsidR="008C679E">
      <w:r w:rsidRPr="007303A9">
        <w:t xml:space="preserve">- FINA, </w:t>
      </w:r>
      <w:r w:rsidR="00A90EF9">
        <w:t>RC Split</w:t>
      </w:r>
      <w:r w:rsidRPr="007303A9">
        <w:t>,</w:t>
      </w:r>
      <w:r w:rsidR="00255C72">
        <w:t xml:space="preserve"> Podružnica Dubrovnik</w:t>
      </w:r>
      <w:r w:rsidR="00692112" w:rsidRPr="007303A9">
        <w:t xml:space="preserve"> </w:t>
      </w:r>
    </w:p>
    <w:p w:rsidRDefault="00384CE0" w:rsidP="008C679E" w:rsidR="00384CE0">
      <w:r>
        <w:t>-</w:t>
      </w:r>
      <w:r w:rsidRPr="00384CE0">
        <w:t xml:space="preserve"> </w:t>
      </w:r>
      <w:r>
        <w:t>Sberbank d.d.</w:t>
      </w:r>
    </w:p>
    <w:p w:rsidRDefault="008C679E" w:rsidP="00A90EF9"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337C3C">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2933C4">
      <w:rPr>
        <w:rFonts w:hAnsi="Book Antiqua" w:ascii="Book Antiqua"/>
        <w:b/>
        <w:sz w:val="20"/>
        <w:szCs w:val="20"/>
      </w:rPr>
      <w:t>1</w:t>
    </w:r>
    <w:r w:rsidR="00CF6210">
      <w:rPr>
        <w:rFonts w:hAnsi="Book Antiqua" w:ascii="Book Antiqua"/>
        <w:b/>
        <w:sz w:val="20"/>
        <w:szCs w:val="20"/>
      </w:rPr>
      <w:t>3</w:t>
    </w:r>
    <w:r w:rsidR="00384CE0">
      <w:rPr>
        <w:rFonts w:hAnsi="Book Antiqua" w:ascii="Book Antiqua"/>
        <w:b/>
        <w:sz w:val="20"/>
        <w:szCs w:val="20"/>
      </w:rPr>
      <w:t>26</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234E0"/>
    <w:rsid w:val="00023585"/>
    <w:rsid w:val="000258DB"/>
    <w:rsid w:val="00040488"/>
    <w:rsid w:val="00041083"/>
    <w:rsid w:val="000437A1"/>
    <w:rsid w:val="00043FE9"/>
    <w:rsid w:val="00046CA5"/>
    <w:rsid w:val="00047C31"/>
    <w:rsid w:val="00052AA5"/>
    <w:rsid w:val="00064E57"/>
    <w:rsid w:val="000653F3"/>
    <w:rsid w:val="00074FFE"/>
    <w:rsid w:val="00095006"/>
    <w:rsid w:val="000A1380"/>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6318"/>
    <w:rsid w:val="001519C5"/>
    <w:rsid w:val="00152EFD"/>
    <w:rsid w:val="001634EF"/>
    <w:rsid w:val="001669F9"/>
    <w:rsid w:val="001732D0"/>
    <w:rsid w:val="001760FC"/>
    <w:rsid w:val="001872A4"/>
    <w:rsid w:val="00187486"/>
    <w:rsid w:val="0019547D"/>
    <w:rsid w:val="00197037"/>
    <w:rsid w:val="001972E3"/>
    <w:rsid w:val="001B0A43"/>
    <w:rsid w:val="001B14F0"/>
    <w:rsid w:val="001B3866"/>
    <w:rsid w:val="001B720A"/>
    <w:rsid w:val="001C281C"/>
    <w:rsid w:val="001C5050"/>
    <w:rsid w:val="001D2088"/>
    <w:rsid w:val="001D627F"/>
    <w:rsid w:val="00202E9C"/>
    <w:rsid w:val="00215C9F"/>
    <w:rsid w:val="002258D7"/>
    <w:rsid w:val="002309A3"/>
    <w:rsid w:val="00241FF9"/>
    <w:rsid w:val="00255C72"/>
    <w:rsid w:val="0025616F"/>
    <w:rsid w:val="0025703D"/>
    <w:rsid w:val="0026485A"/>
    <w:rsid w:val="002653C5"/>
    <w:rsid w:val="00270034"/>
    <w:rsid w:val="0027060D"/>
    <w:rsid w:val="0027349C"/>
    <w:rsid w:val="00276F44"/>
    <w:rsid w:val="00287E14"/>
    <w:rsid w:val="00290903"/>
    <w:rsid w:val="0029337E"/>
    <w:rsid w:val="002933C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07325"/>
    <w:rsid w:val="00320035"/>
    <w:rsid w:val="00325999"/>
    <w:rsid w:val="00325D86"/>
    <w:rsid w:val="00331AD9"/>
    <w:rsid w:val="003356EA"/>
    <w:rsid w:val="00336E01"/>
    <w:rsid w:val="00337C3C"/>
    <w:rsid w:val="00346A04"/>
    <w:rsid w:val="00346F6D"/>
    <w:rsid w:val="00350EC9"/>
    <w:rsid w:val="0035202B"/>
    <w:rsid w:val="0035781D"/>
    <w:rsid w:val="003709C2"/>
    <w:rsid w:val="00370E70"/>
    <w:rsid w:val="003736A8"/>
    <w:rsid w:val="00384CE0"/>
    <w:rsid w:val="00387EEE"/>
    <w:rsid w:val="003A2414"/>
    <w:rsid w:val="003A5A80"/>
    <w:rsid w:val="003C3648"/>
    <w:rsid w:val="003C3871"/>
    <w:rsid w:val="003C4CB0"/>
    <w:rsid w:val="003F2396"/>
    <w:rsid w:val="003F3F4B"/>
    <w:rsid w:val="003F773B"/>
    <w:rsid w:val="004017B4"/>
    <w:rsid w:val="0040699F"/>
    <w:rsid w:val="00406DCB"/>
    <w:rsid w:val="004129EC"/>
    <w:rsid w:val="00420BA7"/>
    <w:rsid w:val="004221D4"/>
    <w:rsid w:val="00423866"/>
    <w:rsid w:val="004375FB"/>
    <w:rsid w:val="00437DC8"/>
    <w:rsid w:val="0044258E"/>
    <w:rsid w:val="00445ABB"/>
    <w:rsid w:val="00447FF5"/>
    <w:rsid w:val="00455C35"/>
    <w:rsid w:val="004576CC"/>
    <w:rsid w:val="00462520"/>
    <w:rsid w:val="004802A6"/>
    <w:rsid w:val="00481366"/>
    <w:rsid w:val="00481CEA"/>
    <w:rsid w:val="00483CD7"/>
    <w:rsid w:val="00485C3E"/>
    <w:rsid w:val="004A0D05"/>
    <w:rsid w:val="004A11A6"/>
    <w:rsid w:val="004A1C8A"/>
    <w:rsid w:val="004A3EB4"/>
    <w:rsid w:val="004B25C3"/>
    <w:rsid w:val="004D1B5C"/>
    <w:rsid w:val="004D5263"/>
    <w:rsid w:val="004D559C"/>
    <w:rsid w:val="004E792B"/>
    <w:rsid w:val="004F53EF"/>
    <w:rsid w:val="004F75F3"/>
    <w:rsid w:val="005009E8"/>
    <w:rsid w:val="00500ACD"/>
    <w:rsid w:val="005208E1"/>
    <w:rsid w:val="00527C4D"/>
    <w:rsid w:val="00530291"/>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0675"/>
    <w:rsid w:val="00581857"/>
    <w:rsid w:val="00584672"/>
    <w:rsid w:val="00585364"/>
    <w:rsid w:val="00585665"/>
    <w:rsid w:val="00591FB6"/>
    <w:rsid w:val="005952A5"/>
    <w:rsid w:val="005A4077"/>
    <w:rsid w:val="005B6672"/>
    <w:rsid w:val="005C0DA1"/>
    <w:rsid w:val="005C327C"/>
    <w:rsid w:val="005C74D3"/>
    <w:rsid w:val="005D561D"/>
    <w:rsid w:val="005D5C41"/>
    <w:rsid w:val="005E63D7"/>
    <w:rsid w:val="005E6841"/>
    <w:rsid w:val="006005CB"/>
    <w:rsid w:val="00606481"/>
    <w:rsid w:val="0063094D"/>
    <w:rsid w:val="00633FBE"/>
    <w:rsid w:val="00667561"/>
    <w:rsid w:val="006704E3"/>
    <w:rsid w:val="00677547"/>
    <w:rsid w:val="006820A8"/>
    <w:rsid w:val="00685826"/>
    <w:rsid w:val="00692112"/>
    <w:rsid w:val="006A6514"/>
    <w:rsid w:val="006A7112"/>
    <w:rsid w:val="006C6DD3"/>
    <w:rsid w:val="006D27E3"/>
    <w:rsid w:val="006D281F"/>
    <w:rsid w:val="006D5CE5"/>
    <w:rsid w:val="006E40C5"/>
    <w:rsid w:val="006F23F3"/>
    <w:rsid w:val="006F3D85"/>
    <w:rsid w:val="0070376D"/>
    <w:rsid w:val="00717971"/>
    <w:rsid w:val="0072407F"/>
    <w:rsid w:val="007303A9"/>
    <w:rsid w:val="0077044A"/>
    <w:rsid w:val="0079164D"/>
    <w:rsid w:val="00797348"/>
    <w:rsid w:val="007A456E"/>
    <w:rsid w:val="007A5515"/>
    <w:rsid w:val="007B6140"/>
    <w:rsid w:val="007D2A10"/>
    <w:rsid w:val="007D3B15"/>
    <w:rsid w:val="007E09ED"/>
    <w:rsid w:val="007E53D1"/>
    <w:rsid w:val="007E6B14"/>
    <w:rsid w:val="007F05C9"/>
    <w:rsid w:val="007F063E"/>
    <w:rsid w:val="007F47B6"/>
    <w:rsid w:val="008118F3"/>
    <w:rsid w:val="008140C5"/>
    <w:rsid w:val="00822ED9"/>
    <w:rsid w:val="00823309"/>
    <w:rsid w:val="0083441E"/>
    <w:rsid w:val="008430E7"/>
    <w:rsid w:val="0084417E"/>
    <w:rsid w:val="0085200B"/>
    <w:rsid w:val="0086547C"/>
    <w:rsid w:val="00871BAD"/>
    <w:rsid w:val="00872314"/>
    <w:rsid w:val="00874E9F"/>
    <w:rsid w:val="00877228"/>
    <w:rsid w:val="00885C27"/>
    <w:rsid w:val="00893BE9"/>
    <w:rsid w:val="00895B25"/>
    <w:rsid w:val="00897B76"/>
    <w:rsid w:val="008A7875"/>
    <w:rsid w:val="008B057E"/>
    <w:rsid w:val="008B50BA"/>
    <w:rsid w:val="008C22F5"/>
    <w:rsid w:val="008C679E"/>
    <w:rsid w:val="008C68B8"/>
    <w:rsid w:val="008E58B6"/>
    <w:rsid w:val="008E724D"/>
    <w:rsid w:val="008F78FE"/>
    <w:rsid w:val="00902E57"/>
    <w:rsid w:val="009154DF"/>
    <w:rsid w:val="009173A6"/>
    <w:rsid w:val="0092346B"/>
    <w:rsid w:val="009302EA"/>
    <w:rsid w:val="009320E7"/>
    <w:rsid w:val="0093470D"/>
    <w:rsid w:val="009366F4"/>
    <w:rsid w:val="00951746"/>
    <w:rsid w:val="009530DD"/>
    <w:rsid w:val="009551FE"/>
    <w:rsid w:val="009574E0"/>
    <w:rsid w:val="00960197"/>
    <w:rsid w:val="00962261"/>
    <w:rsid w:val="009669EC"/>
    <w:rsid w:val="009764EA"/>
    <w:rsid w:val="00980DDC"/>
    <w:rsid w:val="00986761"/>
    <w:rsid w:val="00995941"/>
    <w:rsid w:val="00996310"/>
    <w:rsid w:val="009A1E65"/>
    <w:rsid w:val="009A2F41"/>
    <w:rsid w:val="009A323A"/>
    <w:rsid w:val="009A546A"/>
    <w:rsid w:val="009C0006"/>
    <w:rsid w:val="009C1B23"/>
    <w:rsid w:val="009D2BA4"/>
    <w:rsid w:val="009D7627"/>
    <w:rsid w:val="009E2AC0"/>
    <w:rsid w:val="009E2C75"/>
    <w:rsid w:val="009E4F55"/>
    <w:rsid w:val="009E56B0"/>
    <w:rsid w:val="00A02C5F"/>
    <w:rsid w:val="00A14BF9"/>
    <w:rsid w:val="00A306AC"/>
    <w:rsid w:val="00A3143C"/>
    <w:rsid w:val="00A345D9"/>
    <w:rsid w:val="00A35768"/>
    <w:rsid w:val="00A36314"/>
    <w:rsid w:val="00A43897"/>
    <w:rsid w:val="00A450C5"/>
    <w:rsid w:val="00A45AEC"/>
    <w:rsid w:val="00A47724"/>
    <w:rsid w:val="00A60201"/>
    <w:rsid w:val="00A60C03"/>
    <w:rsid w:val="00A610D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A4BBF"/>
    <w:rsid w:val="00BC0925"/>
    <w:rsid w:val="00BD50F0"/>
    <w:rsid w:val="00BE1B95"/>
    <w:rsid w:val="00BE74AD"/>
    <w:rsid w:val="00C05A2C"/>
    <w:rsid w:val="00C05BEF"/>
    <w:rsid w:val="00C150DF"/>
    <w:rsid w:val="00C16366"/>
    <w:rsid w:val="00C201B2"/>
    <w:rsid w:val="00C23BF6"/>
    <w:rsid w:val="00C25346"/>
    <w:rsid w:val="00C3316C"/>
    <w:rsid w:val="00C4286F"/>
    <w:rsid w:val="00C52855"/>
    <w:rsid w:val="00C67015"/>
    <w:rsid w:val="00C90333"/>
    <w:rsid w:val="00C96878"/>
    <w:rsid w:val="00CA590F"/>
    <w:rsid w:val="00CB0080"/>
    <w:rsid w:val="00CB2395"/>
    <w:rsid w:val="00CB3633"/>
    <w:rsid w:val="00CB571F"/>
    <w:rsid w:val="00CB6A92"/>
    <w:rsid w:val="00CC2AC0"/>
    <w:rsid w:val="00CC39BE"/>
    <w:rsid w:val="00CD2DD1"/>
    <w:rsid w:val="00CD6B68"/>
    <w:rsid w:val="00CD713B"/>
    <w:rsid w:val="00CD7387"/>
    <w:rsid w:val="00CD7839"/>
    <w:rsid w:val="00CE43EA"/>
    <w:rsid w:val="00CE4ACA"/>
    <w:rsid w:val="00CE60A7"/>
    <w:rsid w:val="00CE66EE"/>
    <w:rsid w:val="00CE7A86"/>
    <w:rsid w:val="00CE7F6D"/>
    <w:rsid w:val="00CF6210"/>
    <w:rsid w:val="00D03D5A"/>
    <w:rsid w:val="00D176CC"/>
    <w:rsid w:val="00D207E4"/>
    <w:rsid w:val="00D32EBB"/>
    <w:rsid w:val="00D341B5"/>
    <w:rsid w:val="00D35DDF"/>
    <w:rsid w:val="00D461D4"/>
    <w:rsid w:val="00D66230"/>
    <w:rsid w:val="00D67F68"/>
    <w:rsid w:val="00D7102E"/>
    <w:rsid w:val="00D717C6"/>
    <w:rsid w:val="00D74DCA"/>
    <w:rsid w:val="00D75984"/>
    <w:rsid w:val="00D82A84"/>
    <w:rsid w:val="00D8594D"/>
    <w:rsid w:val="00D8697D"/>
    <w:rsid w:val="00DA0DD7"/>
    <w:rsid w:val="00DA5E0F"/>
    <w:rsid w:val="00DD28B5"/>
    <w:rsid w:val="00DE53C1"/>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4C2A"/>
    <w:rsid w:val="00E854F3"/>
    <w:rsid w:val="00E8615D"/>
    <w:rsid w:val="00E91F84"/>
    <w:rsid w:val="00E96B2D"/>
    <w:rsid w:val="00EA7E8C"/>
    <w:rsid w:val="00EB7926"/>
    <w:rsid w:val="00EC0E7D"/>
    <w:rsid w:val="00EC5BCE"/>
    <w:rsid w:val="00ED37EB"/>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50409"/>
    <w:rsid w:val="00F522D4"/>
    <w:rsid w:val="00F548DE"/>
    <w:rsid w:val="00F642FC"/>
    <w:rsid w:val="00F74EE2"/>
    <w:rsid w:val="00F76331"/>
    <w:rsid w:val="00F84B8D"/>
    <w:rsid w:val="00F854C6"/>
    <w:rsid w:val="00F85BDE"/>
    <w:rsid w:val="00F9404F"/>
    <w:rsid w:val="00F950A8"/>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37C3C"/>
    <w:rPr>
      <w:color w:val="808080"/>
      <w:bdr w:space="0" w:sz="0" w:color="auto" w:val="none"/>
      <w:shd w:fill="auto" w:color="auto" w:val="clear"/>
    </w:rPr>
  </w:style>
  <w:style w:customStyle="true" w:styleId="eSPISCCParagraphDefaultFont" w:type="character">
    <w:name w:val="eSPIS_CC_Paragraph Default Font"/>
    <w:basedOn w:val="Zadanifontodlomka"/>
    <w:rsid w:val="00337C3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37C3C"/>
    <w:rPr>
      <w:b/>
      <w:bdr w:space="0" w:sz="0" w:color="auto" w:val="none"/>
      <w:shd w:fill="FFFFCC" w:color="auto" w:val="clear"/>
      <w:lang w:val="hr-HR"/>
    </w:rPr>
  </w:style>
  <w:style w:customStyle="true" w:styleId="PozadinaSvijetloCrvena" w:type="character">
    <w:name w:val="Pozadina_SvijetloCrvena"/>
    <w:basedOn w:val="eSPISCCParagraphDefaultFont"/>
    <w:rsid w:val="00337C3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37C3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37C3C"/>
    <w:rPr>
      <w:color w:val="808080"/>
      <w:bdr w:color="auto" w:space="0" w:sz="0" w:val="none"/>
      <w:shd w:color="auto" w:fill="auto" w:val="clear"/>
    </w:rPr>
  </w:style>
  <w:style w:customStyle="1" w:styleId="eSPISCCParagraphDefaultFont" w:type="character">
    <w:name w:val="eSPIS_CC_Paragraph Default Font"/>
    <w:basedOn w:val="Zadanifontodlomka"/>
    <w:rsid w:val="00337C3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37C3C"/>
    <w:rPr>
      <w:b/>
      <w:bdr w:color="auto" w:space="0" w:sz="0" w:val="none"/>
      <w:shd w:color="auto" w:fill="FFFFCC" w:val="clear"/>
      <w:lang w:val="hr-HR"/>
    </w:rPr>
  </w:style>
  <w:style w:customStyle="1" w:styleId="PozadinaSvijetloCrvena" w:type="character">
    <w:name w:val="Pozadina_SvijetloCrvena"/>
    <w:basedOn w:val="eSPISCCParagraphDefaultFont"/>
    <w:rsid w:val="00337C3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37C3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2016.</izvorni_sadrzaj>
    <derivirana_varijabla naziv="DomainObject.DatumDonosenjaOdluke_1">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1326</izvorni_sadrzaj>
    <derivirana_varijabla naziv="DomainObject.Predmet.Broj_1">1326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St-1326/2016</izvorni_sadrzaj>
    <derivirana_varijabla naziv="DomainObject.Predmet.OznakaBroj_1">St-1326/2016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DUGA d.o.o. za promet nekretninama, građenje, održavanje i trgovinu</izvorni_sadrzaj>
    <derivirana_varijabla naziv="DomainObject.Predmet.ProtustrankaFormated_1">  DUGA d.o.o. za promet nekretninama, građenje, održavanje i trgovinu</derivirana_varijabla>
  </DomainObject.Predmet.ProtustrankaFormated>
  <DomainObject.Predmet.ProtustrankaFormatedOIB>
    <izvorni_sadrzaj>  DUGA d.o.o. za promet nekretninama, građenje, održavanje i trgovinu, OIB 71787270502</izvorni_sadrzaj>
    <derivirana_varijabla naziv="DomainObject.Predmet.ProtustrankaFormatedOIB_1">  DUGA d.o.o. za promet nekretninama, građenje, održavanje i trgovinu, OIB 71787270502</derivirana_varijabla>
  </DomainObject.Predmet.ProtustrankaFormatedOIB>
  <DomainObject.Predmet.ProtustrankaFormatedWithAdress>
    <izvorni_sadrzaj> DUGA d.o.o. za promet nekretninama, građenje, održavanje i trgovinu, Močići 34, 20215 Močići</izvorni_sadrzaj>
    <derivirana_varijabla naziv="DomainObject.Predmet.ProtustrankaFormatedWithAdress_1"> DUGA d.o.o. za promet nekretninama, građenje, održavanje i trgovinu, Močići 34, 20215 Močići</derivirana_varijabla>
  </DomainObject.Predmet.ProtustrankaFormatedWithAdress>
  <DomainObject.Predmet.ProtustrankaFormatedWithAdressOIB>
    <izvorni_sadrzaj> DUGA d.o.o. za promet nekretninama, građenje, održavanje i trgovinu, OIB 71787270502, Močići 34, 20215 Močići</izvorni_sadrzaj>
    <derivirana_varijabla naziv="DomainObject.Predmet.ProtustrankaFormatedWithAdressOIB_1"> DUGA d.o.o. za promet nekretninama, građenje, održavanje i trgovinu, OIB 71787270502, Močići 34, 20215 Močići</derivirana_varijabla>
  </DomainObject.Predmet.ProtustrankaFormatedWithAdressOIB>
  <DomainObject.Predmet.ProtustrankaWithAdress>
    <izvorni_sadrzaj>DUGA d.o.o. za promet nekretninama, građenje, održavanje i trgovinu Močići 34, 20215 Močići</izvorni_sadrzaj>
    <derivirana_varijabla naziv="DomainObject.Predmet.ProtustrankaWithAdress_1">DUGA d.o.o. za promet nekretninama, građenje, održavanje i trgovinu Močići 34, 20215 Močići</derivirana_varijabla>
  </DomainObject.Predmet.ProtustrankaWithAdress>
  <DomainObject.Predmet.ProtustrankaWithAdressOIB>
    <izvorni_sadrzaj>DUGA d.o.o. za promet nekretninama, građenje, održavanje i trgovinu, OIB 71787270502, Močići 34, 20215 Močići</izvorni_sadrzaj>
    <derivirana_varijabla naziv="DomainObject.Predmet.ProtustrankaWithAdressOIB_1">DUGA d.o.o. za promet nekretninama, građenje, održavanje i trgovinu, OIB 71787270502, Močići 34, 20215 Močići</derivirana_varijabla>
  </DomainObject.Predmet.ProtustrankaWithAdressOIB>
  <DomainObject.Predmet.ProtustrankaNazivFormated>
    <izvorni_sadrzaj>DUGA d.o.o. za promet nekretninama, građenje, održavanje i trgovinu</izvorni_sadrzaj>
    <derivirana_varijabla naziv="DomainObject.Predmet.ProtustrankaNazivFormated_1">DUGA d.o.o. za promet nekretninama, građenje, održavanje i trgovinu</derivirana_varijabla>
  </DomainObject.Predmet.ProtustrankaNazivFormated>
  <DomainObject.Predmet.ProtustrankaNazivFormatedOIB>
    <izvorni_sadrzaj>DUGA d.o.o. za promet nekretninama, građenje, održavanje i trgovinu, OIB 71787270502</izvorni_sadrzaj>
    <derivirana_varijabla naziv="DomainObject.Predmet.ProtustrankaNazivFormatedOIB_1">DUGA d.o.o. za promet nekretninama, građenje, održavanje i trgovinu, OIB 71787270502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782274.40</izvorni_sadrzaj>
    <derivirana_varijabla naziv="DomainObject.Predmet.TrenutnaVrijednost_1">782274.40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DUGA d.o.o. za promet nekretninama, građenje, održavanje i trgovinu</item>
    </izvorni_sadrzaj>
    <derivirana_varijabla naziv="DomainObject.Predmet.ProtuStrankaListFormated_1">
      <item>DUGA d.o.o. za promet nekretninama, građenje, održavanje i trgovinu</item>
    </derivirana_varijabla>
  </DomainObject.Predmet.ProtuStrankaListFormated>
  <DomainObject.Predmet.ProtuStrankaListFormatedOIB>
    <izvorni_sadrzaj>
      <item>DUGA d.o.o. za promet nekretninama, građenje, održavanje i trgovinu, OIB 71787270502</item>
    </izvorni_sadrzaj>
    <derivirana_varijabla naziv="DomainObject.Predmet.ProtuStrankaListFormatedOIB_1">
      <item>DUGA d.o.o. za promet nekretninama, građenje, održavanje i trgovinu, OIB 71787270502</item>
    </derivirana_varijabla>
  </DomainObject.Predmet.ProtuStrankaListFormatedOIB>
  <DomainObject.Predmet.ProtuStrankaListFormatedWithAdress>
    <izvorni_sadrzaj>
      <item>DUGA d.o.o. za promet nekretninama, građenje, održavanje i trgovinu, Močići 34, 20215 Močići</item>
    </izvorni_sadrzaj>
    <derivirana_varijabla naziv="DomainObject.Predmet.ProtuStrankaListFormatedWithAdress_1">
      <item>DUGA d.o.o. za promet nekretninama, građenje, održavanje i trgovinu, Močići 34, 20215 Močići</item>
    </derivirana_varijabla>
  </DomainObject.Predmet.ProtuStrankaListFormatedWithAdress>
  <DomainObject.Predmet.ProtuStrankaListFormatedWithAdressOIB>
    <izvorni_sadrzaj>
      <item>DUGA d.o.o. za promet nekretninama, građenje, održavanje i trgovinu, OIB 71787270502, Močići 34, 20215 Močići</item>
    </izvorni_sadrzaj>
    <derivirana_varijabla naziv="DomainObject.Predmet.ProtuStrankaListFormatedWithAdressOIB_1">
      <item>DUGA d.o.o. za promet nekretninama, građenje, održavanje i trgovinu, OIB 71787270502, Močići 34, 20215 Močići</item>
    </derivirana_varijabla>
  </DomainObject.Predmet.ProtuStrankaListFormatedWithAdressOIB>
  <DomainObject.Predmet.ProtuStrankaListNazivFormated>
    <izvorni_sadrzaj>
      <item>DUGA d.o.o. za promet nekretninama, građenje, održavanje i trgovinu</item>
    </izvorni_sadrzaj>
    <derivirana_varijabla naziv="DomainObject.Predmet.ProtuStrankaListNazivFormated_1">
      <item>DUGA d.o.o. za promet nekretninama, građenje, održavanje i trgovinu</item>
    </derivirana_varijabla>
  </DomainObject.Predmet.ProtuStrankaListNazivFormated>
  <DomainObject.Predmet.ProtuStrankaListNazivFormatedOIB>
    <izvorni_sadrzaj>
      <item>DUGA d.o.o. za promet nekretninama, građenje, održavanje i trgovinu, OIB 71787270502</item>
    </izvorni_sadrzaj>
    <derivirana_varijabla naziv="DomainObject.Predmet.ProtuStrankaListNazivFormatedOIB_1">
      <item>DUGA d.o.o. za promet nekretninama, građenje, održavanje i trgovinu, OIB 71787270502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2016.</izvorni_sadrzaj>
    <derivirana_varijabla naziv="DomainObject.Datum_1">18. srpnja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DUGA d.o.o. za promet nekretninama, građenje, održavanje i trgovinu</izvorni_sadrzaj>
    <derivirana_varijabla naziv="DomainObject.Predmet.ProtustrankaIDrugi_1">DUGA d.o.o. za promet nekretninama, građenje, održavanje i trgovinu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DUGA d.o.o. za promet nekretninama, građenje, održavanje i trgovinu, OIB 71787270502, Močići 34, 20215 Močići</izvorni_sadrzaj>
    <derivirana_varijabla naziv="DomainObject.Predmet.ProtustrankaIDrugiAdressOIB_1">DUGA d.o.o. za promet nekretninama, građenje, održavanje i trgovinu, OIB 71787270502, Močići 34, 20215 Močići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DUGA d.o.o. za promet nekretninama, građenje, održavanje i trgovinu</item>
    </izvorni_sadrzaj>
    <derivirana_varijabla naziv="DomainObject.Predmet.SudioniciListNaziv_1">
      <item>FINA, RC SPLIT, Podružnica Dubrovnik</item>
      <item>DUGA d.o.o. za promet nekretninama, građenje, održavanje i trgovinu</item>
    </derivirana_varijabla>
  </DomainObject.Predmet.SudioniciListNaziv>
  <DomainObject.Predmet.SudioniciListAdressOIB>
    <izvorni_sadrzaj>
      <item>FINA, RC SPLIT, Podružnica Dubrovnik, OIB 85821130368, Vukovarska 2,20000 Dubrovnik</item>
      <item>DUGA d.o.o. za promet nekretninama, građenje, održavanje i trgovinu, OIB 71787270502, Močići 34,20215 Močići</item>
    </izvorni_sadrzaj>
    <derivirana_varijabla naziv="DomainObject.Predmet.SudioniciListAdressOIB_1">
      <item>FINA, RC SPLIT, Podružnica Dubrovnik, OIB 85821130368, Vukovarska 2,20000 Dubrovnik</item>
      <item>DUGA d.o.o. za promet nekretninama, građenje, održavanje i trgovinu, OIB 71787270502, Močići 34,20215 Močići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71787270502</item>
    </izvorni_sadrzaj>
    <derivirana_varijabla naziv="DomainObject.Predmet.SudioniciListNazivOIB_1">
      <item>, OIB 85821130368</item>
      <item>, OIB 71787270502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1078</properties:Words>
  <properties:Characters>6052</properties:Characters>
  <properties:Lines>143</properties:Lines>
  <properties:Paragraphs>49</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2016-07-18T11:45:00Z</dcterms:created>
  <dc:creator>Katarina Franković</dc:creator>
  <cp:lastModifiedBy>Katarina Franković</cp:lastModifiedBy>
  <cp:lastPrinted>2016-07-18T11:45:00Z</cp:lastPrinted>
  <dcterms:modified xmlns:xsi="http://www.w3.org/2001/XMLSchema-instance" xsi:type="dcterms:W3CDTF">2016-07-18T11:46:00Z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