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fada" w14:paraId="5a0fad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DC438C">
        <w:rPr>
          <w:lang w:val="hr-HR"/>
        </w:rPr>
        <w:t>LABINEZZA d.o.o., Kaštel Stari, Obala Kralja Tomislava 56, OIB: 51138626127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DC438C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DC438C">
        <w:rPr>
          <w:lang w:val="hr-HR"/>
        </w:rPr>
        <w:t>LABINEZZA d.o.o., Kaštel Stari, Obala Kralja Tomislava 56, OIB: 51138626127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DC438C">
        <w:rPr>
          <w:color w:themeColor="text1" w:val="000000"/>
          <w:lang w:val="hr-HR"/>
        </w:rPr>
        <w:t>4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C438C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36114F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D60E1">
        <w:t>Renato Sabljić, Zagreb, Zdenački zavoj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C438C">
        <w:rPr>
          <w:lang w:val="hr-HR"/>
        </w:rPr>
        <w:t>LABINEZZA d.o.o., Kaštel Stari, Obala Kralja Tomislava 56, OIB: 51138626127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C438C">
        <w:rPr>
          <w:lang w:val="hr-HR"/>
        </w:rPr>
        <w:t>LABINEZZA d.o.o., Kaštel Stari, Obala Kralja Tomislava 56, OIB: 51138626127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C438C">
        <w:rPr>
          <w:lang w:val="hr-HR"/>
        </w:rPr>
        <w:t>3077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BA1405">
        <w:rPr>
          <w:lang w:val="hr-HR"/>
        </w:rPr>
        <w:t>1.4</w:t>
      </w:r>
      <w:r w:rsidR="00DC438C">
        <w:rPr>
          <w:lang w:val="hr-HR"/>
        </w:rPr>
        <w:t>08</w:t>
      </w:r>
      <w:r w:rsidR="00BA1405">
        <w:rPr>
          <w:lang w:val="hr-HR"/>
        </w:rPr>
        <w:t>.</w:t>
      </w:r>
      <w:r w:rsidR="00DC438C">
        <w:rPr>
          <w:lang w:val="hr-HR"/>
        </w:rPr>
        <w:t>346</w:t>
      </w:r>
      <w:r w:rsidR="00BA1405">
        <w:rPr>
          <w:lang w:val="hr-HR"/>
        </w:rPr>
        <w:t>,</w:t>
      </w:r>
      <w:r w:rsidR="00DC438C">
        <w:rPr>
          <w:lang w:val="hr-HR"/>
        </w:rPr>
        <w:t>73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DC438C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DC438C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A1405">
      <w:rPr>
        <w:lang w:val="hr-HR"/>
      </w:rPr>
      <w:t>7</w:t>
    </w:r>
    <w:r w:rsidR="00DC438C">
      <w:rPr>
        <w:lang w:val="hr-HR"/>
      </w:rPr>
      <w:t>13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A1405">
      <w:rPr>
        <w:lang w:val="hr-HR"/>
      </w:rPr>
      <w:t>7</w:t>
    </w:r>
    <w:r w:rsidR="00DC438C">
      <w:rPr>
        <w:lang w:val="hr-HR"/>
      </w:rPr>
      <w:t>13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70DB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St-713/2015</izvorni_sadrzaj>
    <derivirana_varijabla naziv="DomainObject.Predmet.OznakaBroj_1">St-713/2015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LABINEZZA društvo s ograničenom odgovornošću za ugostiteljstvo, turizam i trgovinu</izvorni_sadrzaj>
    <derivirana_varijabla naziv="DomainObject.Predmet.ProtustrankaFormated_1">  LABINEZZA društvo s ograničenom odgovornošću za ugostiteljstvo, turizam i trgovinu</derivirana_varijabla>
  </DomainObject.Predmet.ProtustrankaFormated>
  <DomainObject.Predmet.ProtustrankaFormatedOIB>
    <izvorni_sadrzaj>  LABINEZZA društvo s ograničenom odgovornošću za ugostiteljstvo, turizam i trgovinu, OIB 51138626127</izvorni_sadrzaj>
    <derivirana_varijabla naziv="DomainObject.Predmet.ProtustrankaFormatedOIB_1">  LABINEZZA društvo s ograničenom odgovornošću za ugostiteljstvo, turizam i trgovinu, OIB 51138626127</derivirana_varijabla>
  </DomainObject.Predmet.ProtustrankaFormatedOIB>
  <DomainObject.Predmet.ProtustrankaFormatedWithAdress>
    <izvorni_sadrzaj> LABINEZZA društvo s ograničenom odgovornošću za ugostiteljstvo, turizam i trgovinu, Obala Kralja Tomislava 56, 21217 Kaštel Stari</izvorni_sadrzaj>
    <derivirana_varijabla naziv="DomainObject.Predmet.ProtustrankaFormatedWithAdress_1"> LABINEZZA društvo s ograničenom odgovornošću za ugostiteljstvo, turizam i trgovinu, Obala Kralja Tomislava 56, 21217 Kaštel Stari</derivirana_varijabla>
  </DomainObject.Predmet.ProtustrankaFormatedWithAdress>
  <DomainObject.Predmet.ProtustrankaFormatedWithAdressOIB>
    <izvorni_sadrzaj> LABINEZZA društvo s ograničenom odgovornošću za ugostiteljstvo, turizam i trgovinu, OIB 51138626127, Obala Kralja Tomislava 56, 21217 Kaštel Stari</izvorni_sadrzaj>
    <derivirana_varijabla naziv="DomainObject.Predmet.ProtustrankaFormatedWithAdressOIB_1"> LABINEZZA društvo s ograničenom odgovornošću za ugostiteljstvo, turizam i trgovinu, OIB 51138626127, Obala Kralja Tomislava 56, 21217 Kaštel Stari</derivirana_varijabla>
  </DomainObject.Predmet.ProtustrankaFormatedWithAdressOIB>
  <DomainObject.Predmet.ProtustrankaWithAdress>
    <izvorni_sadrzaj>LABINEZZA društvo s ograničenom odgovornošću za ugostiteljstvo, turizam i trgovinu Obala Kralja Tomislava 56, 21217 Kaštel Stari</izvorni_sadrzaj>
    <derivirana_varijabla naziv="DomainObject.Predmet.ProtustrankaWithAdress_1">LABINEZZA društvo s ograničenom odgovornošću za ugostiteljstvo, turizam i trgovinu Obala Kralja Tomislava 56, 21217 Kaštel Stari</derivirana_varijabla>
  </DomainObject.Predmet.ProtustrankaWithAdress>
  <DomainObject.Predmet.ProtustrankaWithAdressOIB>
    <izvorni_sadrzaj>LABINEZZA društvo s ograničenom odgovornošću za ugostiteljstvo, turizam i trgovinu, OIB 51138626127, Obala Kralja Tomislava 56, 21217 Kaštel Stari</izvorni_sadrzaj>
    <derivirana_varijabla naziv="DomainObject.Predmet.ProtustrankaWithAdressOIB_1">LABINEZZA društvo s ograničenom odgovornošću za ugostiteljstvo, turizam i trgovinu, OIB 51138626127, Obala Kralja Tomislava 56, 21217 Kaštel Stari</derivirana_varijabla>
  </DomainObject.Predmet.ProtustrankaWithAdressOIB>
  <DomainObject.Predmet.ProtustrankaNazivFormated>
    <izvorni_sadrzaj>LABINEZZA društvo s ograničenom odgovornošću za ugostiteljstvo, turizam i trgovinu</izvorni_sadrzaj>
    <derivirana_varijabla naziv="DomainObject.Predmet.ProtustrankaNazivFormated_1">LABINEZZA društvo s ograničenom odgovornošću za ugostiteljstvo, turizam i trgovinu</derivirana_varijabla>
  </DomainObject.Predmet.ProtustrankaNazivFormated>
  <DomainObject.Predmet.ProtustrankaNazivFormatedOIB>
    <izvorni_sadrzaj>LABINEZZA društvo s ograničenom odgovornošću za ugostiteljstvo, turizam i trgovinu, OIB 51138626127</izvorni_sadrzaj>
    <derivirana_varijabla naziv="DomainObject.Predmet.ProtustrankaNazivFormatedOIB_1">LABINEZZA društvo s ograničenom odgovornošću za ugostiteljstvo, turizam i trgovinu, OIB 51138626127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1408346.73</izvorni_sadrzaj>
    <derivirana_varijabla naziv="DomainObject.Predmet.TrenutnaVrijednost_1">1408346.73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LABINEZZA društvo s ograničenom odgovornošću za ugostiteljstvo, turizam i trgovinu</item>
    </izvorni_sadrzaj>
    <derivirana_varijabla naziv="DomainObject.Predmet.ProtuStrankaListFormated_1">
      <item>LABINEZZA društvo s ograničenom odgovornošću za ugostiteljstvo, turizam i trgovinu</item>
    </derivirana_varijabla>
  </DomainObject.Predmet.ProtuStrankaListFormated>
  <DomainObject.Predmet.ProtuStrankaListFormatedOIB>
    <izvorni_sadrzaj>
      <item>LABINEZZA društvo s ograničenom odgovornošću za ugostiteljstvo, turizam i trgovinu, OIB 51138626127</item>
    </izvorni_sadrzaj>
    <derivirana_varijabla naziv="DomainObject.Predmet.ProtuStrankaListFormatedOIB_1">
      <item>LABINEZZA društvo s ograničenom odgovornošću za ugostiteljstvo, turizam i trgovinu, OIB 51138626127</item>
    </derivirana_varijabla>
  </DomainObject.Predmet.ProtuStrankaListFormatedOIB>
  <DomainObject.Predmet.ProtuStrankaListFormatedWithAdress>
    <izvorni_sadrzaj>
      <item>LABINEZZA društvo s ograničenom odgovornošću za ugostiteljstvo, turizam i trgovinu, Obala Kralja Tomislava 56, 21217 Kaštel Stari</item>
    </izvorni_sadrzaj>
    <derivirana_varijabla naziv="DomainObject.Predmet.ProtuStrankaListFormatedWithAdress_1">
      <item>LABINEZZA društvo s ograničenom odgovornošću za ugostiteljstvo, turizam i trgovinu, Obala Kralja Tomislava 56, 21217 Kaštel Stari</item>
    </derivirana_varijabla>
  </DomainObject.Predmet.ProtuStrankaListFormatedWithAdress>
  <DomainObject.Predmet.ProtuStrankaListFormatedWithAdressOIB>
    <izvorni_sadrzaj>
      <item>LABINEZZA društvo s ograničenom odgovornošću za ugostiteljstvo, turizam i trgovinu, OIB 51138626127, Obala Kralja Tomislava 56, 21217 Kaštel Stari</item>
    </izvorni_sadrzaj>
    <derivirana_varijabla naziv="DomainObject.Predmet.ProtuStrankaListFormatedWithAdressOIB_1">
      <item>LABINEZZA društvo s ograničenom odgovornošću za ugostiteljstvo, turizam i trgovinu, OIB 51138626127, Obala Kralja Tomislava 56, 21217 Kaštel Stari</item>
    </derivirana_varijabla>
  </DomainObject.Predmet.ProtuStrankaListFormatedWithAdressOIB>
  <DomainObject.Predmet.ProtuStrankaListNazivFormated>
    <izvorni_sadrzaj>
      <item>LABINEZZA društvo s ograničenom odgovornošću za ugostiteljstvo, turizam i trgovinu</item>
    </izvorni_sadrzaj>
    <derivirana_varijabla naziv="DomainObject.Predmet.ProtuStrankaListNazivFormated_1">
      <item>LABINEZZA društvo s ograničenom odgovornošću za ugostiteljstvo, turizam i trgovinu</item>
    </derivirana_varijabla>
  </DomainObject.Predmet.ProtuStrankaListNazivFormated>
  <DomainObject.Predmet.ProtuStrankaListNazivFormatedOIB>
    <izvorni_sadrzaj>
      <item>LABINEZZA društvo s ograničenom odgovornošću za ugostiteljstvo, turizam i trgovinu, OIB 51138626127</item>
    </izvorni_sadrzaj>
    <derivirana_varijabla naziv="DomainObject.Predmet.ProtuStrankaListNazivFormatedOIB_1">
      <item>LABINEZZA društvo s ograničenom odgovornošću za ugostiteljstvo, turizam i trgovinu, OIB 51138626127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LABINEZZA društvo s ograničenom odgovornošću za ugostiteljstvo, turizam i trgovinu</izvorni_sadrzaj>
    <derivirana_varijabla naziv="DomainObject.Predmet.ProtustrankaIDrugi_1">LABINEZZA društvo s ograničenom odgovornošću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LABINEZZA društvo s ograničenom odgovornošću za ugostiteljstvo, turizam i trgovinu, OIB 51138626127, Obala Kralja Tomislava 56, 21217 Kaštel Stari</izvorni_sadrzaj>
    <derivirana_varijabla naziv="DomainObject.Predmet.ProtustrankaIDrugiAdressOIB_1">LABINEZZA društvo s ograničenom odgovornošću za ugostiteljstvo, turizam i trgovinu, OIB 51138626127, Obala Kralja Tomislava 56,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LABINEZZA društvo s ograničenom odgovornošću za ugostiteljstvo, turizam i trgovinu</item>
      <item>FINANCIJSKA AGENCIJA, RC SPLIT</item>
    </izvorni_sadrzaj>
    <derivirana_varijabla naziv="DomainObject.Predmet.SudioniciListNaziv_1">
      <item>LABINEZZA društvo s ograničenom odgovornošću za ugostiteljstvo, turizam i trgovinu</item>
      <item>FINANCIJSKA AGENCIJA, RC SPLIT</item>
    </derivirana_varijabla>
  </DomainObject.Predmet.SudioniciListNaziv>
  <DomainObject.Predmet.SudioniciListAdressOIB>
    <izvorni_sadrzaj>
      <item>LABINEZZA društvo s ograničenom odgovornošću za ugostiteljstvo, turizam i trgovinu, OIB 51138626127, Obala Kralja Tomislava 56,21217 Kaštel Stari</item>
      <item>FINANCIJSKA AGENCIJA, RC SPLIT, OIB 85821130368, Mažuranićevo šetalište 24 b,21000 Split</item>
    </izvorni_sadrzaj>
    <derivirana_varijabla naziv="DomainObject.Predmet.SudioniciListAdressOIB_1">
      <item>LABINEZZA društvo s ograničenom odgovornošću za ugostiteljstvo, turizam i trgovinu, OIB 51138626127, Obala Kralja Tomislava 56,21217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51138626127</item>
      <item>, OIB 85821130368</item>
    </izvorni_sadrzaj>
    <derivirana_varijabla naziv="DomainObject.Predmet.SudioniciListNazivOIB_1">
      <item>, OIB 51138626127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909CF9-FA7D-4E2B-8C45-2B7380F6D4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4227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2016-05-04T06:50:00Z</cp:lastPrinted>
  <dcterms:modified xmlns:xsi="http://www.w3.org/2001/XMLSchema-instance" xsi:type="dcterms:W3CDTF">2016-05-04T07:02:00Z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