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c079" w14:paraId="527c079" w:rsidRDefault="00AA007C" w:rsidP="00AA007C" w:rsidR="00AA007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07C" w:rsidP="00AA007C" w:rsidR="00AA007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A007C" w:rsidP="00AA007C" w:rsidR="00AA00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A007C" w:rsidP="00AA007C" w:rsidR="00AA00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A007C" w:rsidP="00AA007C" w:rsidR="00AA007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A007C" w:rsidP="00AA007C" w:rsidR="00AA007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A007C" w:rsidP="00AA007C" w:rsidR="00AA007C" w:rsidRPr="005D578C">
      <w:pPr>
        <w:jc w:val="center"/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A007C" w:rsidP="00AA007C" w:rsidR="00AA007C" w:rsidRPr="005D578C">
      <w:pPr>
        <w:rPr>
          <w:rFonts w:cs="Times New Roman" w:eastAsia="Times New Roman"/>
          <w:szCs w:val="24"/>
        </w:rPr>
      </w:pPr>
    </w:p>
    <w:p w:rsidRDefault="00AA007C" w:rsidP="00AA007C" w:rsidR="00AA007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MEDULIN REISEN d. o. o. Medulin, Burle 47, OIB </w:t>
      </w:r>
      <w:r w:rsidRPr="00AA007C">
        <w:rPr>
          <w:rFonts w:cs="Times New Roman" w:eastAsia="Times New Roman"/>
        </w:rPr>
        <w:t>14160200734</w:t>
      </w:r>
      <w:r>
        <w:rPr>
          <w:rFonts w:cs="Times New Roman" w:eastAsia="Times New Roman"/>
        </w:rPr>
        <w:t xml:space="preserve">, MBS </w:t>
      </w:r>
      <w:r w:rsidRPr="00AA007C">
        <w:rPr>
          <w:rFonts w:cs="Times New Roman" w:eastAsia="Times New Roman"/>
        </w:rPr>
        <w:t>130054205</w:t>
      </w:r>
      <w:r>
        <w:rPr>
          <w:rFonts w:cs="Times New Roman" w:eastAsia="Times New Roman"/>
          <w:szCs w:val="24"/>
        </w:rPr>
        <w:t>, 12. veljače 2018.</w:t>
      </w:r>
    </w:p>
    <w:p w:rsidRDefault="00AA007C" w:rsidP="00AA007C" w:rsidR="00AA007C" w:rsidRPr="005D578C">
      <w:pPr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A007C" w:rsidP="00AA007C" w:rsidR="00AA007C" w:rsidRPr="005D578C">
      <w:pPr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MEDULIN REISEN d. o. o. Medulin, Burle 47, OIB </w:t>
      </w:r>
      <w:r w:rsidRPr="00AA007C">
        <w:rPr>
          <w:rFonts w:cs="Times New Roman" w:eastAsia="Times New Roman"/>
        </w:rPr>
        <w:t>14160200734</w:t>
      </w:r>
      <w:r>
        <w:rPr>
          <w:rFonts w:cs="Times New Roman" w:eastAsia="Times New Roman"/>
        </w:rPr>
        <w:t xml:space="preserve">, MBS </w:t>
      </w:r>
      <w:r w:rsidRPr="00AA007C">
        <w:rPr>
          <w:rFonts w:cs="Times New Roman" w:eastAsia="Times New Roman"/>
        </w:rPr>
        <w:t>130054205</w:t>
      </w:r>
      <w:r>
        <w:rPr>
          <w:rFonts w:cs="Times New Roman" w:eastAsia="Times New Roman"/>
          <w:szCs w:val="24"/>
        </w:rPr>
        <w:t>.</w:t>
      </w:r>
    </w:p>
    <w:p w:rsidRDefault="00AA007C" w:rsidP="00AA007C" w:rsidR="00AA007C" w:rsidRPr="005D578C">
      <w:pPr>
        <w:rPr>
          <w:rFonts w:cs="Times New Roman" w:eastAsia="Times New Roman"/>
          <w:szCs w:val="24"/>
        </w:rPr>
      </w:pPr>
    </w:p>
    <w:p w:rsidRDefault="00AA007C" w:rsidP="00AA007C" w:rsidR="00AA007C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</w:t>
      </w:r>
      <w:r w:rsidRPr="009775AC">
        <w:rPr>
          <w:rFonts w:cs="Times New Roman" w:eastAsia="Times New Roman"/>
          <w:szCs w:val="20"/>
        </w:rPr>
        <w:t>.</w:t>
      </w:r>
    </w:p>
    <w:p w:rsidRDefault="00AA007C" w:rsidP="00AA007C" w:rsidR="00AA007C">
      <w:pPr>
        <w:rPr>
          <w:rFonts w:cs="Times New Roman" w:eastAsia="Times New Roman"/>
          <w:szCs w:val="20"/>
        </w:rPr>
      </w:pPr>
    </w:p>
    <w:p w:rsidRDefault="00AA007C" w:rsidP="00AA007C" w:rsidR="00AA00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MEDULIN REISEN d. o. o. Medulin, Burle 47, OIB </w:t>
      </w:r>
      <w:r w:rsidRPr="00AA007C">
        <w:rPr>
          <w:rFonts w:cs="Times New Roman" w:eastAsia="Times New Roman"/>
        </w:rPr>
        <w:t>14160200734</w:t>
      </w:r>
      <w:r>
        <w:rPr>
          <w:rFonts w:cs="Times New Roman" w:eastAsia="Times New Roman"/>
        </w:rPr>
        <w:t xml:space="preserve">, MBS </w:t>
      </w:r>
      <w:r w:rsidRPr="00AA007C">
        <w:rPr>
          <w:rFonts w:cs="Times New Roman" w:eastAsia="Times New Roman"/>
        </w:rPr>
        <w:t>130054205</w:t>
      </w:r>
      <w:r>
        <w:rPr>
          <w:rFonts w:cs="Times New Roman" w:eastAsia="Times New Roman"/>
          <w:szCs w:val="24"/>
        </w:rPr>
        <w:t>.</w:t>
      </w:r>
    </w:p>
    <w:p w:rsidRDefault="00AA007C" w:rsidP="00AA007C" w:rsidR="00AA007C">
      <w:pPr>
        <w:ind w:firstLine="709"/>
        <w:rPr>
          <w:rFonts w:cs="Times New Roman" w:eastAsia="Times New Roman"/>
          <w:szCs w:val="24"/>
        </w:rPr>
      </w:pPr>
    </w:p>
    <w:p w:rsidRDefault="00AA007C" w:rsidP="00AA007C" w:rsidR="00AA007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MEDULIN REISEN d. o. o. Medulin, Burle 47, OIB </w:t>
      </w:r>
      <w:r w:rsidRPr="00AA007C">
        <w:rPr>
          <w:rFonts w:cs="Times New Roman" w:eastAsia="Times New Roman"/>
        </w:rPr>
        <w:t>14160200734</w:t>
      </w:r>
      <w:r>
        <w:rPr>
          <w:rFonts w:cs="Times New Roman" w:eastAsia="Times New Roman"/>
        </w:rPr>
        <w:t xml:space="preserve">, MBS </w:t>
      </w:r>
      <w:r w:rsidRPr="00AA007C">
        <w:rPr>
          <w:rFonts w:cs="Times New Roman" w:eastAsia="Times New Roman"/>
        </w:rPr>
        <w:t>130054205</w:t>
      </w:r>
      <w:r>
        <w:rPr>
          <w:rFonts w:cs="Times New Roman" w:eastAsia="Times New Roman"/>
        </w:rPr>
        <w:t>.</w:t>
      </w:r>
    </w:p>
    <w:p w:rsidRDefault="00AA007C" w:rsidP="00AA007C" w:rsidR="00AA007C" w:rsidRPr="005D578C">
      <w:pPr>
        <w:ind w:firstLine="709"/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A007C" w:rsidP="00AA007C" w:rsidR="00AA007C">
      <w:pPr>
        <w:ind w:firstLine="708"/>
        <w:rPr>
          <w:rFonts w:cs="Times New Roman" w:eastAsia="Times New Roman"/>
          <w:szCs w:val="24"/>
        </w:rPr>
      </w:pPr>
    </w:p>
    <w:p w:rsidRDefault="00AA007C" w:rsidP="00AA007C" w:rsidR="00AA00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MEDULIN REISEN d. o. o. Medulin</w:t>
      </w:r>
      <w:r>
        <w:rPr>
          <w:rFonts w:cs="Times New Roman" w:eastAsia="Times New Roman"/>
          <w:szCs w:val="24"/>
        </w:rPr>
        <w:t>.</w:t>
      </w:r>
    </w:p>
    <w:p w:rsidRDefault="00AA007C" w:rsidP="00AA007C" w:rsidR="00AA007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studenog 2017. imao neizvršene osnove za plaćanje u neprekinutom razdoblju od 120 dana u ukupnom iznosu 19.695,09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prosinca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St-631/2017-3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A007C" w:rsidP="00AA007C" w:rsidR="00AA00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A007C" w:rsidP="00AA007C" w:rsidR="00AA007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A007C" w:rsidP="00AA007C" w:rsidR="00AA007C" w:rsidRPr="005D578C">
      <w:pPr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A007C" w:rsidP="00AA007C" w:rsidR="00AA007C">
      <w:pPr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A007C" w:rsidP="00AA007C" w:rsidR="00AA00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76D11">
        <w:rPr>
          <w:rFonts w:cs="Times New Roman" w:eastAsia="Times New Roman"/>
          <w:szCs w:val="24"/>
        </w:rPr>
        <w:t xml:space="preserve">, v. r. </w:t>
      </w:r>
    </w:p>
    <w:p w:rsidRDefault="00AA007C" w:rsidP="00AA007C" w:rsidR="00AA007C">
      <w:pPr>
        <w:jc w:val="left"/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jc w:val="left"/>
        <w:rPr>
          <w:rFonts w:cs="Times New Roman" w:eastAsia="Times New Roman"/>
          <w:szCs w:val="24"/>
        </w:rPr>
      </w:pPr>
    </w:p>
    <w:p w:rsidRDefault="00AA007C" w:rsidP="00AA007C" w:rsidR="00AA007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A007C" w:rsidP="00AA007C" w:rsidR="00AA007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A007C" w:rsidP="00AA007C" w:rsidR="00AA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A007C" w:rsidP="00AA007C" w:rsidR="00AA007C">
      <w:pPr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rPr>
          <w:rFonts w:cs="Times New Roman" w:eastAsia="Times New Roman"/>
          <w:szCs w:val="24"/>
        </w:rPr>
      </w:pPr>
    </w:p>
    <w:p w:rsidRDefault="00AA007C" w:rsidP="00AA007C" w:rsidR="00AA00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A007C" w:rsidP="00AA007C" w:rsidR="00AA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A007C" w:rsidP="00AA007C" w:rsidR="00AA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MEDULIN REISEN d. o. o. Medulin, Burle 47,</w:t>
      </w:r>
    </w:p>
    <w:p w:rsidRDefault="00AA007C" w:rsidP="00AA007C" w:rsidR="00AA007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A007C" w:rsidP="00AA007C" w:rsidR="00AA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A007C" w:rsidP="00AA007C" w:rsidR="00AA007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Anamarija Murtezani, Zagreb, Sunčane Škrinjarić 1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AA007C" w:rsidP="00AA007C" w:rsidR="00AA007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A007C" w:rsidP="00AA007C" w:rsidR="00AA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A007C" w:rsidP="00AA007C" w:rsidR="00AA00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A007C" w:rsidP="00AA007C" w:rsidR="00AA007C"/>
    <w:p w:rsidRDefault="00AA007C" w:rsidP="00AA007C" w:rsidR="00AA007C"/>
    <w:p w:rsidRDefault="00AA007C" w:rsidP="00AA007C" w:rsidR="00AA007C"/>
    <w:p w:rsidRDefault="00AA007C" w:rsidP="00AA007C" w:rsidR="00AA007C"/>
    <w:p w:rsidRDefault="00B76D11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07C" w:rsidP="00AA007C" w:rsidR="00AA007C">
      <w:r>
        <w:separator/>
      </w:r>
    </w:p>
  </w:endnote>
  <w:endnote w:id="0" w:type="continuationSeparator">
    <w:p w:rsidRDefault="00AA007C" w:rsidP="00AA007C" w:rsidR="00AA0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07C" w:rsidP="00AA007C" w:rsidR="00AA007C">
      <w:r>
        <w:separator/>
      </w:r>
    </w:p>
  </w:footnote>
  <w:footnote w:id="0" w:type="continuationSeparator">
    <w:p w:rsidRDefault="00AA007C" w:rsidP="00AA007C" w:rsidR="00AA00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07C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76D1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St-631/2017-4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07C" w:rsidP="00C011A6" w:rsidR="00C011A6" w:rsidRPr="00970AE0">
    <w:pPr>
      <w:pStyle w:val="Zaglavlje"/>
      <w:jc w:val="right"/>
    </w:pPr>
    <w:r>
      <w:rPr>
        <w:szCs w:val="24"/>
      </w:rPr>
      <w:t>11 St-631/2017-4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A3F"/>
    <w:rsid w:val="00395A3F"/>
    <w:rsid w:val="0047136B"/>
    <w:rsid w:val="00561B59"/>
    <w:rsid w:val="00AA007C"/>
    <w:rsid w:val="00B7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07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00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A00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0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07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00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007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D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6D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6D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6D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07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00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A00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0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07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00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007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D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6D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6D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6D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MEDULIN REISEN d.o.o. MEDULIN</izvorni_sadrzaj>
    <derivirana_varijabla naziv="DomainObject.Predmet.ProtustrankaFormated_1">  MEDULIN REISEN d.o.o. MEDULIN</derivirana_varijabla>
  </DomainObject.Predmet.ProtustrankaFormated>
  <DomainObject.Predmet.ProtustrankaFormatedOIB>
    <izvorni_sadrzaj>  MEDULIN REISEN d.o.o. MEDULIN, OIB 14160200734</izvorni_sadrzaj>
    <derivirana_varijabla naziv="DomainObject.Predmet.ProtustrankaFormatedOIB_1">  MEDULIN REISEN d.o.o. MEDULIN, OIB 14160200734</derivirana_varijabla>
  </DomainObject.Predmet.ProtustrankaFormatedOIB>
  <DomainObject.Predmet.ProtustrankaFormatedWithAdress>
    <izvorni_sadrzaj> MEDULIN REISEN d.o.o. MEDULIN, Burle 47, 52100 Medulin</izvorni_sadrzaj>
    <derivirana_varijabla naziv="DomainObject.Predmet.ProtustrankaFormatedWithAdress_1"> MEDULIN REISEN d.o.o. MEDULIN, Burle 47, 52100 Medulin</derivirana_varijabla>
  </DomainObject.Predmet.ProtustrankaFormatedWithAdress>
  <DomainObject.Predmet.ProtustrankaFormatedWithAdressOIB>
    <izvorni_sadrzaj> MEDULIN REISEN d.o.o. MEDULIN, OIB 14160200734, Burle 47, 52100 Medulin</izvorni_sadrzaj>
    <derivirana_varijabla naziv="DomainObject.Predmet.ProtustrankaFormatedWithAdressOIB_1"> MEDULIN REISEN d.o.o. MEDULIN, OIB 14160200734, Burle 47, 52100 Medulin</derivirana_varijabla>
  </DomainObject.Predmet.ProtustrankaFormatedWithAdressOIB>
  <DomainObject.Predmet.ProtustrankaWithAdress>
    <izvorni_sadrzaj>MEDULIN REISEN d.o.o. MEDULIN Burle 47, 52100 Medulin</izvorni_sadrzaj>
    <derivirana_varijabla naziv="DomainObject.Predmet.ProtustrankaWithAdress_1">MEDULIN REISEN d.o.o. MEDULIN Burle 47, 52100 Medulin</derivirana_varijabla>
  </DomainObject.Predmet.ProtustrankaWithAdress>
  <DomainObject.Predmet.ProtustrankaWithAdressOIB>
    <izvorni_sadrzaj>MEDULIN REISEN d.o.o. MEDULIN, OIB 14160200734, Burle 47, 52100 Medulin</izvorni_sadrzaj>
    <derivirana_varijabla naziv="DomainObject.Predmet.ProtustrankaWithAdressOIB_1">MEDULIN REISEN d.o.o. MEDULIN, OIB 14160200734, Burle 47, 52100 Medulin</derivirana_varijabla>
  </DomainObject.Predmet.ProtustrankaWithAdressOIB>
  <DomainObject.Predmet.ProtustrankaNazivFormated>
    <izvorni_sadrzaj>MEDULIN REISEN d.o.o. MEDULIN</izvorni_sadrzaj>
    <derivirana_varijabla naziv="DomainObject.Predmet.ProtustrankaNazivFormated_1">MEDULIN REISEN d.o.o. MEDULIN</derivirana_varijabla>
  </DomainObject.Predmet.ProtustrankaNazivFormated>
  <DomainObject.Predmet.ProtustrankaNazivFormatedOIB>
    <izvorni_sadrzaj>MEDULIN REISEN d.o.o. MEDULIN, OIB 14160200734</izvorni_sadrzaj>
    <derivirana_varijabla naziv="DomainObject.Predmet.ProtustrankaNazivFormatedOIB_1">MEDULIN REISEN d.o.o. MEDULIN, OIB 14160200734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19695.09</izvorni_sadrzaj>
    <derivirana_varijabla naziv="DomainObject.Predmet.TrenutnaVrijednost_1">19695.09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MEDULIN REISEN d.o.o. MEDULIN</item>
    </izvorni_sadrzaj>
    <derivirana_varijabla naziv="DomainObject.Predmet.ProtuStrankaListFormated_1">
      <item>MEDULIN REISEN d.o.o. MEDULIN</item>
    </derivirana_varijabla>
  </DomainObject.Predmet.ProtuStrankaListFormated>
  <DomainObject.Predmet.ProtuStrankaListFormatedOIB>
    <izvorni_sadrzaj>
      <item>MEDULIN REISEN d.o.o. MEDULIN, OIB 14160200734</item>
    </izvorni_sadrzaj>
    <derivirana_varijabla naziv="DomainObject.Predmet.ProtuStrankaListFormatedOIB_1">
      <item>MEDULIN REISEN d.o.o. MEDULIN, OIB 14160200734</item>
    </derivirana_varijabla>
  </DomainObject.Predmet.ProtuStrankaListFormatedOIB>
  <DomainObject.Predmet.ProtuStrankaListFormatedWithAdress>
    <izvorni_sadrzaj>
      <item>MEDULIN REISEN d.o.o. MEDULIN, Burle 47, 52100 Medulin</item>
    </izvorni_sadrzaj>
    <derivirana_varijabla naziv="DomainObject.Predmet.ProtuStrankaListFormatedWithAdress_1">
      <item>MEDULIN REISEN d.o.o. MEDULIN, Burle 47, 52100 Medulin</item>
    </derivirana_varijabla>
  </DomainObject.Predmet.ProtuStrankaListFormatedWithAdress>
  <DomainObject.Predmet.ProtuStrankaListFormatedWithAdressOIB>
    <izvorni_sadrzaj>
      <item>MEDULIN REISEN d.o.o. MEDULIN, OIB 14160200734, Burle 47, 52100 Medulin</item>
    </izvorni_sadrzaj>
    <derivirana_varijabla naziv="DomainObject.Predmet.ProtuStrankaListFormatedWithAdressOIB_1">
      <item>MEDULIN REISEN d.o.o. MEDULIN, OIB 14160200734, Burle 47, 52100 Medulin</item>
    </derivirana_varijabla>
  </DomainObject.Predmet.ProtuStrankaListFormatedWithAdressOIB>
  <DomainObject.Predmet.ProtuStrankaListNazivFormated>
    <izvorni_sadrzaj>
      <item>MEDULIN REISEN d.o.o. MEDULIN</item>
    </izvorni_sadrzaj>
    <derivirana_varijabla naziv="DomainObject.Predmet.ProtuStrankaListNazivFormated_1">
      <item>MEDULIN REISEN d.o.o. MEDULIN</item>
    </derivirana_varijabla>
  </DomainObject.Predmet.ProtuStrankaListNazivFormated>
  <DomainObject.Predmet.ProtuStrankaListNazivFormatedOIB>
    <izvorni_sadrzaj>
      <item>MEDULIN REISEN d.o.o. MEDULIN, OIB 14160200734</item>
    </izvorni_sadrzaj>
    <derivirana_varijabla naziv="DomainObject.Predmet.ProtuStrankaListNazivFormatedOIB_1">
      <item>MEDULIN REISEN d.o.o. MEDULIN, OIB 14160200734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MEDULIN REISEN d.o.o. MEDULIN</izvorni_sadrzaj>
    <derivirana_varijabla naziv="DomainObject.Predmet.ProtustrankaIDrugi_1">MEDULIN REISEN d.o.o. MEDULIN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MEDULIN REISEN d.o.o. MEDULIN, OIB 14160200734, Burle 47, 52100 Medulin</izvorni_sadrzaj>
    <derivirana_varijabla naziv="DomainObject.Predmet.ProtustrankaIDrugiAdressOIB_1">MEDULIN REISEN d.o.o. MEDULIN, OIB 14160200734, Burle 47,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MEDULIN REISEN d.o.o. MEDULIN</item>
    </izvorni_sadrzaj>
    <derivirana_varijabla naziv="DomainObject.Predmet.SudioniciListNaziv_1">
      <item>FINANCIJSKA AGENCIJA, RC RIJEKA, PODRUŽNICA PULA, PULA</item>
      <item>MEDULIN REISEN d.o.o. MEDULIN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MEDULIN REISEN d.o.o. MEDULIN, OIB 14160200734, Burle 47,52100 Medulin</item>
    </izvorni_sadrzaj>
    <derivirana_varijabla naziv="DomainObject.Predmet.SudioniciListAdressOIB_1">
      <item>FINANCIJSKA AGENCIJA, RC RIJEKA, PODRUŽNICA PULA, PULA, OIB 85821130368, Frana Kurelca 8,51000 Rijeka</item>
      <item>MEDULIN REISEN d.o.o. MEDULIN, OIB 14160200734, Burle 47,52100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14160200734</item>
    </izvorni_sadrzaj>
    <derivirana_varijabla naziv="DomainObject.Predmet.SudioniciListNazivOIB_1">
      <item>, OIB 85821130368</item>
      <item>, OIB 14160200734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3663</properties:Characters>
  <properties:Lines>89</properties:Lines>
  <properties:Paragraphs>31</properties:Paragraphs>
  <properties:TotalTime>3</properties:TotalTime>
  <properties:ScaleCrop>false</properties:ScaleCrop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2018-02-07T12:35:00Z</dcterms:created>
  <dc:creator>Morena Brajuha</dc:creator>
  <dc:description/>
  <cp:keywords/>
  <cp:lastModifiedBy>Morena Brajuha</cp:lastModifiedBy>
  <cp:lastPrinted>2018-02-12T08:46:00Z</cp:lastPrinted>
  <dcterms:modified xmlns:xsi="http://www.w3.org/2001/XMLSchema-instance" xsi:type="dcterms:W3CDTF">2018-02-12T08:46:00Z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