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7dc9" w14:paraId="1e97dc9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794E17">
        <w:t>1005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6D266E">
        <w:t>22</w:t>
      </w:r>
      <w:r w:rsidR="0095312E">
        <w:t xml:space="preserve">. </w:t>
      </w:r>
      <w:r w:rsidR="00E85FAD">
        <w:t>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6D266E">
        <w:t>JIRI HANAK,</w:t>
      </w:r>
      <w:r w:rsidR="00767627">
        <w:t xml:space="preserve"> </w:t>
      </w:r>
      <w:r w:rsidR="001B0964">
        <w:t>d.o.o.</w:t>
      </w:r>
      <w:r w:rsidR="00311993">
        <w:t xml:space="preserve"> </w:t>
      </w:r>
      <w:r w:rsidR="00783E9E">
        <w:t xml:space="preserve">sa sjedištem </w:t>
      </w:r>
      <w:r w:rsidR="00E17495">
        <w:t xml:space="preserve">u </w:t>
      </w:r>
      <w:r w:rsidR="006D266E">
        <w:t>Sveti Filip I Jakov</w:t>
      </w:r>
      <w:r w:rsidR="009836EC">
        <w:t xml:space="preserve"> (</w:t>
      </w:r>
      <w:r w:rsidR="006D266E">
        <w:t>Općina Sveti Filip I Jakov</w:t>
      </w:r>
      <w:r w:rsidR="00822A09">
        <w:t>),</w:t>
      </w:r>
      <w:r w:rsidR="008A5D61">
        <w:t xml:space="preserve"> </w:t>
      </w:r>
      <w:r w:rsidR="006D266E">
        <w:t>Zore Dalmatinske 15</w:t>
      </w:r>
      <w:r w:rsidR="008A5D61">
        <w:t xml:space="preserve">, </w:t>
      </w:r>
      <w:r w:rsidR="00A01095">
        <w:t xml:space="preserve">OIB: </w:t>
      </w:r>
      <w:r w:rsidR="006D266E">
        <w:t>86184132002</w:t>
      </w:r>
      <w:r>
        <w:t xml:space="preserve">, </w:t>
      </w:r>
      <w:r w:rsidR="00573DEF">
        <w:t>16.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D266E">
        <w:t xml:space="preserve">JIRI HANAK, d.o.o. sa sjedištem u Sveti Filip I Jakov (Općina Sveti Filip I Jakov), Zore Dalmatinske 15, OIB: 86184132002 </w:t>
      </w:r>
      <w:r>
        <w:t xml:space="preserve">s danom </w:t>
      </w:r>
      <w:r w:rsidR="00573DEF">
        <w:t>16. svibnja</w:t>
      </w:r>
      <w:r>
        <w:t xml:space="preserve"> 2016. u </w:t>
      </w:r>
      <w:r w:rsidR="00573DEF">
        <w:t>11</w:t>
      </w:r>
      <w:r>
        <w:t>,</w:t>
      </w:r>
      <w:r w:rsidR="00573DEF">
        <w:t>3</w:t>
      </w:r>
      <w:r w:rsidR="00ED303C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573DEF" w:rsidR="00E41244" w:rsidRPr="00573DEF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573DEF">
        <w:t>II</w:t>
      </w:r>
      <w:r w:rsidR="00386298" w:rsidRPr="00573DEF">
        <w:t xml:space="preserve">. </w:t>
      </w:r>
      <w:r w:rsidR="00573DEF" w:rsidRPr="00573DEF">
        <w:t>Stečajnom upraviteljico</w:t>
      </w:r>
      <w:r w:rsidR="00193657" w:rsidRPr="00573DEF">
        <w:t>m</w:t>
      </w:r>
      <w:r w:rsidRPr="00573DEF">
        <w:t xml:space="preserve"> dužnika </w:t>
      </w:r>
      <w:r w:rsidR="00193657" w:rsidRPr="00573DEF">
        <w:t xml:space="preserve">imenuje se </w:t>
      </w:r>
      <w:r w:rsidR="00573DEF" w:rsidRPr="00573DEF">
        <w:t>TRUMBIĆ DINKA iz Splita,</w:t>
      </w:r>
      <w:r w:rsidR="00573DEF" w:rsidRPr="008E37E9">
        <w:t xml:space="preserve"> Lovretska 10, OIB: 43468134790</w:t>
      </w:r>
      <w:r w:rsidR="00573DEF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6D266E">
        <w:t>JIRI HANAK, d.o.o. sa sjedištem u Sveti Filip I Jakov (Općina Sveti Filip I Jakov), Zore Dalmatinske 15, OIB: 86184132002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6D266E">
        <w:t>22</w:t>
      </w:r>
      <w:r w:rsidR="00E7773E">
        <w:t>. 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6D266E">
        <w:t>572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6D266E">
        <w:t>14.193,09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DF0221">
        <w:t>i</w:t>
      </w:r>
      <w:r w:rsidR="007E65A6">
        <w:t>ma</w:t>
      </w:r>
      <w:r w:rsidR="001E74F1" w:rsidRPr="00CF7AC9">
        <w:t xml:space="preserve"> otvoren račun</w:t>
      </w:r>
      <w:r w:rsidR="00DF0221">
        <w:t xml:space="preserve"> kod </w:t>
      </w:r>
      <w:r w:rsidR="006D266E">
        <w:t>Splitske banke</w:t>
      </w:r>
      <w:r w:rsidR="000B1F08">
        <w:t>,</w:t>
      </w:r>
      <w:r w:rsidR="00767627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7773E">
        <w:t>08</w:t>
      </w:r>
      <w:r>
        <w:t xml:space="preserve">. </w:t>
      </w:r>
      <w:r w:rsidR="00E7773E">
        <w:t>veljače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573DEF">
        <w:t>16.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573DEF">
        <w:t>j upraviteljici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4F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794E17">
      <w:t>1005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0964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21E78"/>
    <w:rsid w:val="00531A9C"/>
    <w:rsid w:val="005439BE"/>
    <w:rsid w:val="005440C2"/>
    <w:rsid w:val="005547E0"/>
    <w:rsid w:val="00571AD1"/>
    <w:rsid w:val="00573DEF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14FFD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266E"/>
    <w:rsid w:val="00722809"/>
    <w:rsid w:val="0072570A"/>
    <w:rsid w:val="00742C32"/>
    <w:rsid w:val="00753EDD"/>
    <w:rsid w:val="0075628E"/>
    <w:rsid w:val="00767627"/>
    <w:rsid w:val="00783E9E"/>
    <w:rsid w:val="00785980"/>
    <w:rsid w:val="00794E17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45804"/>
    <w:rsid w:val="008503D7"/>
    <w:rsid w:val="00861573"/>
    <w:rsid w:val="00862CC5"/>
    <w:rsid w:val="00894966"/>
    <w:rsid w:val="008A5D61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65DAD"/>
    <w:rsid w:val="00C758AA"/>
    <w:rsid w:val="00C84E20"/>
    <w:rsid w:val="00C917C6"/>
    <w:rsid w:val="00CA3E6B"/>
    <w:rsid w:val="00CA6E9D"/>
    <w:rsid w:val="00CB0F6A"/>
    <w:rsid w:val="00CD6927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DF0221"/>
    <w:rsid w:val="00E0197B"/>
    <w:rsid w:val="00E0298A"/>
    <w:rsid w:val="00E17495"/>
    <w:rsid w:val="00E2239F"/>
    <w:rsid w:val="00E37B9D"/>
    <w:rsid w:val="00E41244"/>
    <w:rsid w:val="00E5646B"/>
    <w:rsid w:val="00E70238"/>
    <w:rsid w:val="00E7096C"/>
    <w:rsid w:val="00E77411"/>
    <w:rsid w:val="00E7773E"/>
    <w:rsid w:val="00E809D8"/>
    <w:rsid w:val="00E82130"/>
    <w:rsid w:val="00E8481F"/>
    <w:rsid w:val="00E85F98"/>
    <w:rsid w:val="00E85FAD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F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F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F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F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F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F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F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F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JIRI HANAK, d.o.o. za građevinarstvo i turizam</izvorni_sadrzaj>
    <derivirana_varijabla naziv="DomainObject.Predmet.ProtustrankaFormated_1">  JIRI HANAK, d.o.o. za građevinarstvo i turizam</derivirana_varijabla>
  </DomainObject.Predmet.ProtustrankaFormated>
  <DomainObject.Predmet.ProtustrankaFormatedOIB>
    <izvorni_sadrzaj>  JIRI HANAK, d.o.o. za građevinarstvo i turizam, OIB 86184132002</izvorni_sadrzaj>
    <derivirana_varijabla naziv="DomainObject.Predmet.ProtustrankaFormatedOIB_1">  JIRI HANAK, d.o.o. za građevinarstvo i turizam, OIB 86184132002</derivirana_varijabla>
  </DomainObject.Predmet.ProtustrankaFormatedOIB>
  <DomainObject.Predmet.ProtustrankaFormatedWithAdress>
    <izvorni_sadrzaj> JIRI HANAK, d.o.o. za građevinarstvo i turizam, Zore Dalmatinske 15, 23210 Sveti Filip I Jakov</izvorni_sadrzaj>
    <derivirana_varijabla naziv="DomainObject.Predmet.ProtustrankaFormatedWithAdress_1"> JIRI HANAK, d.o.o. za građevinarstvo i turizam, Zore Dalmatinske 15, 23210 Sveti Filip I Jakov</derivirana_varijabla>
  </DomainObject.Predmet.ProtustrankaFormatedWithAdress>
  <DomainObject.Predmet.ProtustrankaFormatedWithAdressOIB>
    <izvorni_sadrzaj> JIRI HANAK, d.o.o. za građevinarstvo i turizam, OIB 86184132002, Zore Dalmatinske 15, 23210 Sveti Filip I Jakov</izvorni_sadrzaj>
    <derivirana_varijabla naziv="DomainObject.Predmet.ProtustrankaFormatedWithAdressOIB_1"> JIRI HANAK, d.o.o. za građevinarstvo i turizam, OIB 86184132002, Zore Dalmatinske 15, 23210 Sveti Filip I Jakov</derivirana_varijabla>
  </DomainObject.Predmet.ProtustrankaFormatedWithAdressOIB>
  <DomainObject.Predmet.ProtustrankaWithAdress>
    <izvorni_sadrzaj>JIRI HANAK, d.o.o. za građevinarstvo i turizam Zore Dalmatinske 15, 23210 Sveti Filip I Jakov</izvorni_sadrzaj>
    <derivirana_varijabla naziv="DomainObject.Predmet.ProtustrankaWithAdress_1">JIRI HANAK, d.o.o. za građevinarstvo i turizam Zore Dalmatinske 15, 23210 Sveti Filip I Jakov</derivirana_varijabla>
  </DomainObject.Predmet.ProtustrankaWithAdress>
  <DomainObject.Predmet.ProtustrankaWithAdressOIB>
    <izvorni_sadrzaj>JIRI HANAK, d.o.o. za građevinarstvo i turizam, OIB 86184132002, Zore Dalmatinske 15, 23210 Sveti Filip I Jakov</izvorni_sadrzaj>
    <derivirana_varijabla naziv="DomainObject.Predmet.ProtustrankaWithAdressOIB_1">JIRI HANAK, d.o.o. za građevinarstvo i turizam, OIB 86184132002, Zore Dalmatinske 15, 23210 Sveti Filip I Jakov</derivirana_varijabla>
  </DomainObject.Predmet.ProtustrankaWithAdressOIB>
  <DomainObject.Predmet.ProtustrankaNazivFormated>
    <izvorni_sadrzaj>JIRI HANAK, d.o.o. za građevinarstvo i turizam</izvorni_sadrzaj>
    <derivirana_varijabla naziv="DomainObject.Predmet.ProtustrankaNazivFormated_1">JIRI HANAK, d.o.o. za građevinarstvo i turizam</derivirana_varijabla>
  </DomainObject.Predmet.ProtustrankaNazivFormated>
  <DomainObject.Predmet.ProtustrankaNazivFormatedOIB>
    <izvorni_sadrzaj>JIRI HANAK, d.o.o. za građevinarstvo i turizam, OIB 86184132002</izvorni_sadrzaj>
    <derivirana_varijabla naziv="DomainObject.Predmet.ProtustrankaNazivFormatedOIB_1">JIRI HANAK, d.o.o. za građevinarstvo i turizam, OIB 86184132002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14193.09</izvorni_sadrzaj>
    <derivirana_varijabla naziv="DomainObject.Predmet.TrenutnaVrijednost_1">14193.09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JIRI HANAK, d.o.o. za građevinarstvo i turizam</item>
    </izvorni_sadrzaj>
    <derivirana_varijabla naziv="DomainObject.Predmet.ProtuStrankaListFormated_1">
      <item>JIRI HANAK, d.o.o. za građevinarstvo i turizam</item>
    </derivirana_varijabla>
  </DomainObject.Predmet.ProtuStrankaListFormated>
  <DomainObject.Predmet.ProtuStrankaListFormatedOIB>
    <izvorni_sadrzaj>
      <item>JIRI HANAK, d.o.o. za građevinarstvo i turizam, OIB 86184132002</item>
    </izvorni_sadrzaj>
    <derivirana_varijabla naziv="DomainObject.Predmet.ProtuStrankaListFormatedOIB_1">
      <item>JIRI HANAK, d.o.o. za građevinarstvo i turizam, OIB 86184132002</item>
    </derivirana_varijabla>
  </DomainObject.Predmet.ProtuStrankaListFormatedOIB>
  <DomainObject.Predmet.ProtuStrankaListFormatedWithAdress>
    <izvorni_sadrzaj>
      <item>JIRI HANAK, d.o.o. za građevinarstvo i turizam, Zore Dalmatinske 15, 23210 Sveti Filip I Jakov</item>
    </izvorni_sadrzaj>
    <derivirana_varijabla naziv="DomainObject.Predmet.ProtuStrankaListFormatedWithAdress_1">
      <item>JIRI HANAK, d.o.o. za građevinarstvo i turizam, Zore Dalmatinske 15, 23210 Sveti Filip I Jakov</item>
    </derivirana_varijabla>
  </DomainObject.Predmet.ProtuStrankaListFormatedWithAdress>
  <DomainObject.Predmet.ProtuStrankaListFormatedWithAdressOIB>
    <izvorni_sadrzaj>
      <item>JIRI HANAK, d.o.o. za građevinarstvo i turizam, OIB 86184132002, Zore Dalmatinske 15, 23210 Sveti Filip I Jakov</item>
    </izvorni_sadrzaj>
    <derivirana_varijabla naziv="DomainObject.Predmet.ProtuStrankaListFormatedWithAdressOIB_1">
      <item>JIRI HANAK, d.o.o. za građevinarstvo i turizam, OIB 86184132002, Zore Dalmatinske 15, 23210 Sveti Filip I Jakov</item>
    </derivirana_varijabla>
  </DomainObject.Predmet.ProtuStrankaListFormatedWithAdressOIB>
  <DomainObject.Predmet.ProtuStrankaListNazivFormated>
    <izvorni_sadrzaj>
      <item>JIRI HANAK, d.o.o. za građevinarstvo i turizam</item>
    </izvorni_sadrzaj>
    <derivirana_varijabla naziv="DomainObject.Predmet.ProtuStrankaListNazivFormated_1">
      <item>JIRI HANAK, d.o.o. za građevinarstvo i turizam</item>
    </derivirana_varijabla>
  </DomainObject.Predmet.ProtuStrankaListNazivFormated>
  <DomainObject.Predmet.ProtuStrankaListNazivFormatedOIB>
    <izvorni_sadrzaj>
      <item>JIRI HANAK, d.o.o. za građevinarstvo i turizam, OIB 86184132002</item>
    </izvorni_sadrzaj>
    <derivirana_varijabla naziv="DomainObject.Predmet.ProtuStrankaListNazivFormatedOIB_1">
      <item>JIRI HANAK, d.o.o. za građevinarstvo i turizam, OIB 86184132002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JIRI HANAK, d.o.o. za građevinarstvo i turizam</izvorni_sadrzaj>
    <derivirana_varijabla naziv="DomainObject.Predmet.ProtustrankaIDrugi_1">JIRI HANAK, d.o.o. za građevinarstvo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JIRI HANAK, d.o.o. za građevinarstvo i turizam, OIB 86184132002, Zore Dalmatinske 15, 23210 Sveti Filip I Jakov</izvorni_sadrzaj>
    <derivirana_varijabla naziv="DomainObject.Predmet.ProtustrankaIDrugiAdressOIB_1">JIRI HANAK, d.o.o. za građevinarstvo i turizam, OIB 86184132002, Zore Dalmatinske 15,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JIRI HANAK, d.o.o. za građevinarstvo i turizam</item>
    </izvorni_sadrzaj>
    <derivirana_varijabla naziv="DomainObject.Predmet.SudioniciListNaziv_1">
      <item>Fina</item>
      <item>JIRI HANAK, d.o.o. za građevinarstvo i turizam</item>
    </derivirana_varijabla>
  </DomainObject.Predmet.SudioniciListNaziv>
  <DomainObject.Predmet.SudioniciListAdressOIB>
    <izvorni_sadrzaj>
      <item>Fina, OIB 85821130368</item>
      <item>JIRI HANAK, d.o.o. za građevinarstvo i turizam, OIB 86184132002, Zore Dalmatinske 15,23210 Sveti Filip I Jakov</item>
    </izvorni_sadrzaj>
    <derivirana_varijabla naziv="DomainObject.Predmet.SudioniciListAdressOIB_1">
      <item>Fina, OIB 85821130368</item>
      <item>JIRI HANAK, d.o.o. za građevinarstvo i turizam, OIB 86184132002, Zore Dalmatinske 15,23210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86184132002</item>
    </izvorni_sadrzaj>
    <derivirana_varijabla naziv="DomainObject.Predmet.SudioniciListNazivOIB_1">
      <item>, OIB 85821130368</item>
      <item>, OIB 86184132002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883</properties:Words>
  <properties:Characters>4777</properties:Characters>
  <properties:Lines>122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2016-04-01T11:09:00Z</dcterms:created>
  <dc:creator>Administrator</dc:creator>
  <cp:lastModifiedBy>Martina Kalmeta</cp:lastModifiedBy>
  <cp:lastPrinted>2016-05-16T09:25:00Z</cp:lastPrinted>
  <dcterms:modified xmlns:xsi="http://www.w3.org/2001/XMLSchema-instance" xsi:type="dcterms:W3CDTF">2016-05-16T09:28:00Z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