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2e8f" w14:paraId="5de2e8f" w:rsidRDefault="00AE649C" w:rsidP="00FA5B5E" w:rsidR="00AE649C" w:rsidRPr="00B76F3C">
      <w:pPr>
        <w:pStyle w:val="Naslov3"/>
        <w15:collapsed w:val="false"/>
      </w:pPr>
    </w:p>
    <w:p w:rsidRDefault="00E94E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>REPUBLIKA HRVATSKA</w:t>
      </w: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>TRGOVAČKI SUD U ZADRU</w:t>
      </w:r>
      <w:r w:rsidRPr="00E94EFF">
        <w:rPr>
          <w:rFonts w:cs="Times New Roman" w:eastAsia="Times New Roman"/>
          <w:lang w:eastAsia="hr-HR"/>
        </w:rPr>
        <w:tab/>
        <w:t xml:space="preserve">                             Poslovni broj: 3. St-884/2016-5</w:t>
      </w: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>Zadar, Dr. Franje Tuđmana 35</w:t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  <w:t xml:space="preserve">        </w:t>
      </w:r>
    </w:p>
    <w:p w:rsidRDefault="00E94EFF" w:rsidP="00E94EFF" w:rsidR="00E94EFF" w:rsidRPr="00E94EFF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94EFF" w:rsidP="00E94EFF" w:rsidR="00E94EFF" w:rsidRPr="00E94EF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jc w:val="right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E94EFF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E94EFF">
        <w:rPr>
          <w:rFonts w:cs="Times New Roman" w:eastAsia="Times New Roman"/>
          <w:lang w:eastAsia="hr-HR"/>
        </w:rPr>
        <w:t>Regionalni centar Split, Podružnica Zadar,</w:t>
      </w:r>
    </w:p>
    <w:p w:rsidRDefault="00E94EFF" w:rsidP="00E94EFF" w:rsidR="00E94EFF" w:rsidRPr="00E94EF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94EFF">
        <w:rPr>
          <w:rFonts w:cs="Times New Roman" w:eastAsia="Times New Roman"/>
          <w:lang w:eastAsia="hr-HR"/>
        </w:rPr>
        <w:t xml:space="preserve"> Ivana Danila 4</w:t>
      </w:r>
    </w:p>
    <w:p w:rsidRDefault="00E94EFF" w:rsidP="00E94EFF" w:rsidR="00E94EFF" w:rsidRPr="00E94E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4EFF" w:rsidP="00E94EFF" w:rsidR="00E94EFF" w:rsidRPr="00E94EF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4EFF" w:rsidP="00E94EFF" w:rsidR="00E94EFF" w:rsidRPr="00E94E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E94EFF">
        <w:rPr>
          <w:rFonts w:cs="Times New Roman" w:eastAsia="Times New Roman"/>
          <w:lang w:eastAsia="hr-HR"/>
        </w:rPr>
        <w:t>posl</w:t>
      </w:r>
      <w:proofErr w:type="spellEnd"/>
      <w:r w:rsidRPr="00E94EFF">
        <w:rPr>
          <w:rFonts w:cs="Times New Roman" w:eastAsia="Times New Roman"/>
          <w:lang w:eastAsia="hr-HR"/>
        </w:rPr>
        <w:t xml:space="preserve">. broj gornji od 7. srpnja 2016. koje se u privitku dostavlja, pozvani ste na ročišta od 13. rujna 2016. radi očitovanja o prijedlogu i utvrđivanja pretpostavki za otvaranje stečajnog postupka nad dužnikom FORMICA ENERGIJA d.o.o. sa sjedištem u Zadru, </w:t>
      </w:r>
      <w:proofErr w:type="spellStart"/>
      <w:r w:rsidRPr="00E94EFF">
        <w:rPr>
          <w:rFonts w:cs="Times New Roman" w:eastAsia="Times New Roman"/>
          <w:lang w:eastAsia="hr-HR"/>
        </w:rPr>
        <w:t>Polačišće</w:t>
      </w:r>
      <w:proofErr w:type="spellEnd"/>
      <w:r w:rsidRPr="00E94EFF">
        <w:rPr>
          <w:rFonts w:cs="Times New Roman" w:eastAsia="Times New Roman"/>
          <w:lang w:eastAsia="hr-HR"/>
        </w:rPr>
        <w:t xml:space="preserve"> 2, OIB: 89971729633.</w:t>
      </w:r>
    </w:p>
    <w:p w:rsidRDefault="00E94EFF" w:rsidP="00E94EFF" w:rsidR="00E94EFF" w:rsidRPr="00E94E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jc w:val="both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E94EFF" w:rsidP="00E94EFF" w:rsidR="00E94EFF" w:rsidRPr="00E94EFF">
      <w:pPr>
        <w:spacing w:after="0"/>
        <w:jc w:val="both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 xml:space="preserve"> </w:t>
      </w:r>
    </w:p>
    <w:p w:rsidRDefault="00E94EFF" w:rsidP="00E94EFF" w:rsidR="00E94EFF" w:rsidRPr="00E94EFF">
      <w:pPr>
        <w:spacing w:after="0"/>
        <w:jc w:val="both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E94EFF">
        <w:rPr>
          <w:rFonts w:cs="Times New Roman" w:eastAsia="Times New Roman"/>
          <w:lang w:eastAsia="hr-HR"/>
        </w:rPr>
        <w:t>faxa</w:t>
      </w:r>
      <w:proofErr w:type="spellEnd"/>
      <w:r w:rsidRPr="00E94EFF">
        <w:rPr>
          <w:rFonts w:cs="Times New Roman" w:eastAsia="Times New Roman"/>
          <w:lang w:eastAsia="hr-HR"/>
        </w:rPr>
        <w:t xml:space="preserve"> ovog suda broj 023/292-055.</w:t>
      </w:r>
    </w:p>
    <w:p w:rsidRDefault="00E94EFF" w:rsidP="00E94EFF" w:rsidR="00E94EFF" w:rsidRPr="00E94E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</w:p>
    <w:p w:rsidRDefault="00E94EFF" w:rsidP="00E94EFF" w:rsidR="00E94EFF" w:rsidRPr="00E94EFF">
      <w:pPr>
        <w:spacing w:after="0"/>
        <w:jc w:val="center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 xml:space="preserve">U Zadru 7. srpnja 2016. </w:t>
      </w:r>
    </w:p>
    <w:p w:rsidRDefault="00E94EFF" w:rsidP="00E94EFF" w:rsidR="00E94EFF" w:rsidRPr="00E94E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E94EFF" w:rsidP="00E94EFF" w:rsidR="00E94EFF" w:rsidRPr="00E94EFF">
      <w:pPr>
        <w:spacing w:after="0"/>
        <w:ind w:firstLine="708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 xml:space="preserve">                                 </w:t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</w:r>
      <w:r w:rsidRPr="00E94EFF">
        <w:rPr>
          <w:rFonts w:cs="Times New Roman" w:eastAsia="Times New Roman"/>
          <w:lang w:eastAsia="hr-HR"/>
        </w:rPr>
        <w:tab/>
        <w:t xml:space="preserve">    Sutkinja:</w:t>
      </w:r>
    </w:p>
    <w:p w:rsidRDefault="00E94EFF" w:rsidP="00E94EFF" w:rsidR="00E94EFF" w:rsidRPr="00E94EFF">
      <w:pPr>
        <w:spacing w:after="0"/>
        <w:jc w:val="right"/>
        <w:rPr>
          <w:rFonts w:cs="Times New Roman" w:eastAsia="Times New Roman"/>
          <w:lang w:eastAsia="hr-HR"/>
        </w:rPr>
      </w:pPr>
      <w:r w:rsidRPr="00E94EFF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94EFF" w:rsidP="00E94EFF" w:rsidR="00E94EFF" w:rsidRPr="00E94EF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94EFF" w:rsidP="00E94EFF" w:rsidR="00E94EFF" w:rsidRPr="00E94EFF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E94EFF">
        <w:rPr>
          <w:rFonts w:cs="Times New Roman" w:eastAsia="Times New Roman"/>
          <w:b/>
          <w:lang w:eastAsia="hr-HR"/>
        </w:rPr>
        <w:t xml:space="preserve">       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EFF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St-884/2016-4</izvorni_sadrzaj>
    <derivirana_varijabla naziv="DomainObject.Oznaka_1">St-884/2016-4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FORMICA ENERGIJA d.o.o. za poslovne usluge i djelatnost turističke agencije</izvorni_sadrzaj>
    <derivirana_varijabla naziv="DomainObject.Predmet.ProtustrankaFormated_1">  FORMICA ENERGIJA d.o.o. za poslovne usluge i djelatnost turističke agencije</derivirana_varijabla>
  </DomainObject.Predmet.ProtustrankaFormated>
  <DomainObject.Predmet.ProtustrankaFormatedOIB>
    <izvorni_sadrzaj>  FORMICA ENERGIJA d.o.o. za poslovne usluge i djelatnost turističke agencije, OIB 89971729633</izvorni_sadrzaj>
    <derivirana_varijabla naziv="DomainObject.Predmet.ProtustrankaFormatedOIB_1">  FORMICA ENERGIJA d.o.o. za poslovne usluge i djelatnost turističke agencije, OIB 89971729633</derivirana_varijabla>
  </DomainObject.Predmet.ProtustrankaFormatedOIB>
  <DomainObject.Predmet.ProtustrankaFormatedWithAdress>
    <izvorni_sadrzaj> FORMICA ENERGIJA d.o.o. za poslovne usluge i djelatnost turističke agencije, Polačišće 2, 23000 Zadar</izvorni_sadrzaj>
    <derivirana_varijabla naziv="DomainObject.Predmet.ProtustrankaFormatedWithAdress_1"> FORMICA ENERGIJA d.o.o. za poslovne usluge i djelatnost turističke agencije, Polačišće 2, 23000 Zadar</derivirana_varijabla>
  </DomainObject.Predmet.ProtustrankaFormatedWithAdress>
  <DomainObject.Predmet.ProtustrankaFormatedWithAdressOIB>
    <izvorni_sadrzaj> FORMICA ENERGIJA d.o.o. za poslovne usluge i djelatnost turističke agencije, OIB 89971729633, Polačišće 2, 23000 Zadar</izvorni_sadrzaj>
    <derivirana_varijabla naziv="DomainObject.Predmet.ProtustrankaFormatedWithAdressOIB_1"> FORMICA ENERGIJA d.o.o. za poslovne usluge i djelatnost turističke agencije, OIB 89971729633, Polačišće 2, 23000 Zadar</derivirana_varijabla>
  </DomainObject.Predmet.ProtustrankaFormatedWithAdressOIB>
  <DomainObject.Predmet.ProtustrankaWithAdress>
    <izvorni_sadrzaj>FORMICA ENERGIJA d.o.o. za poslovne usluge i djelatnost turističke agencije Polačišće 2, 23000 Zadar</izvorni_sadrzaj>
    <derivirana_varijabla naziv="DomainObject.Predmet.ProtustrankaWithAdress_1">FORMICA ENERGIJA d.o.o. za poslovne usluge i djelatnost turističke agencije Polačišće 2, 23000 Zadar</derivirana_varijabla>
  </DomainObject.Predmet.ProtustrankaWithAdress>
  <DomainObject.Predmet.ProtustrankaWithAdressOIB>
    <izvorni_sadrzaj>FORMICA ENERGIJA d.o.o. za poslovne usluge i djelatnost turističke agencije, OIB 89971729633, Polačišće 2, 23000 Zadar</izvorni_sadrzaj>
    <derivirana_varijabla naziv="DomainObject.Predmet.ProtustrankaWithAdressOIB_1">FORMICA ENERGIJA d.o.o. za poslovne usluge i djelatnost turističke agencije, OIB 89971729633, Polačišće 2, 23000 Zadar</derivirana_varijabla>
  </DomainObject.Predmet.ProtustrankaWithAdressOIB>
  <DomainObject.Predmet.ProtustrankaNazivFormated>
    <izvorni_sadrzaj>FORMICA ENERGIJA d.o.o. za poslovne usluge i djelatnost turističke agencije</izvorni_sadrzaj>
    <derivirana_varijabla naziv="DomainObject.Predmet.ProtustrankaNazivFormated_1">FORMICA ENERGIJA d.o.o. za poslovne usluge i djelatnost turističke agencije</derivirana_varijabla>
  </DomainObject.Predmet.ProtustrankaNazivFormated>
  <DomainObject.Predmet.ProtustrankaNazivFormatedOIB>
    <izvorni_sadrzaj>FORMICA ENERGIJA d.o.o. za poslovne usluge i djelatnost turističke agencije, OIB 89971729633</izvorni_sadrzaj>
    <derivirana_varijabla naziv="DomainObject.Predmet.ProtustrankaNazivFormatedOIB_1">FORMICA ENERGIJA d.o.o. za poslovne usluge i djelatnost turističke agencije, OIB 89971729633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49632.40</izvorni_sadrzaj>
    <derivirana_varijabla naziv="DomainObject.Predmet.TrenutnaVrijednost_1">49632.40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FORMICA ENERGIJA d.o.o. za poslovne usluge i djelatnost turističke agencije</item>
    </izvorni_sadrzaj>
    <derivirana_varijabla naziv="DomainObject.Predmet.ProtuStrankaListFormated_1">
      <item>FORMICA ENERGIJA d.o.o. za poslovne usluge i djelatnost turističke agencije</item>
    </derivirana_varijabla>
  </DomainObject.Predmet.ProtuStrankaListFormated>
  <DomainObject.Predmet.ProtuStrankaListFormatedOIB>
    <izvorni_sadrzaj>
      <item>FORMICA ENERGIJA d.o.o. za poslovne usluge i djelatnost turističke agencije, OIB 89971729633</item>
    </izvorni_sadrzaj>
    <derivirana_varijabla naziv="DomainObject.Predmet.ProtuStrankaListFormatedOIB_1">
      <item>FORMICA ENERGIJA d.o.o. za poslovne usluge i djelatnost turističke agencije, OIB 89971729633</item>
    </derivirana_varijabla>
  </DomainObject.Predmet.ProtuStrankaListFormatedOIB>
  <DomainObject.Predmet.ProtuStrankaListFormatedWithAdress>
    <izvorni_sadrzaj>
      <item>FORMICA ENERGIJA d.o.o. za poslovne usluge i djelatnost turističke agencije, Polačišće 2, 23000 Zadar</item>
    </izvorni_sadrzaj>
    <derivirana_varijabla naziv="DomainObject.Predmet.ProtuStrankaListFormatedWithAdress_1">
      <item>FORMICA ENERGIJA d.o.o. za poslovne usluge i djelatnost turističke agencije, Polačišće 2, 23000 Zadar</item>
    </derivirana_varijabla>
  </DomainObject.Predmet.ProtuStrankaListFormatedWithAdress>
  <DomainObject.Predmet.ProtuStrankaListFormatedWithAdressOIB>
    <izvorni_sadrzaj>
      <item>FORMICA ENERGIJA d.o.o. za poslovne usluge i djelatnost turističke agencije, OIB 89971729633, Polačišće 2, 23000 Zadar</item>
    </izvorni_sadrzaj>
    <derivirana_varijabla naziv="DomainObject.Predmet.ProtuStrankaListFormatedWithAdressOIB_1">
      <item>FORMICA ENERGIJA d.o.o. za poslovne usluge i djelatnost turističke agencije, OIB 89971729633, Polačišće 2, 23000 Zadar</item>
    </derivirana_varijabla>
  </DomainObject.Predmet.ProtuStrankaListFormatedWithAdressOIB>
  <DomainObject.Predmet.ProtuStrankaListNazivFormated>
    <izvorni_sadrzaj>
      <item>FORMICA ENERGIJA d.o.o. za poslovne usluge i djelatnost turističke agencije</item>
    </izvorni_sadrzaj>
    <derivirana_varijabla naziv="DomainObject.Predmet.ProtuStrankaListNazivFormated_1">
      <item>FORMICA ENERGIJA d.o.o. za poslovne usluge i djelatnost turističke agencije</item>
    </derivirana_varijabla>
  </DomainObject.Predmet.ProtuStrankaListNazivFormated>
  <DomainObject.Predmet.ProtuStrankaListNazivFormatedOIB>
    <izvorni_sadrzaj>
      <item>FORMICA ENERGIJA d.o.o. za poslovne usluge i djelatnost turističke agencije, OIB 89971729633</item>
    </izvorni_sadrzaj>
    <derivirana_varijabla naziv="DomainObject.Predmet.ProtuStrankaListNazivFormatedOIB_1">
      <item>FORMICA ENERGIJA d.o.o. za poslovne usluge i djelatnost turističke agencije, OIB 89971729633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St-884/2016-4</izvorni_sadrzaj>
    <derivirana_varijabla naziv="DomainObject.PoslovniBrojDokumenta_1">St-884/2016-4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FORMICA ENERGIJA d.o.o. za poslovne usluge i djelatnost turističke agencije</izvorni_sadrzaj>
    <derivirana_varijabla naziv="DomainObject.Predmet.ProtustrankaIDrugi_1">FORMICA ENERGIJA d.o.o. za poslovne usluge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FORMICA ENERGIJA d.o.o. za poslovne usluge i djelatnost turističke agencije, OIB 89971729633, Polačišće 2, 23000 Zadar</izvorni_sadrzaj>
    <derivirana_varijabla naziv="DomainObject.Predmet.ProtustrankaIDrugiAdressOIB_1">FORMICA ENERGIJA d.o.o. za poslovne usluge i djelatnost turističke agencije, OIB 89971729633,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FORMICA ENERGIJA d.o.o. za poslovne usluge i djelatnost turističke agencije</item>
    </izvorni_sadrzaj>
    <derivirana_varijabla naziv="DomainObject.Predmet.SudioniciListNaziv_1">
      <item>Financijska agencija</item>
      <item>FORMICA ENERGIJA d.o.o. za poslovne usluge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FORMICA ENERGIJA d.o.o. za poslovne usluge i djelatnost turističke agencije, OIB 89971729633, Polačišće 2,23000 Zadar</item>
    </izvorni_sadrzaj>
    <derivirana_varijabla naziv="DomainObject.Predmet.SudioniciListAdressOIB_1">
      <item>Financijska agencija, OIB 85821130368, Ivana Danila 4,23000 Zadar</item>
      <item>FORMICA ENERGIJA d.o.o. za poslovne usluge i djelatnost turističke agencije, OIB 89971729633,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170CE-B71F-4628-9B70-E03EF1871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783</properties:Characters>
  <properties:Lines>45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