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00b95" w14:paraId="9100b95" w:rsidRDefault="002151C6" w:rsidP="002151C6" w:rsidR="002151C6" w:rsidRPr="000F656B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2151C6" w:rsidR="002151C6" w:rsidRPr="000F656B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CB6552" w:rsidP="002151C6" w:rsidR="002151C6" w:rsidRPr="000F656B">
            <w:pPr>
              <w:jc w:val="center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1"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2151C6" w:rsidP="002151C6" w:rsidR="002151C6" w:rsidRPr="000F656B">
            <w:pPr>
              <w:jc w:val="center"/>
              <w:rPr>
                <w:rFonts w:hAnsi="Times New Roman" w:ascii="Times New Roman"/>
                <w:b/>
                <w:sz w:val="24"/>
                <w:szCs w:val="24"/>
              </w:rPr>
            </w:pPr>
          </w:p>
          <w:p w:rsidRDefault="002151C6" w:rsidP="002151C6" w:rsidR="002151C6" w:rsidRPr="000F656B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0F656B"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2151C6" w:rsidP="002151C6" w:rsidR="002151C6" w:rsidRPr="000F656B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0F656B"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167903" w:rsidP="003B68DA" w:rsidR="00CE3A6A" w:rsidRPr="000F656B">
            <w:pPr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</w:t>
            </w:r>
            <w:r w:rsidR="00DE31EE"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         Zagreb, Amruševa 2/II</w:t>
            </w:r>
          </w:p>
        </w:tc>
      </w:tr>
    </w:tbl>
    <w:p w:rsidRDefault="00C96354" w:rsidP="00DE31EE" w:rsidR="00DE31EE" w:rsidRPr="00DE31EE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ab/>
      </w:r>
    </w:p>
    <w:p w:rsidRDefault="00DE31EE" w:rsidP="00E66F07" w:rsidR="00DE31EE" w:rsidRPr="00DE31EE">
      <w:pPr>
        <w:ind w:firstLine="708" w:left="4248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          </w:t>
      </w:r>
      <w:r w:rsidR="00CF7027">
        <w:rPr>
          <w:rFonts w:hAnsi="Times New Roman" w:ascii="Times New Roman"/>
          <w:sz w:val="24"/>
          <w:szCs w:val="24"/>
        </w:rPr>
        <w:t xml:space="preserve">   </w:t>
      </w:r>
      <w:r w:rsidRPr="00DE31EE">
        <w:rPr>
          <w:rFonts w:hAnsi="Times New Roman" w:ascii="Times New Roman"/>
          <w:sz w:val="24"/>
          <w:szCs w:val="24"/>
        </w:rPr>
        <w:t>1</w:t>
      </w:r>
      <w:r>
        <w:rPr>
          <w:rFonts w:hAnsi="Times New Roman" w:ascii="Times New Roman"/>
          <w:sz w:val="24"/>
          <w:szCs w:val="24"/>
        </w:rPr>
        <w:t xml:space="preserve">. </w:t>
      </w:r>
      <w:r w:rsidRPr="00DE31EE">
        <w:rPr>
          <w:rFonts w:hAnsi="Times New Roman" w:ascii="Times New Roman"/>
          <w:sz w:val="24"/>
          <w:szCs w:val="24"/>
        </w:rPr>
        <w:t xml:space="preserve"> St-</w:t>
      </w:r>
      <w:r w:rsidR="00E66F07">
        <w:rPr>
          <w:rFonts w:hAnsi="Times New Roman" w:ascii="Times New Roman"/>
          <w:sz w:val="24"/>
          <w:szCs w:val="24"/>
        </w:rPr>
        <w:t>1940/15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DE31EE" w:rsidP="00DE31EE" w:rsidR="00DE31EE" w:rsidRPr="00DE31EE">
      <w:pPr>
        <w:rPr>
          <w:rFonts w:hAnsi="Times New Roman" w:ascii="Times New Roman"/>
          <w:sz w:val="24"/>
          <w:szCs w:val="24"/>
        </w:rPr>
      </w:pPr>
    </w:p>
    <w:p w:rsidRDefault="00DE31EE" w:rsidP="00DE31EE" w:rsidR="00DE31EE" w:rsidRPr="00DE31EE">
      <w:pPr>
        <w:jc w:val="center"/>
        <w:rPr>
          <w:rFonts w:hAnsi="Times New Roman" w:ascii="Times New Roman"/>
          <w:sz w:val="24"/>
          <w:szCs w:val="24"/>
        </w:rPr>
      </w:pPr>
    </w:p>
    <w:p w:rsidRDefault="004F5B54" w:rsidP="004F5B54" w:rsidR="004F5B54" w:rsidRPr="002759D5">
      <w:pPr>
        <w:rPr>
          <w:rFonts w:hAnsi="Times New Roman" w:ascii="Times New Roman"/>
          <w:b/>
          <w:sz w:val="24"/>
          <w:szCs w:val="24"/>
        </w:rPr>
      </w:pPr>
      <w:r w:rsidRPr="002759D5">
        <w:rPr>
          <w:rFonts w:hAnsi="Times New Roman" w:ascii="Times New Roman"/>
          <w:sz w:val="24"/>
          <w:szCs w:val="24"/>
        </w:rPr>
        <w:tab/>
      </w:r>
      <w:r w:rsidRPr="002759D5">
        <w:rPr>
          <w:rFonts w:hAnsi="Times New Roman" w:ascii="Times New Roman"/>
          <w:sz w:val="24"/>
          <w:szCs w:val="24"/>
        </w:rPr>
        <w:tab/>
      </w:r>
      <w:r w:rsidRPr="002759D5">
        <w:rPr>
          <w:rFonts w:hAnsi="Times New Roman" w:ascii="Times New Roman"/>
          <w:sz w:val="24"/>
          <w:szCs w:val="24"/>
        </w:rPr>
        <w:tab/>
      </w:r>
      <w:r w:rsidRPr="002759D5">
        <w:rPr>
          <w:rFonts w:hAnsi="Times New Roman" w:ascii="Times New Roman"/>
          <w:i/>
          <w:sz w:val="24"/>
          <w:szCs w:val="24"/>
        </w:rPr>
        <w:tab/>
      </w:r>
      <w:r w:rsidRPr="002759D5">
        <w:rPr>
          <w:rFonts w:hAnsi="Times New Roman" w:ascii="Times New Roman"/>
          <w:b/>
          <w:sz w:val="24"/>
          <w:szCs w:val="24"/>
        </w:rPr>
        <w:t xml:space="preserve">R E P U B L I K A   H R V A T S K A </w:t>
      </w:r>
    </w:p>
    <w:p w:rsidRDefault="004F5B54" w:rsidP="004F5B54" w:rsidR="004F5B54" w:rsidRPr="00DE31EE">
      <w:pPr>
        <w:rPr>
          <w:rFonts w:hAnsi="Times New Roman" w:ascii="Times New Roman"/>
          <w:b/>
          <w:sz w:val="24"/>
          <w:szCs w:val="24"/>
        </w:rPr>
      </w:pPr>
      <w:r w:rsidRPr="002759D5">
        <w:rPr>
          <w:rFonts w:hAnsi="Times New Roman" w:ascii="Times New Roman"/>
          <w:b/>
          <w:sz w:val="24"/>
          <w:szCs w:val="24"/>
        </w:rPr>
        <w:tab/>
      </w:r>
      <w:r w:rsidRPr="002759D5">
        <w:rPr>
          <w:rFonts w:hAnsi="Times New Roman" w:ascii="Times New Roman"/>
          <w:b/>
          <w:sz w:val="24"/>
          <w:szCs w:val="24"/>
        </w:rPr>
        <w:tab/>
      </w:r>
      <w:r w:rsidRPr="002759D5">
        <w:rPr>
          <w:rFonts w:hAnsi="Times New Roman" w:ascii="Times New Roman"/>
          <w:b/>
          <w:sz w:val="24"/>
          <w:szCs w:val="24"/>
        </w:rPr>
        <w:tab/>
      </w:r>
      <w:r w:rsidRPr="002759D5">
        <w:rPr>
          <w:rFonts w:hAnsi="Times New Roman" w:ascii="Times New Roman"/>
          <w:b/>
          <w:sz w:val="24"/>
          <w:szCs w:val="24"/>
        </w:rPr>
        <w:tab/>
      </w:r>
      <w:r w:rsidRPr="002759D5">
        <w:rPr>
          <w:rFonts w:hAnsi="Times New Roman" w:ascii="Times New Roman"/>
          <w:b/>
          <w:sz w:val="24"/>
          <w:szCs w:val="24"/>
        </w:rPr>
        <w:tab/>
        <w:t xml:space="preserve">      R J E Š E NJ E </w:t>
      </w:r>
    </w:p>
    <w:p w:rsidRDefault="00DE31EE" w:rsidP="00DE31EE" w:rsidR="00DE31EE" w:rsidRPr="00DE31EE">
      <w:pPr>
        <w:jc w:val="center"/>
        <w:rPr>
          <w:rFonts w:hAnsi="Times New Roman" w:ascii="Times New Roman"/>
          <w:b/>
          <w:sz w:val="24"/>
          <w:szCs w:val="24"/>
        </w:rPr>
      </w:pPr>
    </w:p>
    <w:p w:rsidRDefault="00DE31EE" w:rsidP="00E66F07" w:rsidR="00DE31EE" w:rsidRPr="00DE31EE">
      <w:pPr>
        <w:ind w:firstLine="708"/>
        <w:jc w:val="both"/>
        <w:rPr>
          <w:rFonts w:hAnsi="Times New Roman" w:ascii="Times New Roman"/>
          <w:sz w:val="24"/>
          <w:szCs w:val="24"/>
          <w:lang w:val="en-GB"/>
        </w:rPr>
      </w:pPr>
      <w:r w:rsidRPr="00DE31EE">
        <w:rPr>
          <w:rFonts w:hAnsi="Times New Roman" w:ascii="Times New Roman"/>
          <w:sz w:val="24"/>
          <w:szCs w:val="24"/>
        </w:rPr>
        <w:t>T</w:t>
      </w:r>
      <w:r w:rsidR="002759D5">
        <w:rPr>
          <w:rFonts w:hAnsi="Times New Roman" w:ascii="Times New Roman"/>
          <w:sz w:val="24"/>
          <w:szCs w:val="24"/>
        </w:rPr>
        <w:t xml:space="preserve">rgovački sud u Zagrebu </w:t>
      </w:r>
      <w:r w:rsidRPr="00DE31EE">
        <w:rPr>
          <w:rFonts w:hAnsi="Times New Roman" w:ascii="Times New Roman"/>
          <w:sz w:val="24"/>
          <w:szCs w:val="24"/>
        </w:rPr>
        <w:t xml:space="preserve"> po sucu</w:t>
      </w:r>
      <w:r w:rsidR="004F5B54" w:rsidRPr="002759D5">
        <w:rPr>
          <w:rFonts w:hAnsi="Times New Roman" w:ascii="Times New Roman"/>
          <w:sz w:val="24"/>
          <w:szCs w:val="24"/>
        </w:rPr>
        <w:t xml:space="preserve"> pojedincu Nadi Nekić Plevko u skraćenom stečajnom postupku pokrenutim nad dužnikom</w:t>
      </w:r>
      <w:r w:rsidR="00CF7027">
        <w:rPr>
          <w:rFonts w:hAnsi="Times New Roman" w:ascii="Times New Roman"/>
          <w:sz w:val="24"/>
          <w:szCs w:val="24"/>
        </w:rPr>
        <w:t xml:space="preserve"> LOVAČKO DR</w:t>
      </w:r>
      <w:r w:rsidR="00A60117">
        <w:rPr>
          <w:rFonts w:hAnsi="Times New Roman" w:ascii="Times New Roman"/>
          <w:sz w:val="24"/>
          <w:szCs w:val="24"/>
        </w:rPr>
        <w:t>UŠTVO HRVATSKIH VOJNIH INVALIDA DOMOVINSKOG RAT</w:t>
      </w:r>
      <w:r w:rsidR="00CF7027">
        <w:rPr>
          <w:rFonts w:hAnsi="Times New Roman" w:ascii="Times New Roman"/>
          <w:sz w:val="24"/>
          <w:szCs w:val="24"/>
        </w:rPr>
        <w:t>A –SISAK , OIB 87220</w:t>
      </w:r>
      <w:r w:rsidR="00E66F07">
        <w:rPr>
          <w:rFonts w:hAnsi="Times New Roman" w:ascii="Times New Roman"/>
          <w:sz w:val="24"/>
          <w:szCs w:val="24"/>
        </w:rPr>
        <w:t>527654 iz Siska, Ljudevita Gaja</w:t>
      </w:r>
      <w:r w:rsidR="000E2917">
        <w:rPr>
          <w:rFonts w:hAnsi="Times New Roman" w:ascii="Times New Roman"/>
          <w:sz w:val="24"/>
          <w:szCs w:val="24"/>
        </w:rPr>
        <w:t xml:space="preserve"> 17</w:t>
      </w:r>
      <w:r w:rsidR="00CF7027">
        <w:rPr>
          <w:rFonts w:hAnsi="Times New Roman" w:ascii="Times New Roman"/>
          <w:sz w:val="24"/>
          <w:szCs w:val="24"/>
        </w:rPr>
        <w:t xml:space="preserve">, </w:t>
      </w:r>
      <w:r w:rsidR="004F5B54" w:rsidRPr="002759D5">
        <w:rPr>
          <w:rFonts w:hAnsi="Times New Roman" w:ascii="Times New Roman"/>
          <w:sz w:val="24"/>
          <w:szCs w:val="24"/>
        </w:rPr>
        <w:t xml:space="preserve"> dana 30. lipnja 2016. </w:t>
      </w:r>
    </w:p>
    <w:p w:rsidRDefault="00DE31EE" w:rsidP="00DE31EE" w:rsidR="00DE31EE" w:rsidRPr="00DE31EE">
      <w:pPr>
        <w:rPr>
          <w:rFonts w:hAnsi="Times New Roman" w:ascii="Times New Roman"/>
          <w:b/>
          <w:sz w:val="24"/>
          <w:szCs w:val="24"/>
        </w:rPr>
      </w:pPr>
    </w:p>
    <w:p w:rsidRDefault="00DE31EE" w:rsidP="00DE31EE" w:rsidR="00DE31EE" w:rsidRPr="00DE31EE">
      <w:pPr>
        <w:jc w:val="center"/>
        <w:rPr>
          <w:rFonts w:hAnsi="Times New Roman" w:ascii="Times New Roman"/>
          <w:sz w:val="24"/>
          <w:szCs w:val="24"/>
        </w:rPr>
      </w:pPr>
      <w:r w:rsidRPr="00DE31EE">
        <w:rPr>
          <w:rFonts w:hAnsi="Times New Roman" w:ascii="Times New Roman"/>
          <w:sz w:val="24"/>
          <w:szCs w:val="24"/>
        </w:rPr>
        <w:t xml:space="preserve">r  </w:t>
      </w:r>
      <w:r w:rsidR="004F5B54" w:rsidRPr="002759D5">
        <w:rPr>
          <w:rFonts w:hAnsi="Times New Roman" w:ascii="Times New Roman"/>
          <w:sz w:val="24"/>
          <w:szCs w:val="24"/>
        </w:rPr>
        <w:t>i</w:t>
      </w:r>
      <w:r w:rsidRPr="00DE31EE">
        <w:rPr>
          <w:rFonts w:hAnsi="Times New Roman" w:ascii="Times New Roman"/>
          <w:sz w:val="24"/>
          <w:szCs w:val="24"/>
        </w:rPr>
        <w:t xml:space="preserve">  j  e  š  i  o    j  e</w:t>
      </w:r>
    </w:p>
    <w:p w:rsidRDefault="00DE31EE" w:rsidP="00DE31EE" w:rsidR="00DE31EE" w:rsidRPr="00DE31EE">
      <w:pPr>
        <w:rPr>
          <w:rFonts w:hAnsi="Times New Roman" w:ascii="Times New Roman"/>
          <w:sz w:val="24"/>
          <w:szCs w:val="24"/>
        </w:rPr>
      </w:pPr>
    </w:p>
    <w:p w:rsidRDefault="00DE31EE" w:rsidP="00E66F07" w:rsidR="00DE31EE" w:rsidRPr="00DE31EE">
      <w:pPr>
        <w:jc w:val="both"/>
        <w:rPr>
          <w:rFonts w:hAnsi="Times New Roman" w:ascii="Times New Roman"/>
          <w:sz w:val="24"/>
          <w:szCs w:val="24"/>
        </w:rPr>
      </w:pPr>
      <w:r w:rsidRPr="00DE31EE">
        <w:rPr>
          <w:rFonts w:hAnsi="Times New Roman" w:ascii="Times New Roman"/>
          <w:sz w:val="24"/>
          <w:szCs w:val="24"/>
        </w:rPr>
        <w:t xml:space="preserve">  </w:t>
      </w:r>
      <w:r w:rsidR="004F5B54" w:rsidRPr="002759D5">
        <w:rPr>
          <w:rFonts w:hAnsi="Times New Roman" w:ascii="Times New Roman"/>
          <w:sz w:val="24"/>
          <w:szCs w:val="24"/>
        </w:rPr>
        <w:tab/>
      </w:r>
      <w:r w:rsidRPr="00DE31EE">
        <w:rPr>
          <w:rFonts w:hAnsi="Times New Roman" w:ascii="Times New Roman"/>
          <w:b/>
          <w:sz w:val="24"/>
          <w:szCs w:val="24"/>
        </w:rPr>
        <w:t>I</w:t>
      </w:r>
      <w:r w:rsidRPr="00DE31EE">
        <w:rPr>
          <w:rFonts w:hAnsi="Times New Roman" w:ascii="Times New Roman"/>
          <w:sz w:val="24"/>
          <w:szCs w:val="24"/>
        </w:rPr>
        <w:t xml:space="preserve">     </w:t>
      </w:r>
      <w:r w:rsidR="00CF7027">
        <w:rPr>
          <w:rFonts w:hAnsi="Times New Roman" w:ascii="Times New Roman"/>
          <w:sz w:val="24"/>
          <w:szCs w:val="24"/>
        </w:rPr>
        <w:t xml:space="preserve">Ispravlja se  rješenje </w:t>
      </w:r>
      <w:r w:rsidR="002759D5" w:rsidRPr="002759D5">
        <w:rPr>
          <w:rFonts w:hAnsi="Times New Roman" w:ascii="Times New Roman"/>
          <w:sz w:val="24"/>
          <w:szCs w:val="24"/>
        </w:rPr>
        <w:t xml:space="preserve"> St </w:t>
      </w:r>
      <w:r w:rsidR="00CF7027">
        <w:rPr>
          <w:rFonts w:hAnsi="Times New Roman" w:ascii="Times New Roman"/>
          <w:sz w:val="24"/>
          <w:szCs w:val="24"/>
        </w:rPr>
        <w:t>- 1940</w:t>
      </w:r>
      <w:r w:rsidR="00A60117">
        <w:rPr>
          <w:rFonts w:hAnsi="Times New Roman" w:ascii="Times New Roman"/>
          <w:sz w:val="24"/>
          <w:szCs w:val="24"/>
        </w:rPr>
        <w:t>/15</w:t>
      </w:r>
      <w:r w:rsidR="004F5B54" w:rsidRPr="002759D5">
        <w:rPr>
          <w:rFonts w:hAnsi="Times New Roman" w:ascii="Times New Roman"/>
          <w:sz w:val="24"/>
          <w:szCs w:val="24"/>
        </w:rPr>
        <w:t xml:space="preserve"> </w:t>
      </w:r>
      <w:r w:rsidR="00CF7027">
        <w:rPr>
          <w:rFonts w:hAnsi="Times New Roman" w:ascii="Times New Roman"/>
          <w:sz w:val="24"/>
          <w:szCs w:val="24"/>
        </w:rPr>
        <w:t xml:space="preserve"> od </w:t>
      </w:r>
      <w:r w:rsidR="004F5B54" w:rsidRPr="002759D5">
        <w:rPr>
          <w:rFonts w:hAnsi="Times New Roman" w:ascii="Times New Roman"/>
          <w:sz w:val="24"/>
          <w:szCs w:val="24"/>
        </w:rPr>
        <w:t>21. lipnja 2016.  u uvodu</w:t>
      </w:r>
      <w:r w:rsidR="002759D5" w:rsidRPr="002759D5">
        <w:rPr>
          <w:rFonts w:hAnsi="Times New Roman" w:ascii="Times New Roman"/>
          <w:sz w:val="24"/>
          <w:szCs w:val="24"/>
        </w:rPr>
        <w:t xml:space="preserve"> i </w:t>
      </w:r>
      <w:r w:rsidR="004F5B54" w:rsidRPr="002759D5">
        <w:rPr>
          <w:rFonts w:hAnsi="Times New Roman" w:ascii="Times New Roman"/>
          <w:sz w:val="24"/>
          <w:szCs w:val="24"/>
        </w:rPr>
        <w:t xml:space="preserve"> t. I i III izreke rješenja  u dijelu</w:t>
      </w:r>
      <w:r w:rsidR="000E2917">
        <w:rPr>
          <w:rFonts w:hAnsi="Times New Roman" w:ascii="Times New Roman"/>
          <w:sz w:val="24"/>
          <w:szCs w:val="24"/>
        </w:rPr>
        <w:t xml:space="preserve"> koji se odnosi na naznaku  OIBa</w:t>
      </w:r>
      <w:r w:rsidR="004F5B54" w:rsidRPr="002759D5">
        <w:rPr>
          <w:rFonts w:hAnsi="Times New Roman" w:ascii="Times New Roman"/>
          <w:sz w:val="24"/>
          <w:szCs w:val="24"/>
        </w:rPr>
        <w:t xml:space="preserve"> </w:t>
      </w:r>
      <w:r w:rsidR="002759D5" w:rsidRPr="002759D5">
        <w:rPr>
          <w:rFonts w:hAnsi="Times New Roman" w:ascii="Times New Roman"/>
          <w:sz w:val="24"/>
          <w:szCs w:val="24"/>
        </w:rPr>
        <w:t xml:space="preserve"> dužnika </w:t>
      </w:r>
      <w:r w:rsidR="004F5B54" w:rsidRPr="002759D5">
        <w:rPr>
          <w:rFonts w:hAnsi="Times New Roman" w:ascii="Times New Roman"/>
          <w:sz w:val="24"/>
          <w:szCs w:val="24"/>
        </w:rPr>
        <w:t xml:space="preserve">tako da umjesto  „OIB </w:t>
      </w:r>
      <w:r w:rsidR="00CF7027">
        <w:rPr>
          <w:rFonts w:hAnsi="Times New Roman" w:ascii="Times New Roman"/>
          <w:sz w:val="24"/>
          <w:szCs w:val="24"/>
        </w:rPr>
        <w:t xml:space="preserve">887220527654 </w:t>
      </w:r>
      <w:r w:rsidR="004F5B54" w:rsidRPr="002759D5">
        <w:rPr>
          <w:rFonts w:hAnsi="Times New Roman" w:ascii="Times New Roman"/>
          <w:sz w:val="24"/>
          <w:szCs w:val="24"/>
        </w:rPr>
        <w:t xml:space="preserve">“ treba pisati </w:t>
      </w:r>
      <w:r w:rsidRPr="00DE31EE">
        <w:rPr>
          <w:rFonts w:hAnsi="Times New Roman" w:ascii="Times New Roman"/>
          <w:sz w:val="24"/>
          <w:szCs w:val="24"/>
        </w:rPr>
        <w:t xml:space="preserve"> </w:t>
      </w:r>
      <w:r w:rsidR="004F5B54" w:rsidRPr="002759D5">
        <w:rPr>
          <w:rFonts w:hAnsi="Times New Roman" w:ascii="Times New Roman"/>
          <w:sz w:val="24"/>
          <w:szCs w:val="24"/>
        </w:rPr>
        <w:t xml:space="preserve">„ OIB </w:t>
      </w:r>
      <w:r w:rsidR="00CF7027">
        <w:rPr>
          <w:rFonts w:hAnsi="Times New Roman" w:ascii="Times New Roman"/>
          <w:sz w:val="24"/>
          <w:szCs w:val="24"/>
        </w:rPr>
        <w:t xml:space="preserve"> 87220527654</w:t>
      </w:r>
      <w:r w:rsidR="004F5B54" w:rsidRPr="002759D5">
        <w:rPr>
          <w:rFonts w:hAnsi="Times New Roman" w:ascii="Times New Roman"/>
          <w:sz w:val="24"/>
          <w:szCs w:val="24"/>
        </w:rPr>
        <w:t xml:space="preserve">“. </w:t>
      </w:r>
    </w:p>
    <w:p w:rsidRDefault="00DE31EE" w:rsidP="00E66F07" w:rsidR="00DE31EE" w:rsidRPr="00DE31EE">
      <w:pPr>
        <w:jc w:val="both"/>
        <w:rPr>
          <w:rFonts w:hAnsi="Times New Roman" w:ascii="Times New Roman"/>
          <w:sz w:val="24"/>
          <w:szCs w:val="24"/>
        </w:rPr>
      </w:pPr>
      <w:r w:rsidRPr="00DE31EE">
        <w:rPr>
          <w:rFonts w:hAnsi="Times New Roman" w:ascii="Times New Roman"/>
          <w:sz w:val="24"/>
          <w:szCs w:val="24"/>
        </w:rPr>
        <w:t xml:space="preserve">           </w:t>
      </w:r>
      <w:r w:rsidRPr="00DE31EE">
        <w:rPr>
          <w:rFonts w:hAnsi="Times New Roman" w:ascii="Times New Roman"/>
          <w:b/>
          <w:sz w:val="24"/>
          <w:szCs w:val="24"/>
        </w:rPr>
        <w:t>II</w:t>
      </w:r>
      <w:r w:rsidRPr="00DE31EE">
        <w:rPr>
          <w:rFonts w:hAnsi="Times New Roman" w:ascii="Times New Roman"/>
          <w:sz w:val="24"/>
          <w:szCs w:val="24"/>
        </w:rPr>
        <w:t xml:space="preserve">    U ostalom dijelu rješenje ostaje nepromijenjeno.</w:t>
      </w:r>
    </w:p>
    <w:p w:rsidRDefault="00DE31EE" w:rsidP="00DE31EE" w:rsidR="00DE31EE" w:rsidRPr="00DE31EE">
      <w:pPr>
        <w:jc w:val="both"/>
        <w:rPr>
          <w:rFonts w:hAnsi="Times New Roman" w:ascii="Times New Roman"/>
          <w:sz w:val="24"/>
          <w:szCs w:val="24"/>
        </w:rPr>
      </w:pPr>
    </w:p>
    <w:p w:rsidRDefault="002759D5" w:rsidP="00DE31EE" w:rsidR="00DE31EE" w:rsidRPr="00DE31EE">
      <w:pPr>
        <w:ind w:firstLine="708" w:left="2832"/>
        <w:jc w:val="both"/>
        <w:rPr>
          <w:rFonts w:hAnsi="Times New Roman" w:ascii="Times New Roman"/>
          <w:sz w:val="24"/>
          <w:szCs w:val="24"/>
        </w:rPr>
      </w:pPr>
      <w:r w:rsidRPr="002759D5">
        <w:rPr>
          <w:rFonts w:hAnsi="Times New Roman" w:ascii="Times New Roman"/>
          <w:sz w:val="24"/>
          <w:szCs w:val="24"/>
        </w:rPr>
        <w:t xml:space="preserve">         Obrazloženje </w:t>
      </w:r>
    </w:p>
    <w:p w:rsidRDefault="00DE31EE" w:rsidP="00DE31EE" w:rsidR="00DE31EE" w:rsidRPr="00DE31EE">
      <w:pPr>
        <w:jc w:val="both"/>
        <w:rPr>
          <w:rFonts w:hAnsi="Times New Roman" w:ascii="Times New Roman"/>
          <w:sz w:val="24"/>
          <w:szCs w:val="24"/>
        </w:rPr>
      </w:pPr>
    </w:p>
    <w:p w:rsidRDefault="00DE31EE" w:rsidP="004F5B54" w:rsidR="00DE31EE" w:rsidRPr="00DE31EE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DE31EE">
        <w:rPr>
          <w:rFonts w:hAnsi="Times New Roman" w:ascii="Times New Roman"/>
          <w:sz w:val="24"/>
          <w:szCs w:val="24"/>
        </w:rPr>
        <w:t>Očitom pogreškom u pisanju</w:t>
      </w:r>
      <w:r w:rsidR="002759D5" w:rsidRPr="002759D5">
        <w:rPr>
          <w:rFonts w:hAnsi="Times New Roman" w:ascii="Times New Roman"/>
          <w:sz w:val="24"/>
          <w:szCs w:val="24"/>
        </w:rPr>
        <w:t xml:space="preserve"> u  uvod i dijelu izreke rješenja St-</w:t>
      </w:r>
      <w:r w:rsidR="00CF7027">
        <w:rPr>
          <w:rFonts w:hAnsi="Times New Roman" w:ascii="Times New Roman"/>
          <w:sz w:val="24"/>
          <w:szCs w:val="24"/>
        </w:rPr>
        <w:t>1940</w:t>
      </w:r>
      <w:r w:rsidR="00A60117">
        <w:rPr>
          <w:rFonts w:hAnsi="Times New Roman" w:ascii="Times New Roman"/>
          <w:sz w:val="24"/>
          <w:szCs w:val="24"/>
        </w:rPr>
        <w:t xml:space="preserve">/15 od 21. lipnja 2016. </w:t>
      </w:r>
      <w:r w:rsidR="002759D5" w:rsidRPr="002759D5">
        <w:rPr>
          <w:rFonts w:hAnsi="Times New Roman" w:ascii="Times New Roman"/>
          <w:sz w:val="24"/>
          <w:szCs w:val="24"/>
        </w:rPr>
        <w:t>napisan je pogrešan broj OIBa dužnika te je t</w:t>
      </w:r>
      <w:r w:rsidRPr="00DE31EE">
        <w:rPr>
          <w:rFonts w:hAnsi="Times New Roman" w:ascii="Times New Roman"/>
          <w:sz w:val="24"/>
          <w:szCs w:val="24"/>
        </w:rPr>
        <w:t xml:space="preserve">emeljem članka 342. i 347. Zakona o parničnom postupku i članka </w:t>
      </w:r>
      <w:r w:rsidR="002759D5" w:rsidRPr="002759D5">
        <w:rPr>
          <w:rFonts w:hAnsi="Times New Roman" w:ascii="Times New Roman"/>
          <w:sz w:val="24"/>
          <w:szCs w:val="24"/>
        </w:rPr>
        <w:t>10</w:t>
      </w:r>
      <w:r w:rsidRPr="00DE31EE">
        <w:rPr>
          <w:rFonts w:hAnsi="Times New Roman" w:ascii="Times New Roman"/>
          <w:sz w:val="24"/>
          <w:szCs w:val="24"/>
        </w:rPr>
        <w:t>. Stečajnog zakona riješeno kao u izreci.</w:t>
      </w:r>
    </w:p>
    <w:p w:rsidRDefault="00DE31EE" w:rsidP="00DE31EE" w:rsidR="00DE31EE" w:rsidRPr="00DE31EE">
      <w:pPr>
        <w:jc w:val="both"/>
        <w:rPr>
          <w:rFonts w:hAnsi="Times New Roman" w:ascii="Times New Roman"/>
          <w:sz w:val="24"/>
          <w:szCs w:val="24"/>
        </w:rPr>
      </w:pPr>
    </w:p>
    <w:p w:rsidRDefault="00DE31EE" w:rsidP="00DE31EE" w:rsidR="00DE31EE" w:rsidRPr="00DE31EE">
      <w:pPr>
        <w:ind w:firstLine="708" w:left="2124"/>
        <w:jc w:val="both"/>
        <w:rPr>
          <w:rFonts w:hAnsi="Times New Roman" w:ascii="Times New Roman"/>
          <w:sz w:val="24"/>
          <w:szCs w:val="24"/>
        </w:rPr>
      </w:pPr>
    </w:p>
    <w:p w:rsidRDefault="002759D5" w:rsidP="00DE31EE" w:rsidR="00DE31EE" w:rsidRPr="00DE31EE">
      <w:pPr>
        <w:ind w:firstLine="708" w:left="2124"/>
        <w:jc w:val="both"/>
        <w:rPr>
          <w:rFonts w:hAnsi="Times New Roman" w:ascii="Times New Roman"/>
          <w:sz w:val="24"/>
          <w:szCs w:val="24"/>
        </w:rPr>
      </w:pPr>
      <w:r w:rsidRPr="002759D5">
        <w:rPr>
          <w:rFonts w:hAnsi="Times New Roman" w:ascii="Times New Roman"/>
          <w:sz w:val="24"/>
          <w:szCs w:val="24"/>
        </w:rPr>
        <w:t xml:space="preserve">           </w:t>
      </w:r>
      <w:r w:rsidR="00DE31EE" w:rsidRPr="00DE31EE">
        <w:rPr>
          <w:rFonts w:hAnsi="Times New Roman" w:ascii="Times New Roman"/>
          <w:sz w:val="24"/>
          <w:szCs w:val="24"/>
        </w:rPr>
        <w:t xml:space="preserve">U Zagrebu, </w:t>
      </w:r>
      <w:r w:rsidRPr="002759D5">
        <w:rPr>
          <w:rFonts w:hAnsi="Times New Roman" w:ascii="Times New Roman"/>
          <w:sz w:val="24"/>
          <w:szCs w:val="24"/>
        </w:rPr>
        <w:t xml:space="preserve">30. lipnja 2016. </w:t>
      </w:r>
    </w:p>
    <w:p w:rsidRDefault="00DE31EE" w:rsidP="00E66F07" w:rsidR="00E66F07">
      <w:pPr>
        <w:jc w:val="right"/>
        <w:rPr>
          <w:rFonts w:hAnsi="Times New Roman" w:ascii="Times New Roman"/>
          <w:sz w:val="24"/>
          <w:szCs w:val="24"/>
        </w:rPr>
      </w:pPr>
      <w:r w:rsidRPr="00DE31EE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</w:t>
      </w:r>
      <w:r w:rsidRPr="00DE31EE">
        <w:rPr>
          <w:rFonts w:hAnsi="Times New Roman" w:ascii="Times New Roman"/>
          <w:sz w:val="24"/>
          <w:szCs w:val="24"/>
        </w:rPr>
        <w:tab/>
      </w:r>
      <w:r w:rsidRPr="00DE31EE">
        <w:rPr>
          <w:rFonts w:hAnsi="Times New Roman" w:ascii="Times New Roman"/>
          <w:sz w:val="24"/>
          <w:szCs w:val="24"/>
        </w:rPr>
        <w:tab/>
      </w:r>
    </w:p>
    <w:p w:rsidRDefault="00DE31EE" w:rsidP="00E66F07" w:rsidR="00DE31EE" w:rsidRPr="00DE31EE">
      <w:pPr>
        <w:jc w:val="right"/>
        <w:rPr>
          <w:rFonts w:hAnsi="Times New Roman" w:ascii="Times New Roman"/>
          <w:sz w:val="24"/>
          <w:szCs w:val="24"/>
        </w:rPr>
      </w:pPr>
      <w:r w:rsidRPr="00DE31EE">
        <w:rPr>
          <w:rFonts w:hAnsi="Times New Roman" w:ascii="Times New Roman"/>
          <w:sz w:val="24"/>
          <w:szCs w:val="24"/>
        </w:rPr>
        <w:t>SUDAC:</w:t>
      </w:r>
    </w:p>
    <w:p w:rsidRDefault="00DE31EE" w:rsidP="00D43C63" w:rsidR="00E66F07" w:rsidRPr="00DE31EE">
      <w:pPr>
        <w:jc w:val="right"/>
        <w:rPr>
          <w:rFonts w:hAnsi="Times New Roman" w:ascii="Times New Roman"/>
          <w:sz w:val="24"/>
          <w:szCs w:val="24"/>
        </w:rPr>
      </w:pPr>
      <w:r w:rsidRPr="00DE31EE">
        <w:rPr>
          <w:rFonts w:hAnsi="Times New Roman" w:ascii="Times New Roman"/>
          <w:sz w:val="24"/>
          <w:szCs w:val="24"/>
        </w:rPr>
        <w:t xml:space="preserve">                                                                    </w:t>
      </w:r>
      <w:r w:rsidR="00E66F07">
        <w:rPr>
          <w:rFonts w:hAnsi="Times New Roman" w:ascii="Times New Roman"/>
          <w:sz w:val="24"/>
          <w:szCs w:val="24"/>
        </w:rPr>
        <w:t xml:space="preserve">                              </w:t>
      </w:r>
      <w:r w:rsidR="00E66F07">
        <w:rPr>
          <w:rFonts w:hAnsi="Times New Roman" w:ascii="Times New Roman"/>
          <w:sz w:val="24"/>
          <w:szCs w:val="24"/>
        </w:rPr>
        <w:tab/>
      </w:r>
      <w:r w:rsidR="002759D5" w:rsidRPr="002759D5">
        <w:rPr>
          <w:rFonts w:hAnsi="Times New Roman" w:ascii="Times New Roman"/>
          <w:sz w:val="24"/>
          <w:szCs w:val="24"/>
        </w:rPr>
        <w:t xml:space="preserve">Nada </w:t>
      </w:r>
      <w:r w:rsidR="00E3494E">
        <w:rPr>
          <w:rFonts w:hAnsi="Times New Roman" w:ascii="Times New Roman"/>
          <w:sz w:val="24"/>
          <w:szCs w:val="24"/>
        </w:rPr>
        <w:t>N</w:t>
      </w:r>
      <w:r w:rsidR="00E66F07">
        <w:rPr>
          <w:rFonts w:hAnsi="Times New Roman" w:ascii="Times New Roman"/>
          <w:sz w:val="24"/>
          <w:szCs w:val="24"/>
        </w:rPr>
        <w:t>ekić Plevko</w:t>
      </w:r>
    </w:p>
    <w:p w:rsidRDefault="00DE31EE" w:rsidP="00DE31EE" w:rsidR="00DE31EE" w:rsidRPr="00DE31EE">
      <w:pPr>
        <w:jc w:val="both"/>
        <w:rPr>
          <w:rFonts w:hAnsi="Times New Roman" w:ascii="Times New Roman"/>
          <w:sz w:val="24"/>
          <w:szCs w:val="24"/>
        </w:rPr>
      </w:pPr>
      <w:r w:rsidRPr="00DE31EE">
        <w:rPr>
          <w:rFonts w:hAnsi="Times New Roman" w:ascii="Times New Roman"/>
          <w:sz w:val="24"/>
          <w:szCs w:val="24"/>
        </w:rPr>
        <w:tab/>
      </w:r>
      <w:r w:rsidRPr="00DE31EE">
        <w:rPr>
          <w:rFonts w:hAnsi="Times New Roman" w:ascii="Times New Roman"/>
          <w:sz w:val="24"/>
          <w:szCs w:val="24"/>
        </w:rPr>
        <w:tab/>
      </w:r>
      <w:r w:rsidRPr="00DE31EE">
        <w:rPr>
          <w:rFonts w:hAnsi="Times New Roman" w:ascii="Times New Roman"/>
          <w:sz w:val="24"/>
          <w:szCs w:val="24"/>
        </w:rPr>
        <w:tab/>
      </w:r>
      <w:r w:rsidRPr="00DE31EE">
        <w:rPr>
          <w:rFonts w:hAnsi="Times New Roman" w:ascii="Times New Roman"/>
          <w:sz w:val="24"/>
          <w:szCs w:val="24"/>
        </w:rPr>
        <w:tab/>
      </w:r>
      <w:r w:rsidRPr="00DE31EE">
        <w:rPr>
          <w:rFonts w:hAnsi="Times New Roman" w:ascii="Times New Roman"/>
          <w:sz w:val="24"/>
          <w:szCs w:val="24"/>
        </w:rPr>
        <w:tab/>
      </w:r>
      <w:r w:rsidRPr="00DE31EE">
        <w:rPr>
          <w:rFonts w:hAnsi="Times New Roman" w:ascii="Times New Roman"/>
          <w:sz w:val="24"/>
          <w:szCs w:val="24"/>
        </w:rPr>
        <w:tab/>
      </w:r>
      <w:r w:rsidRPr="00DE31EE">
        <w:rPr>
          <w:rFonts w:hAnsi="Times New Roman" w:ascii="Times New Roman"/>
          <w:sz w:val="24"/>
          <w:szCs w:val="24"/>
        </w:rPr>
        <w:tab/>
      </w:r>
      <w:r w:rsidRPr="00DE31EE">
        <w:rPr>
          <w:rFonts w:hAnsi="Times New Roman" w:ascii="Times New Roman"/>
          <w:sz w:val="24"/>
          <w:szCs w:val="24"/>
        </w:rPr>
        <w:tab/>
      </w:r>
      <w:r w:rsidRPr="00DE31EE">
        <w:rPr>
          <w:rFonts w:hAnsi="Times New Roman" w:ascii="Times New Roman"/>
          <w:sz w:val="24"/>
          <w:szCs w:val="24"/>
        </w:rPr>
        <w:tab/>
      </w:r>
      <w:r w:rsidRPr="00DE31EE">
        <w:rPr>
          <w:rFonts w:hAnsi="Times New Roman" w:ascii="Times New Roman"/>
          <w:sz w:val="24"/>
          <w:szCs w:val="24"/>
        </w:rPr>
        <w:tab/>
      </w:r>
      <w:r w:rsidRPr="00DE31EE">
        <w:rPr>
          <w:rFonts w:hAnsi="Times New Roman" w:ascii="Times New Roman"/>
          <w:sz w:val="24"/>
          <w:szCs w:val="24"/>
        </w:rPr>
        <w:tab/>
      </w:r>
      <w:r w:rsidRPr="00DE31EE">
        <w:rPr>
          <w:rFonts w:hAnsi="Times New Roman" w:ascii="Times New Roman"/>
          <w:sz w:val="24"/>
          <w:szCs w:val="24"/>
        </w:rPr>
        <w:tab/>
      </w:r>
    </w:p>
    <w:p w:rsidRDefault="00DE31EE" w:rsidP="00DE31EE" w:rsidR="00DE31EE" w:rsidRPr="00DE31EE">
      <w:pPr>
        <w:jc w:val="both"/>
        <w:rPr>
          <w:rFonts w:hAnsi="Times New Roman" w:ascii="Times New Roman"/>
          <w:sz w:val="24"/>
          <w:szCs w:val="24"/>
        </w:rPr>
      </w:pPr>
      <w:r w:rsidRPr="00DE31EE">
        <w:rPr>
          <w:rFonts w:hAnsi="Times New Roman" w:ascii="Times New Roman"/>
          <w:sz w:val="24"/>
          <w:szCs w:val="24"/>
        </w:rPr>
        <w:t>POUKA O PRAVNOM LIJEKU:</w:t>
      </w:r>
    </w:p>
    <w:p w:rsidRDefault="00DE31EE" w:rsidP="00DE31EE" w:rsidR="00DE31EE" w:rsidRPr="00DE31EE">
      <w:pPr>
        <w:jc w:val="both"/>
        <w:rPr>
          <w:rFonts w:hAnsi="Times New Roman" w:ascii="Times New Roman"/>
          <w:sz w:val="24"/>
          <w:szCs w:val="24"/>
        </w:rPr>
      </w:pPr>
      <w:r w:rsidRPr="00DE31EE">
        <w:rPr>
          <w:rFonts w:hAnsi="Times New Roman" w:ascii="Times New Roman"/>
          <w:sz w:val="24"/>
          <w:szCs w:val="24"/>
        </w:rPr>
        <w:t xml:space="preserve">Protiv ovog rješenja žalba nije dopuštena. </w:t>
      </w:r>
    </w:p>
    <w:p w:rsidRDefault="00DE31EE" w:rsidP="002759D5" w:rsidR="00DE31EE" w:rsidRPr="00DE31EE">
      <w:pPr>
        <w:rPr>
          <w:rFonts w:hAnsi="Times New Roman" w:ascii="Times New Roman"/>
          <w:sz w:val="24"/>
          <w:szCs w:val="24"/>
        </w:rPr>
      </w:pPr>
      <w:r w:rsidRPr="00DE31EE">
        <w:rPr>
          <w:rFonts w:hAnsi="Times New Roman" w:ascii="Times New Roman"/>
          <w:sz w:val="24"/>
          <w:szCs w:val="24"/>
        </w:rPr>
        <w:t xml:space="preserve">    </w:t>
      </w:r>
      <w:r w:rsidRPr="00DE31EE">
        <w:rPr>
          <w:rFonts w:hAnsi="Times New Roman" w:ascii="Times New Roman"/>
          <w:sz w:val="24"/>
          <w:szCs w:val="24"/>
        </w:rPr>
        <w:tab/>
      </w:r>
      <w:r w:rsidRPr="00DE31EE">
        <w:rPr>
          <w:rFonts w:hAnsi="Times New Roman" w:ascii="Times New Roman"/>
          <w:sz w:val="24"/>
          <w:szCs w:val="24"/>
        </w:rPr>
        <w:tab/>
      </w:r>
      <w:r w:rsidRPr="00DE31EE">
        <w:rPr>
          <w:rFonts w:hAnsi="Times New Roman" w:ascii="Times New Roman"/>
          <w:sz w:val="24"/>
          <w:szCs w:val="24"/>
        </w:rPr>
        <w:tab/>
      </w:r>
      <w:r w:rsidRPr="00DE31EE">
        <w:rPr>
          <w:rFonts w:hAnsi="Times New Roman" w:ascii="Times New Roman"/>
          <w:sz w:val="24"/>
          <w:szCs w:val="24"/>
        </w:rPr>
        <w:tab/>
      </w:r>
      <w:r w:rsidRPr="00DE31EE">
        <w:rPr>
          <w:rFonts w:hAnsi="Times New Roman" w:ascii="Times New Roman"/>
          <w:sz w:val="24"/>
          <w:szCs w:val="24"/>
        </w:rPr>
        <w:tab/>
      </w:r>
      <w:r w:rsidRPr="00DE31EE">
        <w:rPr>
          <w:rFonts w:hAnsi="Times New Roman" w:ascii="Times New Roman"/>
          <w:sz w:val="24"/>
          <w:szCs w:val="24"/>
        </w:rPr>
        <w:tab/>
      </w:r>
      <w:r w:rsidRPr="00DE31EE">
        <w:rPr>
          <w:rFonts w:hAnsi="Times New Roman" w:ascii="Times New Roman"/>
          <w:sz w:val="24"/>
          <w:szCs w:val="24"/>
        </w:rPr>
        <w:tab/>
      </w:r>
      <w:r w:rsidRPr="00DE31EE">
        <w:rPr>
          <w:rFonts w:hAnsi="Times New Roman" w:ascii="Times New Roman"/>
          <w:sz w:val="24"/>
          <w:szCs w:val="24"/>
        </w:rPr>
        <w:tab/>
      </w:r>
      <w:r w:rsidRPr="00DE31EE">
        <w:rPr>
          <w:rFonts w:hAnsi="Times New Roman" w:ascii="Times New Roman"/>
          <w:sz w:val="24"/>
          <w:szCs w:val="24"/>
        </w:rPr>
        <w:tab/>
      </w:r>
    </w:p>
    <w:p w:rsidRDefault="00E3494E" w:rsidP="00E3494E" w:rsidR="00E3494E">
      <w:pPr>
        <w:jc w:val="both"/>
        <w:rPr>
          <w:rFonts w:hAnsi="Times New Roman" w:ascii="Times New Roman"/>
          <w:szCs w:val="24"/>
        </w:rPr>
      </w:pPr>
    </w:p>
    <w:p w:rsidRDefault="00E3494E" w:rsidP="00E3494E" w:rsidR="00E3494E">
      <w:pPr>
        <w:jc w:val="both"/>
        <w:rPr>
          <w:rFonts w:hAnsi="Times New Roman" w:ascii="Times New Roman"/>
          <w:szCs w:val="24"/>
        </w:rPr>
      </w:pPr>
    </w:p>
    <w:p w:rsidRDefault="00E3494E" w:rsidP="00E3494E" w:rsidR="00E3494E">
      <w:pPr>
        <w:jc w:val="both"/>
        <w:rPr>
          <w:rFonts w:hAnsi="Times New Roman" w:ascii="Times New Roman"/>
          <w:szCs w:val="24"/>
        </w:rPr>
      </w:pPr>
    </w:p>
    <w:p w:rsidRDefault="00E3494E" w:rsidP="00E3494E" w:rsidR="00E3494E">
      <w:pPr>
        <w:jc w:val="both"/>
        <w:rPr>
          <w:rFonts w:hAnsi="Times New Roman" w:ascii="Times New Roman"/>
          <w:szCs w:val="24"/>
        </w:rPr>
      </w:pPr>
    </w:p>
    <w:p w:rsidRDefault="00E3494E" w:rsidP="00E3494E" w:rsidR="00E3494E">
      <w:pPr>
        <w:jc w:val="both"/>
        <w:rPr>
          <w:rFonts w:hAnsi="Times New Roman" w:ascii="Times New Roman"/>
          <w:szCs w:val="24"/>
        </w:rPr>
      </w:pPr>
    </w:p>
    <w:p w:rsidRDefault="00E3494E" w:rsidP="00E3494E" w:rsidR="00E3494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DNA:</w:t>
      </w:r>
    </w:p>
    <w:p w:rsidRDefault="00E3494E" w:rsidP="00E3494E" w:rsidR="00E3494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1.) Podnositelju zahtjeva: FINA </w:t>
      </w:r>
    </w:p>
    <w:p w:rsidRDefault="00E3494E" w:rsidP="00E3494E" w:rsidR="00E3494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2.) Dužniku   i zz dužnika</w:t>
      </w:r>
    </w:p>
    <w:p w:rsidRDefault="00E3494E" w:rsidP="00E3494E" w:rsidR="00E3494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3.) Ministarstvo pravosuđa</w:t>
      </w:r>
    </w:p>
    <w:p w:rsidRDefault="00E3494E" w:rsidP="00E3494E" w:rsidR="00E3494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4.)  ŽDO prema sjedištu dužnika</w:t>
      </w:r>
    </w:p>
    <w:p w:rsidRDefault="00E3494E" w:rsidP="00E3494E" w:rsidR="00E3494E">
      <w:pPr>
        <w:jc w:val="both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>5.) Za javnost - e-Oglasna ploča (15 dana)</w:t>
      </w:r>
    </w:p>
    <w:p w:rsidRDefault="00E3494E" w:rsidP="00E3494E" w:rsidR="00E3494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6.) Porezna uprava</w:t>
      </w:r>
    </w:p>
    <w:p w:rsidRDefault="00E3494E" w:rsidP="00E3494E" w:rsidR="00E3494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7.) Stečajnom upravitelju</w:t>
      </w:r>
    </w:p>
    <w:p w:rsidRDefault="00E3494E" w:rsidP="00E3494E" w:rsidR="00E3494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8.) </w:t>
      </w:r>
      <w:r>
        <w:rPr>
          <w:rFonts w:hAnsi="Times New Roman" w:ascii="Times New Roman"/>
        </w:rPr>
        <w:t>Bankama kod kojih dužnik ima otvorene račune</w:t>
      </w:r>
    </w:p>
    <w:p w:rsidRDefault="00E3494E" w:rsidP="00E3494E" w:rsidR="00E3494E">
      <w:pPr>
        <w:rPr>
          <w:rFonts w:hAnsi="Times New Roman" w:ascii="Times New Roman"/>
          <w:sz w:val="32"/>
          <w:szCs w:val="20"/>
          <w:highlight w:val="green"/>
          <w:u w:val="single"/>
        </w:rPr>
      </w:pPr>
      <w:r>
        <w:rPr>
          <w:rFonts w:hAnsi="Times New Roman" w:ascii="Times New Roman"/>
        </w:rPr>
        <w:t xml:space="preserve">9.) </w:t>
      </w:r>
      <w:r>
        <w:rPr>
          <w:rFonts w:hAnsi="Times New Roman" w:ascii="Times New Roman"/>
          <w:szCs w:val="24"/>
        </w:rPr>
        <w:t xml:space="preserve">Sudski registar – elektronski i neposredno   -  </w:t>
      </w:r>
      <w:r>
        <w:rPr>
          <w:rFonts w:hAnsi="Times New Roman" w:ascii="Times New Roman"/>
          <w:b/>
          <w:szCs w:val="24"/>
          <w:u w:val="single"/>
        </w:rPr>
        <w:t>po pravomoćnosti</w:t>
      </w:r>
      <w:r>
        <w:rPr>
          <w:rFonts w:hAnsi="Times New Roman" w:ascii="Times New Roman"/>
        </w:rPr>
        <w:t xml:space="preserve"> </w:t>
      </w:r>
    </w:p>
    <w:p w:rsidRDefault="00E3494E" w:rsidP="00E3494E" w:rsidR="00E3494E">
      <w:pPr>
        <w:jc w:val="center"/>
        <w:rPr>
          <w:rFonts w:hAnsi="Times New Roman" w:ascii="Times New Roman"/>
          <w:sz w:val="32"/>
          <w:highlight w:val="green"/>
          <w:u w:val="single"/>
        </w:rPr>
      </w:pPr>
    </w:p>
    <w:p w:rsidRDefault="00E3494E" w:rsidP="00E3494E" w:rsidR="00E3494E">
      <w:pPr>
        <w:jc w:val="center"/>
        <w:rPr>
          <w:rFonts w:hAnsi="Arial" w:ascii="Arial"/>
          <w:sz w:val="32"/>
          <w:u w:val="single"/>
        </w:rPr>
      </w:pPr>
    </w:p>
    <w:p w:rsidRDefault="00DE31EE" w:rsidP="00DE31EE" w:rsidR="00DE31EE" w:rsidRPr="00DE31EE">
      <w:pPr>
        <w:rPr>
          <w:rFonts w:hAnsi="Times New Roman" w:ascii="Times New Roman"/>
          <w:sz w:val="24"/>
          <w:szCs w:val="24"/>
        </w:rPr>
      </w:pPr>
    </w:p>
    <w:p w:rsidRDefault="00DE31EE" w:rsidP="00DE31EE" w:rsidR="00DE31EE" w:rsidRPr="00DE31EE">
      <w:pPr>
        <w:jc w:val="both"/>
        <w:rPr>
          <w:rFonts w:hAnsi="Times New Roman" w:ascii="Times New Roman"/>
          <w:sz w:val="24"/>
          <w:szCs w:val="24"/>
        </w:rPr>
      </w:pPr>
    </w:p>
    <w:p w:rsidRDefault="00DE31EE" w:rsidP="00DE31EE" w:rsidR="00DE31EE" w:rsidRPr="00DE31EE">
      <w:pPr>
        <w:jc w:val="both"/>
        <w:rPr>
          <w:rFonts w:hAnsi="Times New Roman" w:ascii="Times New Roman"/>
          <w:sz w:val="24"/>
          <w:szCs w:val="24"/>
        </w:rPr>
      </w:pPr>
    </w:p>
    <w:p w:rsidRDefault="00DE31EE" w:rsidP="00DE31EE" w:rsidR="00DE31EE" w:rsidRPr="007B4A45">
      <w:pPr>
        <w:ind w:left="708"/>
        <w:rPr>
          <w:rFonts w:hAnsi="Times New Roman" w:ascii="Times New Roman"/>
          <w:sz w:val="24"/>
          <w:szCs w:val="24"/>
        </w:rPr>
      </w:pPr>
    </w:p>
    <w:sectPr w:rsidR="00DE31EE" w:rsidRPr="007B4A45">
      <w:headerReference w:type="default" r:id="rId12"/>
      <w:pgSz w:h="15840" w:w="12240"/>
      <w:pgMar w:gutter="0" w:footer="708" w:header="708" w:left="1440" w:bottom="1440" w:right="144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7FE6" w:rsidP="00AC5BB2" w:rsidR="00DE7FE6">
      <w:r>
        <w:separator/>
      </w:r>
    </w:p>
  </w:endnote>
  <w:endnote w:id="0" w:type="continuationSeparator">
    <w:p w:rsidRDefault="00DE7FE6" w:rsidP="00AC5BB2" w:rsidR="00DE7F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7FE6" w:rsidP="00AC5BB2" w:rsidR="00DE7FE6">
      <w:r>
        <w:separator/>
      </w:r>
    </w:p>
  </w:footnote>
  <w:footnote w:id="0" w:type="continuationSeparator">
    <w:p w:rsidRDefault="00DE7FE6" w:rsidP="00AC5BB2" w:rsidR="00DE7FE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5BB2" w:rsidP="00AC5BB2" w:rsidR="00AC5BB2">
    <w:pPr>
      <w:pStyle w:val="Zaglavlje"/>
    </w:pPr>
  </w:p>
  <w:p w:rsidRDefault="00AC5BB2" w:rsidP="00AC5BB2" w:rsidR="00AC5BB2" w:rsidRPr="00AC5BB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F747D5"/>
    <w:multiLevelType w:val="hybridMultilevel"/>
    <w:tmpl w:val="12CEEBE8"/>
    <w:lvl w:tplc="9C5E29FC" w:ilvl="0">
      <w:numFmt w:val="bullet"/>
      <w:lvlText w:val="-"/>
      <w:lvlJc w:val="left"/>
      <w:pPr>
        <w:ind w:hanging="360" w:left="46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3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0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7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4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2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9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6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365"/>
      </w:pPr>
      <w:rPr>
        <w:rFonts w:hAnsi="Wingdings" w:ascii="Wingdings" w:hint="default"/>
      </w:rPr>
    </w:lvl>
  </w:abstractNum>
  <w:abstractNum w:abstractNumId="1">
    <w:nsid w:val="0831716C"/>
    <w:multiLevelType w:val="hybridMultilevel"/>
    <w:tmpl w:val="F544E0C4"/>
    <w:lvl w:tplc="9C2850D8" w:ilvl="0">
      <w:numFmt w:val="bullet"/>
      <w:lvlText w:val="-"/>
      <w:lvlJc w:val="left"/>
      <w:pPr>
        <w:ind w:hanging="360" w:left="355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27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99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71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43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15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87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59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315"/>
      </w:pPr>
      <w:rPr>
        <w:rFonts w:hAnsi="Wingdings" w:ascii="Wingdings" w:hint="default"/>
      </w:rPr>
    </w:lvl>
  </w:abstractNum>
  <w:abstractNum w:abstractNumId="2">
    <w:nsid w:val="096E7B26"/>
    <w:multiLevelType w:val="hybridMultilevel"/>
    <w:tmpl w:val="3C0AAB76"/>
    <w:lvl w:tplc="E592A9EC" w:ilvl="0">
      <w:start w:val="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B462D6C"/>
    <w:multiLevelType w:val="hybridMultilevel"/>
    <w:tmpl w:val="5C221A8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FEE5AC8"/>
    <w:multiLevelType w:val="hybridMultilevel"/>
    <w:tmpl w:val="54DC157E"/>
    <w:lvl w:tplc="6C9E6BB4" w:ilvl="0">
      <w:start w:val="4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14194A0C"/>
    <w:multiLevelType w:val="hybridMultilevel"/>
    <w:tmpl w:val="09E84D9C"/>
    <w:lvl w:tplc="58B6ACA6" w:ilvl="0">
      <w:start w:val="1"/>
      <w:numFmt w:val="bullet"/>
      <w:lvlText w:val="-"/>
      <w:lvlJc w:val="left"/>
      <w:pPr>
        <w:ind w:hanging="360" w:left="3189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390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62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34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06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78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50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22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949"/>
      </w:pPr>
      <w:rPr>
        <w:rFonts w:hAnsi="Wingdings" w:ascii="Wingdings" w:hint="default"/>
      </w:rPr>
    </w:lvl>
  </w:abstractNum>
  <w:abstractNum w:abstractNumId="6">
    <w:nsid w:val="17E71E16"/>
    <w:multiLevelType w:val="hybridMultilevel"/>
    <w:tmpl w:val="16E494B6"/>
    <w:lvl w:tplc="71FC3CBA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7">
    <w:nsid w:val="1B2A456E"/>
    <w:multiLevelType w:val="hybridMultilevel"/>
    <w:tmpl w:val="B20ADFB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1C1754EA"/>
    <w:multiLevelType w:val="hybridMultilevel"/>
    <w:tmpl w:val="42E8475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34266BB"/>
    <w:multiLevelType w:val="hybridMultilevel"/>
    <w:tmpl w:val="1B8E7304"/>
    <w:lvl w:tplc="886E513E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  <w:b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0">
    <w:nsid w:val="2FD41DA0"/>
    <w:multiLevelType w:val="hybridMultilevel"/>
    <w:tmpl w:val="2640BB06"/>
    <w:lvl w:tplc="BF4EC1F4" w:ilvl="0">
      <w:start w:val="10"/>
      <w:numFmt w:val="bullet"/>
      <w:lvlText w:val="-"/>
      <w:lvlJc w:val="left"/>
      <w:pPr>
        <w:ind w:hanging="360" w:left="4605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53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0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7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4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2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9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6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365"/>
      </w:pPr>
      <w:rPr>
        <w:rFonts w:hAnsi="Wingdings" w:ascii="Wingdings" w:hint="default"/>
      </w:rPr>
    </w:lvl>
  </w:abstractNum>
  <w:abstractNum w:abstractNumId="11">
    <w:nsid w:val="33904BEC"/>
    <w:multiLevelType w:val="hybridMultilevel"/>
    <w:tmpl w:val="820C83E2"/>
    <w:lvl w:tplc="A88694CA" w:ilvl="0">
      <w:numFmt w:val="bullet"/>
      <w:lvlText w:val="-"/>
      <w:lvlJc w:val="left"/>
      <w:pPr>
        <w:ind w:hanging="360" w:left="46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3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0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7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4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2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9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6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365"/>
      </w:pPr>
      <w:rPr>
        <w:rFonts w:hAnsi="Wingdings" w:ascii="Wingdings" w:hint="default"/>
      </w:rPr>
    </w:lvl>
  </w:abstractNum>
  <w:abstractNum w:abstractNumId="12">
    <w:nsid w:val="36843781"/>
    <w:multiLevelType w:val="hybridMultilevel"/>
    <w:tmpl w:val="F576742C"/>
    <w:lvl w:tplc="3B1CF476" w:ilvl="0">
      <w:start w:val="8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3">
    <w:nsid w:val="37602251"/>
    <w:multiLevelType w:val="hybridMultilevel"/>
    <w:tmpl w:val="E4B0B56C"/>
    <w:lvl w:tplc="DA78A8C4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4">
    <w:nsid w:val="38345818"/>
    <w:multiLevelType w:val="hybridMultilevel"/>
    <w:tmpl w:val="12C44506"/>
    <w:lvl w:tplc="7ABE3B52" w:ilvl="0">
      <w:start w:val="16"/>
      <w:numFmt w:val="bullet"/>
      <w:lvlText w:val="-"/>
      <w:lvlJc w:val="left"/>
      <w:pPr>
        <w:ind w:hanging="360" w:left="249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5">
    <w:nsid w:val="45285DBF"/>
    <w:multiLevelType w:val="hybridMultilevel"/>
    <w:tmpl w:val="2B2CB71A"/>
    <w:lvl w:tplc="84B8F100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492E3F4F"/>
    <w:multiLevelType w:val="hybridMultilevel"/>
    <w:tmpl w:val="95AA4650"/>
    <w:lvl w:tplc="BD2E1914" w:ilvl="0">
      <w:start w:val="1"/>
      <w:numFmt w:val="bullet"/>
      <w:lvlText w:val="-"/>
      <w:lvlJc w:val="left"/>
      <w:pPr>
        <w:tabs>
          <w:tab w:pos="5400" w:val="num"/>
        </w:tabs>
        <w:ind w:hanging="360" w:left="540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7">
    <w:nsid w:val="4A514293"/>
    <w:multiLevelType w:val="hybridMultilevel"/>
    <w:tmpl w:val="D2BE763E"/>
    <w:lvl w:tplc="B4661E88" w:ilvl="0">
      <w:numFmt w:val="bullet"/>
      <w:lvlText w:val="-"/>
      <w:lvlJc w:val="left"/>
      <w:pPr>
        <w:ind w:hanging="360" w:left="249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8">
    <w:nsid w:val="5D7E69FA"/>
    <w:multiLevelType w:val="hybridMultilevel"/>
    <w:tmpl w:val="FC4C9D06"/>
    <w:lvl w:tplc="64E64738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5EC457D3"/>
    <w:multiLevelType w:val="hybridMultilevel"/>
    <w:tmpl w:val="C52E11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F1F7CE9"/>
    <w:multiLevelType w:val="hybridMultilevel"/>
    <w:tmpl w:val="74D8FE30"/>
    <w:lvl w:tplc="2FAC2E3E" w:ilvl="0"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21">
    <w:nsid w:val="655B1F29"/>
    <w:multiLevelType w:val="hybridMultilevel"/>
    <w:tmpl w:val="A2529572"/>
    <w:lvl w:tplc="6D7EEF72" w:ilvl="0">
      <w:numFmt w:val="bullet"/>
      <w:lvlText w:val="-"/>
      <w:lvlJc w:val="left"/>
      <w:pPr>
        <w:ind w:hanging="360" w:left="249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22">
    <w:nsid w:val="6671429F"/>
    <w:multiLevelType w:val="hybridMultilevel"/>
    <w:tmpl w:val="C36208A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6BC52DCC"/>
    <w:multiLevelType w:val="hybridMultilevel"/>
    <w:tmpl w:val="4492E4A4"/>
    <w:lvl w:tplc="8D3EEB80" w:ilvl="0">
      <w:start w:val="2015"/>
      <w:numFmt w:val="bullet"/>
      <w:lvlText w:val="-"/>
      <w:lvlJc w:val="left"/>
      <w:pPr>
        <w:ind w:hanging="360" w:left="46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3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0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7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4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2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9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6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365"/>
      </w:pPr>
      <w:rPr>
        <w:rFonts w:hAnsi="Wingdings" w:ascii="Wingdings" w:hint="default"/>
      </w:rPr>
    </w:lvl>
  </w:abstractNum>
  <w:abstractNum w:abstractNumId="24">
    <w:nsid w:val="6CC871DC"/>
    <w:multiLevelType w:val="hybridMultilevel"/>
    <w:tmpl w:val="FE78E986"/>
    <w:lvl w:tplc="A088EAEC" w:ilvl="0">
      <w:numFmt w:val="bullet"/>
      <w:lvlText w:val="-"/>
      <w:lvlJc w:val="left"/>
      <w:pPr>
        <w:ind w:hanging="360" w:left="319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91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63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35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07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79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51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23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955"/>
      </w:pPr>
      <w:rPr>
        <w:rFonts w:hAnsi="Wingdings" w:ascii="Wingdings" w:hint="default"/>
      </w:rPr>
    </w:lvl>
  </w:abstractNum>
  <w:abstractNum w:abstractNumId="25">
    <w:nsid w:val="6CD16584"/>
    <w:multiLevelType w:val="hybridMultilevel"/>
    <w:tmpl w:val="6B0048EE"/>
    <w:lvl w:tplc="27F429E4" w:ilvl="0">
      <w:numFmt w:val="bullet"/>
      <w:lvlText w:val="-"/>
      <w:lvlJc w:val="left"/>
      <w:pPr>
        <w:ind w:hanging="360" w:left="319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91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63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35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07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79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51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23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955"/>
      </w:pPr>
      <w:rPr>
        <w:rFonts w:hAnsi="Wingdings" w:ascii="Wingdings" w:hint="default"/>
      </w:rPr>
    </w:lvl>
  </w:abstractNum>
  <w:abstractNum w:abstractNumId="26">
    <w:nsid w:val="6DC438F5"/>
    <w:multiLevelType w:val="hybridMultilevel"/>
    <w:tmpl w:val="47E0B43E"/>
    <w:lvl w:tplc="BEA43E60" w:ilvl="0">
      <w:start w:val="10"/>
      <w:numFmt w:val="bullet"/>
      <w:lvlText w:val="-"/>
      <w:lvlJc w:val="left"/>
      <w:pPr>
        <w:ind w:hanging="360" w:left="249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27">
    <w:nsid w:val="6EFC789D"/>
    <w:multiLevelType w:val="hybridMultilevel"/>
    <w:tmpl w:val="D8CE0DBE"/>
    <w:lvl w:tplc="78F8584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76F5631B"/>
    <w:multiLevelType w:val="hybridMultilevel"/>
    <w:tmpl w:val="378428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7B0E21CB"/>
    <w:multiLevelType w:val="hybridMultilevel"/>
    <w:tmpl w:val="C47AFFB2"/>
    <w:lvl w:tplc="04F6CFA0" w:ilvl="0">
      <w:numFmt w:val="bullet"/>
      <w:lvlText w:val="-"/>
      <w:lvlJc w:val="left"/>
      <w:pPr>
        <w:ind w:hanging="360" w:left="249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30">
    <w:nsid w:val="7B3628E9"/>
    <w:multiLevelType w:val="hybridMultilevel"/>
    <w:tmpl w:val="E4A2B3F6"/>
    <w:lvl w:tplc="9F24BB46" w:ilvl="0">
      <w:numFmt w:val="bullet"/>
      <w:lvlText w:val="-"/>
      <w:lvlJc w:val="left"/>
      <w:pPr>
        <w:ind w:hanging="360" w:left="22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0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7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4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1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8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6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3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040"/>
      </w:pPr>
      <w:rPr>
        <w:rFonts w:hAnsi="Wingdings" w:ascii="Wingdings" w:hint="default"/>
      </w:rPr>
    </w:lvl>
  </w:abstractNum>
  <w:abstractNum w:abstractNumId="31">
    <w:nsid w:val="7E652C90"/>
    <w:multiLevelType w:val="hybridMultilevel"/>
    <w:tmpl w:val="4DD2C6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1"/>
  </w:num>
  <w:num w:numId="2">
    <w:abstractNumId w:val="19"/>
  </w:num>
  <w:num w:numId="3">
    <w:abstractNumId w:val="2"/>
  </w:num>
  <w:num w:numId="4">
    <w:abstractNumId w:val="28"/>
  </w:num>
  <w:num w:numId="5">
    <w:abstractNumId w:val="7"/>
  </w:num>
  <w:num w:numId="6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20"/>
  </w:num>
  <w:num w:numId="9">
    <w:abstractNumId w:val="8"/>
  </w:num>
  <w:num w:numId="10">
    <w:abstractNumId w:val="5"/>
  </w:num>
  <w:num w:numId="11">
    <w:abstractNumId w:val="25"/>
  </w:num>
  <w:num w:numId="12">
    <w:abstractNumId w:val="30"/>
  </w:num>
  <w:num w:numId="13">
    <w:abstractNumId w:val="29"/>
  </w:num>
  <w:num w:numId="14">
    <w:abstractNumId w:val="15"/>
  </w:num>
  <w:num w:numId="15">
    <w:abstractNumId w:val="14"/>
  </w:num>
  <w:num w:numId="16">
    <w:abstractNumId w:val="10"/>
  </w:num>
  <w:num w:numId="17">
    <w:abstractNumId w:val="26"/>
  </w:num>
  <w:num w:numId="18">
    <w:abstractNumId w:val="24"/>
  </w:num>
  <w:num w:numId="19">
    <w:abstractNumId w:val="1"/>
  </w:num>
  <w:num w:numId="20">
    <w:abstractNumId w:val="11"/>
  </w:num>
  <w:num w:numId="21">
    <w:abstractNumId w:val="13"/>
  </w:num>
  <w:num w:numId="22">
    <w:abstractNumId w:val="23"/>
  </w:num>
  <w:num w:numId="23">
    <w:abstractNumId w:val="18"/>
  </w:num>
  <w:num w:numId="24">
    <w:abstractNumId w:val="21"/>
  </w:num>
  <w:num w:numId="25">
    <w:abstractNumId w:val="6"/>
  </w:num>
  <w:num w:numId="26">
    <w:abstractNumId w:val="22"/>
  </w:num>
  <w:num w:numId="27">
    <w:abstractNumId w:val="4"/>
  </w:num>
  <w:num w:numId="28">
    <w:abstractNumId w:val="12"/>
  </w:num>
  <w:num w:numId="29">
    <w:abstractNumId w:val="17"/>
  </w:num>
  <w:num w:numId="30">
    <w:abstractNumId w:val="0"/>
  </w:num>
  <w:num w:numId="31">
    <w:abstractNumId w:val="9"/>
  </w:num>
  <w:num w:numId="32">
    <w:abstractNumId w:val="2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51C6"/>
    <w:rsid w:val="000368B2"/>
    <w:rsid w:val="000419F7"/>
    <w:rsid w:val="000439EC"/>
    <w:rsid w:val="00046F3D"/>
    <w:rsid w:val="00047463"/>
    <w:rsid w:val="00067779"/>
    <w:rsid w:val="00070040"/>
    <w:rsid w:val="00072C83"/>
    <w:rsid w:val="00076192"/>
    <w:rsid w:val="00082493"/>
    <w:rsid w:val="00085E88"/>
    <w:rsid w:val="0009559A"/>
    <w:rsid w:val="000B6DB2"/>
    <w:rsid w:val="000C4591"/>
    <w:rsid w:val="000E2917"/>
    <w:rsid w:val="000E6EAA"/>
    <w:rsid w:val="000F064D"/>
    <w:rsid w:val="000F338A"/>
    <w:rsid w:val="000F4327"/>
    <w:rsid w:val="000F64EA"/>
    <w:rsid w:val="000F656B"/>
    <w:rsid w:val="00110CF9"/>
    <w:rsid w:val="00117505"/>
    <w:rsid w:val="00127E13"/>
    <w:rsid w:val="00141638"/>
    <w:rsid w:val="00147171"/>
    <w:rsid w:val="001633E7"/>
    <w:rsid w:val="00165894"/>
    <w:rsid w:val="00167903"/>
    <w:rsid w:val="001911CA"/>
    <w:rsid w:val="001956AD"/>
    <w:rsid w:val="001961C8"/>
    <w:rsid w:val="001B6BD4"/>
    <w:rsid w:val="001D19EC"/>
    <w:rsid w:val="001E2A8D"/>
    <w:rsid w:val="001F2782"/>
    <w:rsid w:val="00206F1D"/>
    <w:rsid w:val="00214171"/>
    <w:rsid w:val="002151C6"/>
    <w:rsid w:val="00222D12"/>
    <w:rsid w:val="002453E9"/>
    <w:rsid w:val="00255671"/>
    <w:rsid w:val="00261DB0"/>
    <w:rsid w:val="0026316A"/>
    <w:rsid w:val="002759D5"/>
    <w:rsid w:val="002952BC"/>
    <w:rsid w:val="002A1644"/>
    <w:rsid w:val="002A26D6"/>
    <w:rsid w:val="002D3847"/>
    <w:rsid w:val="002E583F"/>
    <w:rsid w:val="002E612B"/>
    <w:rsid w:val="002F46C2"/>
    <w:rsid w:val="002F5E12"/>
    <w:rsid w:val="003020FF"/>
    <w:rsid w:val="00303CE5"/>
    <w:rsid w:val="00303DD6"/>
    <w:rsid w:val="00321069"/>
    <w:rsid w:val="00330554"/>
    <w:rsid w:val="003418BE"/>
    <w:rsid w:val="00350077"/>
    <w:rsid w:val="00356414"/>
    <w:rsid w:val="00360B78"/>
    <w:rsid w:val="0036523D"/>
    <w:rsid w:val="00374D81"/>
    <w:rsid w:val="00381143"/>
    <w:rsid w:val="00386551"/>
    <w:rsid w:val="003866AC"/>
    <w:rsid w:val="00386B26"/>
    <w:rsid w:val="0039481C"/>
    <w:rsid w:val="00396169"/>
    <w:rsid w:val="003B3748"/>
    <w:rsid w:val="003B68DA"/>
    <w:rsid w:val="003C24C0"/>
    <w:rsid w:val="003C294E"/>
    <w:rsid w:val="003E4F8E"/>
    <w:rsid w:val="003E7B77"/>
    <w:rsid w:val="003F0AB9"/>
    <w:rsid w:val="0040602A"/>
    <w:rsid w:val="00406F4B"/>
    <w:rsid w:val="00430B1B"/>
    <w:rsid w:val="00434A2A"/>
    <w:rsid w:val="00435471"/>
    <w:rsid w:val="0043599A"/>
    <w:rsid w:val="00460C35"/>
    <w:rsid w:val="0046193F"/>
    <w:rsid w:val="00472213"/>
    <w:rsid w:val="00480563"/>
    <w:rsid w:val="004829F8"/>
    <w:rsid w:val="00495838"/>
    <w:rsid w:val="004A11C4"/>
    <w:rsid w:val="004B1386"/>
    <w:rsid w:val="004C32EC"/>
    <w:rsid w:val="004C7991"/>
    <w:rsid w:val="004C7C7A"/>
    <w:rsid w:val="004D549D"/>
    <w:rsid w:val="004E085E"/>
    <w:rsid w:val="004F5B54"/>
    <w:rsid w:val="00506B56"/>
    <w:rsid w:val="00520E3C"/>
    <w:rsid w:val="00527517"/>
    <w:rsid w:val="00530C87"/>
    <w:rsid w:val="00534DFE"/>
    <w:rsid w:val="005438E8"/>
    <w:rsid w:val="00552D1F"/>
    <w:rsid w:val="00555DDD"/>
    <w:rsid w:val="00564B84"/>
    <w:rsid w:val="00574EFD"/>
    <w:rsid w:val="00592C6B"/>
    <w:rsid w:val="005A2FA3"/>
    <w:rsid w:val="005A30CC"/>
    <w:rsid w:val="005B1B93"/>
    <w:rsid w:val="005B337A"/>
    <w:rsid w:val="005C6CCA"/>
    <w:rsid w:val="005D57FF"/>
    <w:rsid w:val="005E00E8"/>
    <w:rsid w:val="005E6C2F"/>
    <w:rsid w:val="005F3859"/>
    <w:rsid w:val="005F400E"/>
    <w:rsid w:val="00601C1F"/>
    <w:rsid w:val="006124A3"/>
    <w:rsid w:val="006263D6"/>
    <w:rsid w:val="006269F8"/>
    <w:rsid w:val="0064250B"/>
    <w:rsid w:val="00645FBF"/>
    <w:rsid w:val="006512E5"/>
    <w:rsid w:val="006529AC"/>
    <w:rsid w:val="00656C31"/>
    <w:rsid w:val="00693C06"/>
    <w:rsid w:val="00694C73"/>
    <w:rsid w:val="00697E2E"/>
    <w:rsid w:val="006B1684"/>
    <w:rsid w:val="006B3967"/>
    <w:rsid w:val="006C358E"/>
    <w:rsid w:val="006D2336"/>
    <w:rsid w:val="006E5114"/>
    <w:rsid w:val="006F2903"/>
    <w:rsid w:val="006F682D"/>
    <w:rsid w:val="00705A78"/>
    <w:rsid w:val="00705D4C"/>
    <w:rsid w:val="00722F6E"/>
    <w:rsid w:val="00724069"/>
    <w:rsid w:val="007409DC"/>
    <w:rsid w:val="0074364D"/>
    <w:rsid w:val="00743A4B"/>
    <w:rsid w:val="007622D2"/>
    <w:rsid w:val="00781003"/>
    <w:rsid w:val="00787500"/>
    <w:rsid w:val="0079120C"/>
    <w:rsid w:val="00796EC6"/>
    <w:rsid w:val="007A366B"/>
    <w:rsid w:val="007A5DA5"/>
    <w:rsid w:val="007A7125"/>
    <w:rsid w:val="007B4A45"/>
    <w:rsid w:val="007B7D37"/>
    <w:rsid w:val="007C74D7"/>
    <w:rsid w:val="007D0AA3"/>
    <w:rsid w:val="007D61AC"/>
    <w:rsid w:val="007E49BD"/>
    <w:rsid w:val="007F1738"/>
    <w:rsid w:val="008135CE"/>
    <w:rsid w:val="00821145"/>
    <w:rsid w:val="0082281E"/>
    <w:rsid w:val="008266DC"/>
    <w:rsid w:val="0082740B"/>
    <w:rsid w:val="00837600"/>
    <w:rsid w:val="008453E3"/>
    <w:rsid w:val="00846165"/>
    <w:rsid w:val="00857261"/>
    <w:rsid w:val="00874215"/>
    <w:rsid w:val="00875AAB"/>
    <w:rsid w:val="00895493"/>
    <w:rsid w:val="00896661"/>
    <w:rsid w:val="008B3CB8"/>
    <w:rsid w:val="008C3B09"/>
    <w:rsid w:val="008D58A8"/>
    <w:rsid w:val="00901DAC"/>
    <w:rsid w:val="009074AC"/>
    <w:rsid w:val="00910814"/>
    <w:rsid w:val="00922571"/>
    <w:rsid w:val="00927E92"/>
    <w:rsid w:val="00930432"/>
    <w:rsid w:val="009464A8"/>
    <w:rsid w:val="009473E0"/>
    <w:rsid w:val="009503DB"/>
    <w:rsid w:val="00952497"/>
    <w:rsid w:val="00962AB1"/>
    <w:rsid w:val="009700D2"/>
    <w:rsid w:val="009707C4"/>
    <w:rsid w:val="00972640"/>
    <w:rsid w:val="00987A9B"/>
    <w:rsid w:val="009A6445"/>
    <w:rsid w:val="009A7B0A"/>
    <w:rsid w:val="009C10C5"/>
    <w:rsid w:val="009C3A92"/>
    <w:rsid w:val="009C47DF"/>
    <w:rsid w:val="009D1F22"/>
    <w:rsid w:val="009D5DFC"/>
    <w:rsid w:val="009E00BA"/>
    <w:rsid w:val="009E0308"/>
    <w:rsid w:val="009E541D"/>
    <w:rsid w:val="009F1B5B"/>
    <w:rsid w:val="009F57F7"/>
    <w:rsid w:val="00A00EBC"/>
    <w:rsid w:val="00A13E14"/>
    <w:rsid w:val="00A1439B"/>
    <w:rsid w:val="00A20F88"/>
    <w:rsid w:val="00A32F54"/>
    <w:rsid w:val="00A361CD"/>
    <w:rsid w:val="00A471EB"/>
    <w:rsid w:val="00A47C51"/>
    <w:rsid w:val="00A53092"/>
    <w:rsid w:val="00A54007"/>
    <w:rsid w:val="00A56782"/>
    <w:rsid w:val="00A60117"/>
    <w:rsid w:val="00A6107A"/>
    <w:rsid w:val="00A66A59"/>
    <w:rsid w:val="00A67279"/>
    <w:rsid w:val="00A71822"/>
    <w:rsid w:val="00A77932"/>
    <w:rsid w:val="00A86C6C"/>
    <w:rsid w:val="00A87288"/>
    <w:rsid w:val="00A9061E"/>
    <w:rsid w:val="00A93E39"/>
    <w:rsid w:val="00A961B5"/>
    <w:rsid w:val="00A972B3"/>
    <w:rsid w:val="00AC5BB2"/>
    <w:rsid w:val="00AC646A"/>
    <w:rsid w:val="00AC6A60"/>
    <w:rsid w:val="00AD1C1F"/>
    <w:rsid w:val="00AD366B"/>
    <w:rsid w:val="00AE388B"/>
    <w:rsid w:val="00AE735A"/>
    <w:rsid w:val="00B07577"/>
    <w:rsid w:val="00B12B17"/>
    <w:rsid w:val="00B135E5"/>
    <w:rsid w:val="00B1396E"/>
    <w:rsid w:val="00B158DB"/>
    <w:rsid w:val="00B27AB0"/>
    <w:rsid w:val="00B350BB"/>
    <w:rsid w:val="00B53106"/>
    <w:rsid w:val="00B612BA"/>
    <w:rsid w:val="00B65B53"/>
    <w:rsid w:val="00B91C68"/>
    <w:rsid w:val="00B9298C"/>
    <w:rsid w:val="00B95184"/>
    <w:rsid w:val="00BC0037"/>
    <w:rsid w:val="00BC7B44"/>
    <w:rsid w:val="00BD2DF1"/>
    <w:rsid w:val="00BD4929"/>
    <w:rsid w:val="00BD7299"/>
    <w:rsid w:val="00BE103B"/>
    <w:rsid w:val="00BE16EF"/>
    <w:rsid w:val="00BE41E0"/>
    <w:rsid w:val="00BE5DD4"/>
    <w:rsid w:val="00BE5EC6"/>
    <w:rsid w:val="00C00DA2"/>
    <w:rsid w:val="00C062C7"/>
    <w:rsid w:val="00C234A4"/>
    <w:rsid w:val="00C240DF"/>
    <w:rsid w:val="00C6212D"/>
    <w:rsid w:val="00C624EC"/>
    <w:rsid w:val="00C62D0E"/>
    <w:rsid w:val="00C63DB9"/>
    <w:rsid w:val="00C655BD"/>
    <w:rsid w:val="00C65777"/>
    <w:rsid w:val="00C76CDD"/>
    <w:rsid w:val="00C824C0"/>
    <w:rsid w:val="00C905BA"/>
    <w:rsid w:val="00C96354"/>
    <w:rsid w:val="00C96DE9"/>
    <w:rsid w:val="00CA1137"/>
    <w:rsid w:val="00CA491B"/>
    <w:rsid w:val="00CB6552"/>
    <w:rsid w:val="00CC06F1"/>
    <w:rsid w:val="00CC1216"/>
    <w:rsid w:val="00CC348F"/>
    <w:rsid w:val="00CD0B46"/>
    <w:rsid w:val="00CD688C"/>
    <w:rsid w:val="00CD695A"/>
    <w:rsid w:val="00CE3A6A"/>
    <w:rsid w:val="00CF7027"/>
    <w:rsid w:val="00D01918"/>
    <w:rsid w:val="00D0529E"/>
    <w:rsid w:val="00D05CDA"/>
    <w:rsid w:val="00D061D4"/>
    <w:rsid w:val="00D14DD2"/>
    <w:rsid w:val="00D17B2E"/>
    <w:rsid w:val="00D21513"/>
    <w:rsid w:val="00D373E6"/>
    <w:rsid w:val="00D37E53"/>
    <w:rsid w:val="00D4259F"/>
    <w:rsid w:val="00D43C63"/>
    <w:rsid w:val="00D6024C"/>
    <w:rsid w:val="00D655CD"/>
    <w:rsid w:val="00D811BB"/>
    <w:rsid w:val="00D92198"/>
    <w:rsid w:val="00DB2CA9"/>
    <w:rsid w:val="00DB5523"/>
    <w:rsid w:val="00DC1B8E"/>
    <w:rsid w:val="00DC6DDB"/>
    <w:rsid w:val="00DD1696"/>
    <w:rsid w:val="00DD7861"/>
    <w:rsid w:val="00DE31EE"/>
    <w:rsid w:val="00DE7FE6"/>
    <w:rsid w:val="00E007D9"/>
    <w:rsid w:val="00E04246"/>
    <w:rsid w:val="00E15F3B"/>
    <w:rsid w:val="00E22188"/>
    <w:rsid w:val="00E27596"/>
    <w:rsid w:val="00E32D1A"/>
    <w:rsid w:val="00E3494E"/>
    <w:rsid w:val="00E37643"/>
    <w:rsid w:val="00E47146"/>
    <w:rsid w:val="00E47B9A"/>
    <w:rsid w:val="00E551E1"/>
    <w:rsid w:val="00E66F07"/>
    <w:rsid w:val="00E82707"/>
    <w:rsid w:val="00E84A49"/>
    <w:rsid w:val="00E84E4E"/>
    <w:rsid w:val="00E90EC4"/>
    <w:rsid w:val="00E92933"/>
    <w:rsid w:val="00EA10E5"/>
    <w:rsid w:val="00EA2FEB"/>
    <w:rsid w:val="00EA66E9"/>
    <w:rsid w:val="00EE5874"/>
    <w:rsid w:val="00EF1491"/>
    <w:rsid w:val="00EF1ED7"/>
    <w:rsid w:val="00EF2582"/>
    <w:rsid w:val="00F05112"/>
    <w:rsid w:val="00F05B2A"/>
    <w:rsid w:val="00F2013F"/>
    <w:rsid w:val="00F236ED"/>
    <w:rsid w:val="00F27A37"/>
    <w:rsid w:val="00F36853"/>
    <w:rsid w:val="00F36D64"/>
    <w:rsid w:val="00F41FE1"/>
    <w:rsid w:val="00F50F05"/>
    <w:rsid w:val="00F65757"/>
    <w:rsid w:val="00F67DF0"/>
    <w:rsid w:val="00F70B29"/>
    <w:rsid w:val="00F74606"/>
    <w:rsid w:val="00F76671"/>
    <w:rsid w:val="00F77039"/>
    <w:rsid w:val="00FB5AA5"/>
    <w:rsid w:val="00FC209C"/>
    <w:rsid w:val="00FD4B1E"/>
    <w:rsid w:val="00FD58D2"/>
    <w:rsid w:val="00FD704F"/>
    <w:rsid w:val="00FE3250"/>
    <w:rsid w:val="00FE4B46"/>
    <w:rsid w:val="00FE6960"/>
    <w:rsid w:val="00FF4948"/>
    <w:rsid w:val="00FF7257"/>
    <w:rsid w:val="00FF7B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151C6"/>
    <w:rPr>
      <w:rFonts w:hAnsi="Calibri" w:ascii="Calibri"/>
      <w:sz w:val="22"/>
      <w:szCs w:val="22"/>
    </w:rPr>
  </w:style>
  <w:style w:styleId="Naslov1" w:type="paragraph">
    <w:name w:val="heading 1"/>
    <w:basedOn w:val="Normal"/>
    <w:qFormat/>
    <w:rsid w:val="00BE5EC6"/>
    <w:pPr>
      <w:spacing w:afterAutospacing="true" w:after="100" w:beforeAutospacing="true" w:before="100"/>
      <w:outlineLvl w:val="0"/>
    </w:pPr>
    <w:rPr>
      <w:rFonts w:hAnsi="Times New Roman" w:ascii="Times New Roman"/>
      <w:b/>
      <w:bCs/>
      <w:kern w:val="36"/>
      <w:sz w:val="48"/>
      <w:szCs w:val="4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rsid w:val="002151C6"/>
    <w:rPr>
      <w:color w:val="0000FF"/>
      <w:u w:val="single"/>
    </w:rPr>
  </w:style>
  <w:style w:styleId="Tijeloteksta-uvlaka3" w:type="paragraph">
    <w:name w:val="Body Text Indent 3"/>
    <w:basedOn w:val="Normal"/>
    <w:rsid w:val="002151C6"/>
    <w:pPr>
      <w:ind w:firstLine="708" w:left="5664"/>
      <w:jc w:val="both"/>
    </w:pPr>
    <w:rPr>
      <w:rFonts w:hAnsi="Times New Roman" w:ascii="Times New Roman"/>
      <w:sz w:val="24"/>
      <w:szCs w:val="24"/>
    </w:rPr>
  </w:style>
  <w:style w:customStyle="true" w:styleId="nnekic" w:type="character">
    <w:name w:val="nnekic"/>
    <w:semiHidden/>
    <w:rsid w:val="002151C6"/>
    <w:rPr>
      <w:rFonts w:cs="Arial" w:hAnsi="Arial" w:ascii="Arial"/>
      <w:color w:val="000080"/>
      <w:sz w:val="20"/>
      <w:szCs w:val="20"/>
    </w:rPr>
  </w:style>
  <w:style w:styleId="SlijeenaHiperveza" w:type="character">
    <w:name w:val="FollowedHyperlink"/>
    <w:rsid w:val="009D5DFC"/>
    <w:rPr>
      <w:color w:val="800080"/>
      <w:u w:val="single"/>
    </w:rPr>
  </w:style>
  <w:style w:styleId="Tekstbalonia" w:type="paragraph">
    <w:name w:val="Balloon Text"/>
    <w:basedOn w:val="Normal"/>
    <w:semiHidden/>
    <w:rsid w:val="00D17B2E"/>
    <w:rPr>
      <w:rFonts w:cs="Tahoma" w:hAnsi="Tahoma" w:ascii="Tahoma"/>
      <w:sz w:val="16"/>
      <w:szCs w:val="16"/>
    </w:rPr>
  </w:style>
  <w:style w:customStyle="true" w:styleId="newsoverheading" w:type="paragraph">
    <w:name w:val="news_overheading"/>
    <w:basedOn w:val="Normal"/>
    <w:rsid w:val="00BE5EC6"/>
    <w:pPr>
      <w:pBdr>
        <w:bottom w:space="2" w:sz="6" w:color="C8C8C8" w:val="dotted"/>
      </w:pBdr>
      <w:jc w:val="center"/>
    </w:pPr>
    <w:rPr>
      <w:rFonts w:hAnsi="Trebuchet MS" w:ascii="Trebuchet MS"/>
      <w:caps/>
      <w:color w:val="999999"/>
      <w:spacing w:val="120"/>
      <w:sz w:val="15"/>
      <w:szCs w:val="15"/>
    </w:rPr>
  </w:style>
  <w:style w:customStyle="true" w:styleId="rightcoloverheading" w:type="paragraph">
    <w:name w:val="rightcol_overheading"/>
    <w:basedOn w:val="Normal"/>
    <w:rsid w:val="00BE5EC6"/>
    <w:pPr>
      <w:pBdr>
        <w:bottom w:space="2" w:sz="6" w:color="C8C8C8" w:val="dotted"/>
      </w:pBdr>
      <w:spacing w:after="60"/>
      <w:ind w:right="75" w:left="150"/>
    </w:pPr>
    <w:rPr>
      <w:rFonts w:hAnsi="Trebuchet MS" w:ascii="Trebuchet MS"/>
      <w:b/>
      <w:bCs/>
      <w:caps/>
      <w:color w:val="666666"/>
      <w:spacing w:val="24"/>
      <w:sz w:val="17"/>
      <w:szCs w:val="17"/>
    </w:rPr>
  </w:style>
  <w:style w:customStyle="true" w:styleId="rightcolbody" w:type="paragraph">
    <w:name w:val="rightcol_body"/>
    <w:basedOn w:val="Normal"/>
    <w:rsid w:val="00BE5EC6"/>
    <w:pPr>
      <w:spacing w:lineRule="atLeast" w:line="312" w:after="60"/>
      <w:ind w:right="90" w:left="150"/>
    </w:pPr>
    <w:rPr>
      <w:rFonts w:hAnsi="Times New Roman" w:ascii="Times New Roman"/>
      <w:sz w:val="18"/>
      <w:szCs w:val="18"/>
    </w:rPr>
  </w:style>
  <w:style w:customStyle="true" w:styleId="rightcolfilterheading" w:type="paragraph">
    <w:name w:val="rightcol_filterheading"/>
    <w:basedOn w:val="Normal"/>
    <w:rsid w:val="00BE5EC6"/>
    <w:pPr>
      <w:pBdr>
        <w:top w:space="0" w:sz="6" w:color="C8C8C8" w:val="dotted"/>
      </w:pBdr>
      <w:spacing w:after="30" w:before="150"/>
      <w:ind w:right="150" w:left="150"/>
    </w:pPr>
    <w:rPr>
      <w:rFonts w:hAnsi="Trebuchet MS" w:ascii="Trebuchet MS"/>
      <w:b/>
      <w:bCs/>
      <w:color w:val="666666"/>
      <w:sz w:val="18"/>
      <w:szCs w:val="18"/>
    </w:rPr>
  </w:style>
  <w:style w:customStyle="true" w:styleId="login1" w:type="paragraph">
    <w:name w:val="login1"/>
    <w:basedOn w:val="Normal"/>
    <w:rsid w:val="00BE5EC6"/>
    <w:pPr>
      <w:spacing w:lineRule="atLeast" w:line="240" w:before="240"/>
      <w:ind w:right="150" w:left="270"/>
    </w:pPr>
    <w:rPr>
      <w:rFonts w:hAnsi="Times New Roman" w:ascii="Times New Roman"/>
      <w:b/>
      <w:bCs/>
      <w:sz w:val="24"/>
      <w:szCs w:val="24"/>
    </w:rPr>
  </w:style>
  <w:style w:customStyle="true" w:styleId="newuser1" w:type="paragraph">
    <w:name w:val="newuser1"/>
    <w:basedOn w:val="Normal"/>
    <w:rsid w:val="00BE5EC6"/>
    <w:pPr>
      <w:spacing w:lineRule="atLeast" w:line="240" w:before="60"/>
      <w:ind w:right="150" w:left="270"/>
    </w:pPr>
    <w:rPr>
      <w:rFonts w:hAnsi="Times New Roman" w:ascii="Times New Roman"/>
      <w:sz w:val="24"/>
      <w:szCs w:val="24"/>
    </w:rPr>
  </w:style>
  <w:style w:styleId="z-vrhobrasca" w:type="paragraph">
    <w:name w:val="HTML Top of Form"/>
    <w:basedOn w:val="Normal"/>
    <w:next w:val="Normal"/>
    <w:hidden/>
    <w:rsid w:val="00BE5EC6"/>
    <w:pPr>
      <w:pBdr>
        <w:bottom w:space="1" w:sz="6" w:color="auto" w:val="single"/>
      </w:pBdr>
      <w:jc w:val="center"/>
    </w:pPr>
    <w:rPr>
      <w:rFonts w:cs="Arial" w:hAnsi="Arial" w:ascii="Arial"/>
      <w:vanish/>
      <w:sz w:val="16"/>
      <w:szCs w:val="16"/>
    </w:rPr>
  </w:style>
  <w:style w:styleId="Naglaeno" w:type="character">
    <w:name w:val="Strong"/>
    <w:qFormat/>
    <w:rsid w:val="00BE5EC6"/>
    <w:rPr>
      <w:b/>
      <w:bCs/>
    </w:rPr>
  </w:style>
  <w:style w:customStyle="true" w:styleId="lbloutput1" w:type="character">
    <w:name w:val="lbloutput1"/>
    <w:rsid w:val="00BE5EC6"/>
    <w:rPr>
      <w:b w:val="false"/>
      <w:bCs w:val="false"/>
      <w:color w:val="159BC4"/>
      <w:sz w:val="18"/>
      <w:szCs w:val="18"/>
    </w:rPr>
  </w:style>
  <w:style w:customStyle="true" w:styleId="ratingstarfilledratingstar" w:type="character">
    <w:name w:val="ratingstar filledratingstar"/>
    <w:basedOn w:val="Zadanifontodlomka"/>
    <w:rsid w:val="00BE5EC6"/>
  </w:style>
  <w:style w:customStyle="true" w:styleId="ratingstaremptyratingstar" w:type="character">
    <w:name w:val="ratingstar emptyratingstar"/>
    <w:basedOn w:val="Zadanifontodlomka"/>
    <w:rsid w:val="00BE5EC6"/>
  </w:style>
  <w:style w:styleId="z-dnoobrasca" w:type="paragraph">
    <w:name w:val="HTML Bottom of Form"/>
    <w:basedOn w:val="Normal"/>
    <w:next w:val="Normal"/>
    <w:hidden/>
    <w:rsid w:val="00BE5EC6"/>
    <w:pPr>
      <w:pBdr>
        <w:top w:space="1" w:sz="6" w:color="auto" w:val="single"/>
      </w:pBdr>
      <w:jc w:val="center"/>
    </w:pPr>
    <w:rPr>
      <w:rFonts w:cs="Arial" w:hAnsi="Arial" w:ascii="Arial"/>
      <w:vanish/>
      <w:sz w:val="16"/>
      <w:szCs w:val="16"/>
    </w:rPr>
  </w:style>
  <w:style w:styleId="Odlomakpopisa" w:type="paragraph">
    <w:name w:val="List Paragraph"/>
    <w:basedOn w:val="Normal"/>
    <w:uiPriority w:val="34"/>
    <w:qFormat/>
    <w:rsid w:val="00AC6A60"/>
    <w:pPr>
      <w:ind w:left="708"/>
    </w:pPr>
  </w:style>
  <w:style w:styleId="Zaglavlje" w:type="paragraph">
    <w:name w:val="header"/>
    <w:basedOn w:val="Normal"/>
    <w:link w:val="ZaglavljeChar"/>
    <w:rsid w:val="00AC5BB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AC5BB2"/>
    <w:rPr>
      <w:rFonts w:hAnsi="Calibri" w:ascii="Calibri"/>
      <w:sz w:val="22"/>
      <w:szCs w:val="22"/>
    </w:rPr>
  </w:style>
  <w:style w:styleId="Podnoje" w:type="paragraph">
    <w:name w:val="footer"/>
    <w:basedOn w:val="Normal"/>
    <w:link w:val="PodnojeChar"/>
    <w:rsid w:val="00AC5BB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C5BB2"/>
    <w:rPr>
      <w:rFonts w:hAnsi="Calibri" w:ascii="Calibri"/>
      <w:sz w:val="22"/>
      <w:szCs w:val="22"/>
    </w:rPr>
  </w:style>
  <w:style w:styleId="Reetkatablice" w:type="table">
    <w:name w:val="Table Grid"/>
    <w:basedOn w:val="Obinatablica"/>
    <w:rsid w:val="007C74D7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basedOn w:val="Normal"/>
    <w:uiPriority w:val="1"/>
    <w:qFormat/>
    <w:rsid w:val="007C74D7"/>
    <w:rPr>
      <w:rFonts w:eastAsia="Calibri"/>
      <w:lang w:eastAsia="en-US"/>
    </w:rPr>
  </w:style>
  <w:style w:customStyle="true" w:styleId="t-9-8" w:type="paragraph">
    <w:name w:val="t-9-8"/>
    <w:basedOn w:val="Normal"/>
    <w:rsid w:val="007A5DA5"/>
    <w:pPr>
      <w:spacing w:afterAutospacing="true" w:after="100" w:beforeAutospacing="true" w:before="100"/>
    </w:pPr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43C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3C6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3C63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3C6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3C6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151C6"/>
    <w:rPr>
      <w:rFonts w:ascii="Calibri" w:hAnsi="Calibri"/>
      <w:sz w:val="22"/>
      <w:szCs w:val="22"/>
    </w:rPr>
  </w:style>
  <w:style w:styleId="Naslov1" w:type="paragraph">
    <w:name w:val="heading 1"/>
    <w:basedOn w:val="Normal"/>
    <w:qFormat/>
    <w:rsid w:val="00BE5EC6"/>
    <w:pPr>
      <w:spacing w:after="100" w:afterAutospacing="1" w:before="100" w:beforeAutospacing="1"/>
      <w:outlineLvl w:val="0"/>
    </w:pPr>
    <w:rPr>
      <w:rFonts w:ascii="Times New Roman" w:hAnsi="Times New Roman"/>
      <w:b/>
      <w:bCs/>
      <w:kern w:val="36"/>
      <w:sz w:val="48"/>
      <w:szCs w:val="4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rsid w:val="002151C6"/>
    <w:rPr>
      <w:color w:val="0000FF"/>
      <w:u w:val="single"/>
    </w:rPr>
  </w:style>
  <w:style w:styleId="Tijeloteksta-uvlaka3" w:type="paragraph">
    <w:name w:val="Body Text Indent 3"/>
    <w:basedOn w:val="Normal"/>
    <w:rsid w:val="002151C6"/>
    <w:pPr>
      <w:ind w:firstLine="708" w:left="5664"/>
      <w:jc w:val="both"/>
    </w:pPr>
    <w:rPr>
      <w:rFonts w:ascii="Times New Roman" w:hAnsi="Times New Roman"/>
      <w:sz w:val="24"/>
      <w:szCs w:val="24"/>
    </w:rPr>
  </w:style>
  <w:style w:customStyle="1" w:styleId="nnekic" w:type="character">
    <w:name w:val="nnekic"/>
    <w:semiHidden/>
    <w:rsid w:val="002151C6"/>
    <w:rPr>
      <w:rFonts w:ascii="Arial" w:cs="Arial" w:hAnsi="Arial"/>
      <w:color w:val="000080"/>
      <w:sz w:val="20"/>
      <w:szCs w:val="20"/>
    </w:rPr>
  </w:style>
  <w:style w:styleId="SlijeenaHiperveza" w:type="character">
    <w:name w:val="FollowedHyperlink"/>
    <w:rsid w:val="009D5DFC"/>
    <w:rPr>
      <w:color w:val="800080"/>
      <w:u w:val="single"/>
    </w:rPr>
  </w:style>
  <w:style w:styleId="Tekstbalonia" w:type="paragraph">
    <w:name w:val="Balloon Text"/>
    <w:basedOn w:val="Normal"/>
    <w:semiHidden/>
    <w:rsid w:val="00D17B2E"/>
    <w:rPr>
      <w:rFonts w:ascii="Tahoma" w:cs="Tahoma" w:hAnsi="Tahoma"/>
      <w:sz w:val="16"/>
      <w:szCs w:val="16"/>
    </w:rPr>
  </w:style>
  <w:style w:customStyle="1" w:styleId="newsoverheading" w:type="paragraph">
    <w:name w:val="news_overheading"/>
    <w:basedOn w:val="Normal"/>
    <w:rsid w:val="00BE5EC6"/>
    <w:pPr>
      <w:pBdr>
        <w:bottom w:color="C8C8C8" w:space="2" w:sz="6" w:val="dotted"/>
      </w:pBdr>
      <w:jc w:val="center"/>
    </w:pPr>
    <w:rPr>
      <w:rFonts w:ascii="Trebuchet MS" w:hAnsi="Trebuchet MS"/>
      <w:caps/>
      <w:color w:val="999999"/>
      <w:spacing w:val="120"/>
      <w:sz w:val="15"/>
      <w:szCs w:val="15"/>
    </w:rPr>
  </w:style>
  <w:style w:customStyle="1" w:styleId="rightcoloverheading" w:type="paragraph">
    <w:name w:val="rightcol_overheading"/>
    <w:basedOn w:val="Normal"/>
    <w:rsid w:val="00BE5EC6"/>
    <w:pPr>
      <w:pBdr>
        <w:bottom w:color="C8C8C8" w:space="2" w:sz="6" w:val="dotted"/>
      </w:pBdr>
      <w:spacing w:after="60"/>
      <w:ind w:left="150" w:right="75"/>
    </w:pPr>
    <w:rPr>
      <w:rFonts w:ascii="Trebuchet MS" w:hAnsi="Trebuchet MS"/>
      <w:b/>
      <w:bCs/>
      <w:caps/>
      <w:color w:val="666666"/>
      <w:spacing w:val="24"/>
      <w:sz w:val="17"/>
      <w:szCs w:val="17"/>
    </w:rPr>
  </w:style>
  <w:style w:customStyle="1" w:styleId="rightcolbody" w:type="paragraph">
    <w:name w:val="rightcol_body"/>
    <w:basedOn w:val="Normal"/>
    <w:rsid w:val="00BE5EC6"/>
    <w:pPr>
      <w:spacing w:after="60" w:line="312" w:lineRule="atLeast"/>
      <w:ind w:left="150" w:right="90"/>
    </w:pPr>
    <w:rPr>
      <w:rFonts w:ascii="Times New Roman" w:hAnsi="Times New Roman"/>
      <w:sz w:val="18"/>
      <w:szCs w:val="18"/>
    </w:rPr>
  </w:style>
  <w:style w:customStyle="1" w:styleId="rightcolfilterheading" w:type="paragraph">
    <w:name w:val="rightcol_filterheading"/>
    <w:basedOn w:val="Normal"/>
    <w:rsid w:val="00BE5EC6"/>
    <w:pPr>
      <w:pBdr>
        <w:top w:color="C8C8C8" w:space="0" w:sz="6" w:val="dotted"/>
      </w:pBdr>
      <w:spacing w:after="30" w:before="150"/>
      <w:ind w:left="150" w:right="150"/>
    </w:pPr>
    <w:rPr>
      <w:rFonts w:ascii="Trebuchet MS" w:hAnsi="Trebuchet MS"/>
      <w:b/>
      <w:bCs/>
      <w:color w:val="666666"/>
      <w:sz w:val="18"/>
      <w:szCs w:val="18"/>
    </w:rPr>
  </w:style>
  <w:style w:customStyle="1" w:styleId="login1" w:type="paragraph">
    <w:name w:val="login1"/>
    <w:basedOn w:val="Normal"/>
    <w:rsid w:val="00BE5EC6"/>
    <w:pPr>
      <w:spacing w:before="240" w:line="240" w:lineRule="atLeast"/>
      <w:ind w:left="270" w:right="150"/>
    </w:pPr>
    <w:rPr>
      <w:rFonts w:ascii="Times New Roman" w:hAnsi="Times New Roman"/>
      <w:b/>
      <w:bCs/>
      <w:sz w:val="24"/>
      <w:szCs w:val="24"/>
    </w:rPr>
  </w:style>
  <w:style w:customStyle="1" w:styleId="newuser1" w:type="paragraph">
    <w:name w:val="newuser1"/>
    <w:basedOn w:val="Normal"/>
    <w:rsid w:val="00BE5EC6"/>
    <w:pPr>
      <w:spacing w:before="60" w:line="240" w:lineRule="atLeast"/>
      <w:ind w:left="270" w:right="150"/>
    </w:pPr>
    <w:rPr>
      <w:rFonts w:ascii="Times New Roman" w:hAnsi="Times New Roman"/>
      <w:sz w:val="24"/>
      <w:szCs w:val="24"/>
    </w:rPr>
  </w:style>
  <w:style w:styleId="z-vrhobrasca" w:type="paragraph">
    <w:name w:val="HTML Top of Form"/>
    <w:basedOn w:val="Normal"/>
    <w:next w:val="Normal"/>
    <w:hidden/>
    <w:rsid w:val="00BE5EC6"/>
    <w:pPr>
      <w:pBdr>
        <w:bottom w:color="auto" w:space="1" w:sz="6" w:val="single"/>
      </w:pBdr>
      <w:jc w:val="center"/>
    </w:pPr>
    <w:rPr>
      <w:rFonts w:ascii="Arial" w:cs="Arial" w:hAnsi="Arial"/>
      <w:vanish/>
      <w:sz w:val="16"/>
      <w:szCs w:val="16"/>
    </w:rPr>
  </w:style>
  <w:style w:styleId="Naglaeno" w:type="character">
    <w:name w:val="Strong"/>
    <w:qFormat/>
    <w:rsid w:val="00BE5EC6"/>
    <w:rPr>
      <w:b/>
      <w:bCs/>
    </w:rPr>
  </w:style>
  <w:style w:customStyle="1" w:styleId="lbloutput1" w:type="character">
    <w:name w:val="lbloutput1"/>
    <w:rsid w:val="00BE5EC6"/>
    <w:rPr>
      <w:b w:val="0"/>
      <w:bCs w:val="0"/>
      <w:color w:val="159BC4"/>
      <w:sz w:val="18"/>
      <w:szCs w:val="18"/>
    </w:rPr>
  </w:style>
  <w:style w:customStyle="1" w:styleId="ratingstarfilledratingstar" w:type="character">
    <w:name w:val="ratingstar filledratingstar"/>
    <w:basedOn w:val="Zadanifontodlomka"/>
    <w:rsid w:val="00BE5EC6"/>
  </w:style>
  <w:style w:customStyle="1" w:styleId="ratingstaremptyratingstar" w:type="character">
    <w:name w:val="ratingstar emptyratingstar"/>
    <w:basedOn w:val="Zadanifontodlomka"/>
    <w:rsid w:val="00BE5EC6"/>
  </w:style>
  <w:style w:styleId="z-dnoobrasca" w:type="paragraph">
    <w:name w:val="HTML Bottom of Form"/>
    <w:basedOn w:val="Normal"/>
    <w:next w:val="Normal"/>
    <w:hidden/>
    <w:rsid w:val="00BE5EC6"/>
    <w:pPr>
      <w:pBdr>
        <w:top w:color="auto" w:space="1" w:sz="6" w:val="single"/>
      </w:pBdr>
      <w:jc w:val="center"/>
    </w:pPr>
    <w:rPr>
      <w:rFonts w:ascii="Arial" w:cs="Arial" w:hAnsi="Arial"/>
      <w:vanish/>
      <w:sz w:val="16"/>
      <w:szCs w:val="16"/>
    </w:rPr>
  </w:style>
  <w:style w:styleId="Odlomakpopisa" w:type="paragraph">
    <w:name w:val="List Paragraph"/>
    <w:basedOn w:val="Normal"/>
    <w:uiPriority w:val="34"/>
    <w:qFormat/>
    <w:rsid w:val="00AC6A60"/>
    <w:pPr>
      <w:ind w:left="708"/>
    </w:pPr>
  </w:style>
  <w:style w:styleId="Zaglavlje" w:type="paragraph">
    <w:name w:val="header"/>
    <w:basedOn w:val="Normal"/>
    <w:link w:val="ZaglavljeChar"/>
    <w:rsid w:val="00AC5BB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AC5BB2"/>
    <w:rPr>
      <w:rFonts w:ascii="Calibri" w:hAnsi="Calibri"/>
      <w:sz w:val="22"/>
      <w:szCs w:val="22"/>
    </w:rPr>
  </w:style>
  <w:style w:styleId="Podnoje" w:type="paragraph">
    <w:name w:val="footer"/>
    <w:basedOn w:val="Normal"/>
    <w:link w:val="PodnojeChar"/>
    <w:rsid w:val="00AC5BB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C5BB2"/>
    <w:rPr>
      <w:rFonts w:ascii="Calibri" w:hAnsi="Calibri"/>
      <w:sz w:val="22"/>
      <w:szCs w:val="22"/>
    </w:rPr>
  </w:style>
  <w:style w:styleId="Reetkatablice" w:type="table">
    <w:name w:val="Table Grid"/>
    <w:basedOn w:val="Obinatablica"/>
    <w:rsid w:val="007C74D7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basedOn w:val="Normal"/>
    <w:uiPriority w:val="1"/>
    <w:qFormat/>
    <w:rsid w:val="007C74D7"/>
    <w:rPr>
      <w:rFonts w:eastAsia="Calibri"/>
      <w:lang w:eastAsia="en-US"/>
    </w:rPr>
  </w:style>
  <w:style w:customStyle="1" w:styleId="t-9-8" w:type="paragraph">
    <w:name w:val="t-9-8"/>
    <w:basedOn w:val="Normal"/>
    <w:rsid w:val="007A5DA5"/>
    <w:pPr>
      <w:spacing w:after="100" w:afterAutospacing="1" w:before="100" w:beforeAutospacing="1"/>
    </w:pPr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43C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3C6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3C63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3C6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3C6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5771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3507885">
      <w:marLeft w:val="150"/>
      <w:marRight w:val="15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26661559">
          <w:marLeft w:val="0"/>
          <w:marRight w:val="0"/>
          <w:marTop w:val="45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961379461">
          <w:marLeft w:val="0"/>
          <w:marRight w:val="0"/>
          <w:marTop w:val="45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700158318">
          <w:marLeft w:val="0"/>
          <w:marRight w:val="0"/>
          <w:marTop w:val="1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458108049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291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2517516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3946898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1690225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037393522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1894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5963820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55052200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4517775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4544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5678316">
      <w:marLeft w:val="300"/>
      <w:marRight w:val="75"/>
      <w:marTop w:val="150"/>
      <w:marBottom w:val="75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5351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76491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32077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2.jpg@01CCFBB1.81EABE90" TargetMode="Externa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lipnja 2016.</izvorni_sadrzaj>
    <derivirana_varijabla naziv="DomainObject.DatumDonosenjaOdluke_1">30.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1940</izvorni_sadrzaj>
    <derivirana_varijabla naziv="DomainObject.Predmet.Broj_1">1940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21. lipnja 2016.</izvorni_sadrzaj>
    <derivirana_varijabla naziv="DomainObject.Predmet.DatumRjesavanja_1">21. lipnja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St-1940/2015</izvorni_sadrzaj>
    <derivirana_varijabla naziv="DomainObject.Predmet.OznakaBroj_1">St-1940/2015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58788538704</izvorni_sadrzaj>
    <derivirana_varijabla naziv="DomainObject.Predmet.PredmetRijesio.Oib_1">58788538704</derivirana_varijabla>
  </DomainObject.Predmet.PredmetRijesio.Oib>
  <DomainObject.Predmet.PredmetRijesio.Prezime>
    <izvorni_sadrzaj>Nekić-Plevko</izvorni_sadrzaj>
    <derivirana_varijabla naziv="DomainObject.Predmet.PredmetRijesio.Prezime_1">Nekić-Plevko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LOVAČKO DRUŠTVO HRVATSKIH VOJNIH INVALIDA DOMOVINSKOG RATA-SISAK zastupanog po punomoćniku Neven Rimay</izvorni_sadrzaj>
    <derivirana_varijabla naziv="DomainObject.Predmet.ProtustrankaFormated_1">  LOVAČKO DRUŠTVO HRVATSKIH VOJNIH INVALIDA DOMOVINSKOG RATA-SISAK zastupanog po punomoćniku Neven Rimay</derivirana_varijabla>
  </DomainObject.Predmet.ProtustrankaFormated>
  <DomainObject.Predmet.ProtustrankaFormatedOIB>
    <izvorni_sadrzaj>  LOVAČKO DRUŠTVO HRVATSKIH VOJNIH INVALIDA DOMOVINSKOG RATA-SISAK, OIB 87220527654 zastupanog po punomoćniku Neven Rimay</izvorni_sadrzaj>
    <derivirana_varijabla naziv="DomainObject.Predmet.ProtustrankaFormatedOIB_1">  LOVAČKO DRUŠTVO HRVATSKIH VOJNIH INVALIDA DOMOVINSKOG RATA-SISAK, OIB 87220527654 zastupanog po punomoćniku Neven Rimay</derivirana_varijabla>
  </DomainObject.Predmet.ProtustrankaFormatedOIB>
  <DomainObject.Predmet.ProtustrankaFormatedWithAdress>
    <izvorni_sadrzaj> LOVAČKO DRUŠTVO HRVATSKIH VOJNIH INVALIDA DOMOVINSKOG RATA-SISAK, Ljudevita Gaja 17, 44000 Sisak zastupanog po punomoćniku Neven Rimay</izvorni_sadrzaj>
    <derivirana_varijabla naziv="DomainObject.Predmet.ProtustrankaFormatedWithAdress_1"> LOVAČKO DRUŠTVO HRVATSKIH VOJNIH INVALIDA DOMOVINSKOG RATA-SISAK, Ljudevita Gaja 17, 44000 Sisak zastupanog po punomoćniku Neven Rimay</derivirana_varijabla>
  </DomainObject.Predmet.ProtustrankaFormatedWithAdress>
  <DomainObject.Predmet.ProtustrankaFormatedWithAdressOIB>
    <izvorni_sadrzaj> LOVAČKO DRUŠTVO HRVATSKIH VOJNIH INVALIDA DOMOVINSKOG RATA-SISAK, OIB 87220527654, Ljudevita Gaja 17, 44000 Sisak zastupanog po punomoćniku Neven Rimay</izvorni_sadrzaj>
    <derivirana_varijabla naziv="DomainObject.Predmet.ProtustrankaFormatedWithAdressOIB_1"> LOVAČKO DRUŠTVO HRVATSKIH VOJNIH INVALIDA DOMOVINSKOG RATA-SISAK, OIB 87220527654, Ljudevita Gaja 17, 44000 Sisak zastupanog po punomoćniku Neven Rimay</derivirana_varijabla>
  </DomainObject.Predmet.ProtustrankaFormatedWithAdressOIB>
  <DomainObject.Predmet.ProtustrankaWithAdress>
    <izvorni_sadrzaj>LOVAČKO DRUŠTVO HRVATSKIH VOJNIH INVALIDA DOMOVINSKOG RATA-SISAK Ljudevita Gaja 17, 44000 Sisak</izvorni_sadrzaj>
    <derivirana_varijabla naziv="DomainObject.Predmet.ProtustrankaWithAdress_1">LOVAČKO DRUŠTVO HRVATSKIH VOJNIH INVALIDA DOMOVINSKOG RATA-SISAK Ljudevita Gaja 17, 44000 Sisak</derivirana_varijabla>
  </DomainObject.Predmet.ProtustrankaWithAdress>
  <DomainObject.Predmet.ProtustrankaWithAdressOIB>
    <izvorni_sadrzaj>LOVAČKO DRUŠTVO HRVATSKIH VOJNIH INVALIDA DOMOVINSKOG RATA-SISAK, OIB 87220527654, Ljudevita Gaja 17, 44000 Sisak</izvorni_sadrzaj>
    <derivirana_varijabla naziv="DomainObject.Predmet.ProtustrankaWithAdressOIB_1">LOVAČKO DRUŠTVO HRVATSKIH VOJNIH INVALIDA DOMOVINSKOG RATA-SISAK, OIB 87220527654, Ljudevita Gaja 17, 44000 Sisak</derivirana_varijabla>
  </DomainObject.Predmet.ProtustrankaWithAdressOIB>
  <DomainObject.Predmet.ProtustrankaNazivFormated>
    <izvorni_sadrzaj>LOVAČKO DRUŠTVO HRVATSKIH VOJNIH INVALIDA DOMOVINSKOG RATA-SISAK</izvorni_sadrzaj>
    <derivirana_varijabla naziv="DomainObject.Predmet.ProtustrankaNazivFormated_1">LOVAČKO DRUŠTVO HRVATSKIH VOJNIH INVALIDA DOMOVINSKOG RATA-SISAK</derivirana_varijabla>
  </DomainObject.Predmet.ProtustrankaNazivFormated>
  <DomainObject.Predmet.ProtustrankaNazivFormatedOIB>
    <izvorni_sadrzaj>LOVAČKO DRUŠTVO HRVATSKIH VOJNIH INVALIDA DOMOVINSKOG RATA-SISAK, OIB 87220527654</izvorni_sadrzaj>
    <derivirana_varijabla naziv="DomainObject.Predmet.ProtustrankaNazivFormatedOIB_1">LOVAČKO DRUŠTVO HRVATSKIH VOJNIH INVALIDA DOMOVINSKOG RATA-SISAK, OIB 87220527654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- N. Nekić  Plevko</izvorni_sadrzaj>
    <derivirana_varijabla naziv="DomainObject.Predmet.Referada.Naziv_1">1.St - N. Nekić  Plevko</derivirana_varijabla>
  </DomainObject.Predmet.Referada.Naziv>
  <DomainObject.Predmet.Referada.Oznaka>
    <izvorni_sadrzaj>1.St </izvorni_sadrzaj>
    <derivirana_varijabla naziv="DomainObject.Predmet.Referada.Oznaka_1">1.St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- N. Nekić  Plevko</izvorni_sadrzaj>
    <derivirana_varijabla naziv="DomainObject.Predmet.TrenutnaLokacijaSpisa.Naziv_1">1.St - N. Nekić 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Tomislav Tukač</izvorni_sadrzaj>
    <derivirana_varijabla naziv="DomainObject.Predmet.Zapisnicar_1">Tomislav Tukač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LOVAČKO DRUŠTVO HRVATSKIH VOJNIH INVALIDA DOMOVINSKOG RATA-SISAK zastupanog po punomoćniku Neven Rimay</item>
    </izvorni_sadrzaj>
    <derivirana_varijabla naziv="DomainObject.Predmet.ProtuStrankaListFormated_1">
      <item>LOVAČKO DRUŠTVO HRVATSKIH VOJNIH INVALIDA DOMOVINSKOG RATA-SISAK zastupanog po punomoćniku Neven Rimay</item>
    </derivirana_varijabla>
  </DomainObject.Predmet.ProtuStrankaListFormated>
  <DomainObject.Predmet.ProtuStrankaListFormatedOIB>
    <izvorni_sadrzaj>
      <item>LOVAČKO DRUŠTVO HRVATSKIH VOJNIH INVALIDA DOMOVINSKOG RATA-SISAK, OIB 87220527654 zastupanog po punomoćniku Neven Rimay</item>
    </izvorni_sadrzaj>
    <derivirana_varijabla naziv="DomainObject.Predmet.ProtuStrankaListFormatedOIB_1">
      <item>LOVAČKO DRUŠTVO HRVATSKIH VOJNIH INVALIDA DOMOVINSKOG RATA-SISAK, OIB 87220527654 zastupanog po punomoćniku Neven Rimay</item>
    </derivirana_varijabla>
  </DomainObject.Predmet.ProtuStrankaListFormatedOIB>
  <DomainObject.Predmet.ProtuStrankaListFormatedWithAdress>
    <izvorni_sadrzaj>
      <item>LOVAČKO DRUŠTVO HRVATSKIH VOJNIH INVALIDA DOMOVINSKOG RATA-SISAK, Ljudevita Gaja 17, 44000 Sisak zastupanog po punomoćniku Neven Rimay</item>
    </izvorni_sadrzaj>
    <derivirana_varijabla naziv="DomainObject.Predmet.ProtuStrankaListFormatedWithAdress_1">
      <item>LOVAČKO DRUŠTVO HRVATSKIH VOJNIH INVALIDA DOMOVINSKOG RATA-SISAK, Ljudevita Gaja 17, 44000 Sisak zastupanog po punomoćniku Neven Rimay</item>
    </derivirana_varijabla>
  </DomainObject.Predmet.ProtuStrankaListFormatedWithAdress>
  <DomainObject.Predmet.ProtuStrankaListFormatedWithAdressOIB>
    <izvorni_sadrzaj>
      <item>LOVAČKO DRUŠTVO HRVATSKIH VOJNIH INVALIDA DOMOVINSKOG RATA-SISAK, OIB 87220527654, Ljudevita Gaja 17, 44000 Sisak zastupanog po punomoćniku Neven Rimay</item>
    </izvorni_sadrzaj>
    <derivirana_varijabla naziv="DomainObject.Predmet.ProtuStrankaListFormatedWithAdressOIB_1">
      <item>LOVAČKO DRUŠTVO HRVATSKIH VOJNIH INVALIDA DOMOVINSKOG RATA-SISAK, OIB 87220527654, Ljudevita Gaja 17, 44000 Sisak zastupanog po punomoćniku Neven Rimay</item>
    </derivirana_varijabla>
  </DomainObject.Predmet.ProtuStrankaListFormatedWithAdressOIB>
  <DomainObject.Predmet.ProtuStrankaListNazivFormated>
    <izvorni_sadrzaj>
      <item>LOVAČKO DRUŠTVO HRVATSKIH VOJNIH INVALIDA DOMOVINSKOG RATA-SISAK</item>
    </izvorni_sadrzaj>
    <derivirana_varijabla naziv="DomainObject.Predmet.ProtuStrankaListNazivFormated_1">
      <item>LOVAČKO DRUŠTVO HRVATSKIH VOJNIH INVALIDA DOMOVINSKOG RATA-SISAK</item>
    </derivirana_varijabla>
  </DomainObject.Predmet.ProtuStrankaListNazivFormated>
  <DomainObject.Predmet.ProtuStrankaListNazivFormatedOIB>
    <izvorni_sadrzaj>
      <item>LOVAČKO DRUŠTVO HRVATSKIH VOJNIH INVALIDA DOMOVINSKOG RATA-SISAK, OIB 87220527654</item>
    </izvorni_sadrzaj>
    <derivirana_varijabla naziv="DomainObject.Predmet.ProtuStrankaListNazivFormatedOIB_1">
      <item>LOVAČKO DRUŠTVO HRVATSKIH VOJNIH INVALIDA DOMOVINSKOG RATA-SISAK, OIB 87220527654</item>
    </derivirana_varijabla>
  </DomainObject.Predmet.ProtuStrankaListNazivFormatedOIB>
  <DomainObject.Predmet.OstaliListFormated>
    <izvorni_sadrzaj>
      <item>Neven Rimay punomoćnik sudionika u postupku LOVAČKO DRUŠTVO HRVATSKIH VOJNIH INVALIDA DOMOVINSKOG RATA-SISAK</item>
    </izvorni_sadrzaj>
    <derivirana_varijabla naziv="DomainObject.Predmet.OstaliListFormated_1">
      <item>Neven Rimay punomoćnik sudionika u postupku LOVAČKO DRUŠTVO HRVATSKIH VOJNIH INVALIDA DOMOVINSKOG RATA-SISAK</item>
    </derivirana_varijabla>
  </DomainObject.Predmet.OstaliListFormated>
  <DomainObject.Predmet.OstaliListFormatedOIB>
    <izvorni_sadrzaj>
      <item>Neven Rimay, OIB 45109701577 punomoćnik sudionika u postupku LOVAČKO DRUŠTVO HRVATSKIH VOJNIH INVALIDA DOMOVINSKOG RATA-SISAK</item>
    </izvorni_sadrzaj>
    <derivirana_varijabla naziv="DomainObject.Predmet.OstaliListFormatedOIB_1">
      <item>Neven Rimay, OIB 45109701577 punomoćnik sudionika u postupku LOVAČKO DRUŠTVO HRVATSKIH VOJNIH INVALIDA DOMOVINSKOG RATA-SISAK</item>
    </derivirana_varijabla>
  </DomainObject.Predmet.OstaliListFormatedOIB>
  <DomainObject.Predmet.OstaliListFormatedWithAdress>
    <izvorni_sadrzaj>
      <item>Neven Rimay, Ruđera Boškovića 23, 44000 Sisak punomoćnik sudionika u postupku LOVAČKO DRUŠTVO HRVATSKIH VOJNIH INVALIDA DOMOVINSKOG RATA-SISAK</item>
    </izvorni_sadrzaj>
    <derivirana_varijabla naziv="DomainObject.Predmet.OstaliListFormatedWithAdress_1">
      <item>Neven Rimay, Ruđera Boškovića 23, 44000 Sisak punomoćnik sudionika u postupku LOVAČKO DRUŠTVO HRVATSKIH VOJNIH INVALIDA DOMOVINSKOG RATA-SISAK</item>
    </derivirana_varijabla>
  </DomainObject.Predmet.OstaliListFormatedWithAdress>
  <DomainObject.Predmet.OstaliListFormatedWithAdressOIB>
    <izvorni_sadrzaj>
      <item>Neven Rimay, OIB 45109701577, Ruđera Boškovića 23, 44000 Sisak punomoćnik sudionika u postupku LOVAČKO DRUŠTVO HRVATSKIH VOJNIH INVALIDA DOMOVINSKOG RATA-SISAK</item>
    </izvorni_sadrzaj>
    <derivirana_varijabla naziv="DomainObject.Predmet.OstaliListFormatedWithAdressOIB_1">
      <item>Neven Rimay, OIB 45109701577, Ruđera Boškovića 23, 44000 Sisak punomoćnik sudionika u postupku LOVAČKO DRUŠTVO HRVATSKIH VOJNIH INVALIDA DOMOVINSKOG RATA-SISAK</item>
    </derivirana_varijabla>
  </DomainObject.Predmet.OstaliListFormatedWithAdressOIB>
  <DomainObject.Predmet.OstaliListNazivFormated>
    <izvorni_sadrzaj>
      <item>Neven Rimay</item>
    </izvorni_sadrzaj>
    <derivirana_varijabla naziv="DomainObject.Predmet.OstaliListNazivFormated_1">
      <item>Neven Rimay</item>
    </derivirana_varijabla>
  </DomainObject.Predmet.OstaliListNazivFormated>
  <DomainObject.Predmet.OstaliListNazivFormatedOIB>
    <izvorni_sadrzaj>
      <item>Neven Rimay, OIB 45109701577</item>
    </izvorni_sadrzaj>
    <derivirana_varijabla naziv="DomainObject.Predmet.OstaliListNazivFormatedOIB_1">
      <item>Neven Rimay, OIB 45109701577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2016.</izvorni_sadrzaj>
    <derivirana_varijabla naziv="DomainObject.Datum_1">21.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LOVAČKO DRUŠTVO HRVATSKIH VOJNIH INVALIDA DOMOVINSKOG RATA-SISAK</izvorni_sadrzaj>
    <derivirana_varijabla naziv="DomainObject.Predmet.ProtustrankaIDrugi_1">LOVAČKO DRUŠTVO HRVATSKIH VOJNIH INVALIDA DOMOVINSKOG RATA-SISAK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LOVAČKO DRUŠTVO HRVATSKIH VOJNIH INVALIDA DOMOVINSKOG RATA-SISAK, OIB 87220527654, Ljudevita Gaja 17, 44000 Sisak</izvorni_sadrzaj>
    <derivirana_varijabla naziv="DomainObject.Predmet.ProtustrankaIDrugiAdressOIB_1">LOVAČKO DRUŠTVO HRVATSKIH VOJNIH INVALIDA DOMOVINSKOG RATA-SISAK, OIB 87220527654, Ljudevita Gaja 17,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21. lipnja 2016.</izvorni_sadrzaj>
    <derivirana_varijabla naziv="DomainObject.Predmet.OdlukaRjesenje.DatumDonosenjaOdluke_1">21. lipnja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St-1940/2015-7</izvorni_sadrzaj>
    <derivirana_varijabla naziv="DomainObject.Predmet.OdlukaRjesenje.Oznaka_1">St-1940/2015-7</derivirana_varijabla>
  </DomainObject.Predmet.OdlukaRjesenje.Oznaka>
  <DomainObject.Predmet.SudioniciListNaziv>
    <izvorni_sadrzaj>
      <item>LOVAČKO DRUŠTVO HRVATSKIH VOJNIH INVALIDA DOMOVINSKOG RATA-SISAK</item>
      <item>FINA Regionalni centar Zagreb</item>
      <item>Neven Rimay</item>
    </izvorni_sadrzaj>
    <derivirana_varijabla naziv="DomainObject.Predmet.SudioniciListNaziv_1">
      <item>LOVAČKO DRUŠTVO HRVATSKIH VOJNIH INVALIDA DOMOVINSKOG RATA-SISAK</item>
      <item>FINA Regionalni centar Zagreb</item>
      <item>Neven Rimay</item>
    </derivirana_varijabla>
  </DomainObject.Predmet.SudioniciListNaziv>
  <DomainObject.Predmet.SudioniciListAdressOIB>
    <izvorni_sadrzaj>
      <item>LOVAČKO DRUŠTVO HRVATSKIH VOJNIH INVALIDA DOMOVINSKOG RATA-SISAK, OIB 87220527654, Ljudevita Gaja 17,44000 Sisak</item>
      <item>FINA Regionalni centar Zagreb, OIB 85821130368, Trg svibanjskih žrtava 1995. 1,10000 Zagreb</item>
      <item>Neven Rimay, OIB 45109701577, Ruđera Boškovića 23,44000 Sisak</item>
    </izvorni_sadrzaj>
    <derivirana_varijabla naziv="DomainObject.Predmet.SudioniciListAdressOIB_1">
      <item>LOVAČKO DRUŠTVO HRVATSKIH VOJNIH INVALIDA DOMOVINSKOG RATA-SISAK, OIB 87220527654, Ljudevita Gaja 17,44000 Sisak</item>
      <item>FINA Regionalni centar Zagreb, OIB 85821130368, Trg svibanjskih žrtava 1995. 1,10000 Zagreb</item>
      <item>Neven Rimay, OIB 45109701577, Ruđera Boškovića 23,44000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87220527654</item>
      <item>, OIB 85821130368</item>
      <item>, OIB 45109701577</item>
    </izvorni_sadrzaj>
    <derivirana_varijabla naziv="DomainObject.Predmet.SudioniciListNazivOIB_1">
      <item>, OIB 87220527654</item>
      <item>, OIB 85821130368</item>
      <item>, OIB 45109701577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Hudoletnjak, OIB 80924395653, Zavojna ulica 3 Ivanec</item>
    </izvorni_sadrzaj>
    <derivirana_varijabla naziv="DomainObject.Predmet.StecajniUpraviteljiListAddressOIB_1">
      <item>Ivan Hudoletnjak, OIB 80924395653, Zavojna ulica 3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115C5C6-F0D2-491F-A51C-F7444D4A0FA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238</properties:Words>
  <properties:Characters>1119</properties:Characters>
  <properties:Lines>60</properties:Lines>
  <properties:Paragraphs>27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</vt:lpstr>
    </vt:vector>
  </properties:TitlesOfParts>
  <properties:LinksUpToDate>false</properties:LinksUpToDate>
  <properties:CharactersWithSpaces>1694</properties:CharactersWithSpaces>
  <properties:SharedDoc>false</properties:SharedDoc>
  <properties:HLinks>
    <vt:vector size="6" baseType="variant">
      <vt:variant>
        <vt:i4>2752579</vt:i4>
      </vt:variant>
      <vt:variant>
        <vt:i4>2198</vt:i4>
      </vt:variant>
      <vt:variant>
        <vt:i4>1025</vt:i4>
      </vt:variant>
      <vt:variant>
        <vt:i4>1</vt:i4>
      </vt:variant>
      <vt:variant>
        <vt:lpwstr>cid:image002.jpg@01CCFBB1.81EABE90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2016-07-21T11:42:00Z</dcterms:created>
  <dc:creator>Tomislav Tukač</dc:creator>
  <cp:lastModifiedBy>Tomislav Tukač</cp:lastModifiedBy>
  <cp:lastPrinted>2016-06-30T11:41:00Z</cp:lastPrinted>
  <dcterms:modified xmlns:xsi="http://www.w3.org/2001/XMLSchema-instance" xsi:type="dcterms:W3CDTF">2016-07-21T11:46:00Z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