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f284" w14:paraId="fa0f28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A9253A" w:rsidP="00A9253A" w:rsid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Stalna služba u Dubrovniku</w:t>
      </w:r>
    </w:p>
    <w:p w:rsidRDefault="007A7A4B" w:rsidP="00A9253A" w:rsidR="00A9253A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A9253A">
        <w:rPr>
          <w:b/>
          <w:sz w:val="22"/>
          <w:szCs w:val="22"/>
        </w:rPr>
        <w:t>Dr. Ante Starčevića 23, Dubrovnik</w:t>
      </w:r>
    </w:p>
    <w:p w:rsidRDefault="00C640B8" w:rsidP="00C640B8" w:rsidR="0040304D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205518" w:rsidRPr="00205518">
        <w:rPr>
          <w:b/>
          <w:sz w:val="22"/>
          <w:szCs w:val="22"/>
        </w:rPr>
        <w:t xml:space="preserve"> </w:t>
      </w:r>
      <w:r w:rsidR="00C913A4">
        <w:rPr>
          <w:b/>
          <w:sz w:val="22"/>
          <w:szCs w:val="22"/>
        </w:rPr>
        <w:t>1564</w:t>
      </w:r>
      <w:r w:rsidR="00205518" w:rsidRPr="00205518">
        <w:rPr>
          <w:b/>
          <w:sz w:val="22"/>
          <w:szCs w:val="22"/>
        </w:rPr>
        <w:t>/201</w:t>
      </w:r>
      <w:r w:rsidR="00C913A4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7A7A4B">
        <w:rPr>
          <w:b/>
          <w:sz w:val="22"/>
          <w:szCs w:val="22"/>
        </w:rPr>
        <w:t>30</w:t>
      </w:r>
    </w:p>
    <w:p w:rsidRDefault="00F24D2A" w:rsidP="00C640B8" w:rsidR="00F24D2A" w:rsidRPr="002E4626">
      <w:pPr>
        <w:jc w:val="right"/>
        <w:rPr>
          <w:b/>
          <w:sz w:val="16"/>
          <w:szCs w:val="16"/>
        </w:rPr>
      </w:pP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A9253A" w:rsidP="00F537B4" w:rsidR="007C7EC7" w:rsidRPr="0078580F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Trgovački sud u Splitu,</w:t>
      </w:r>
      <w:r w:rsidR="004B34DA">
        <w:rPr>
          <w:sz w:val="22"/>
          <w:szCs w:val="22"/>
        </w:rPr>
        <w:t xml:space="preserve"> </w:t>
      </w:r>
      <w:r w:rsidRPr="00A9253A">
        <w:rPr>
          <w:sz w:val="22"/>
          <w:szCs w:val="22"/>
        </w:rPr>
        <w:t>Stalna služba u Dubrovniku</w:t>
      </w:r>
      <w:r w:rsidR="004543A5">
        <w:rPr>
          <w:sz w:val="22"/>
          <w:szCs w:val="22"/>
        </w:rPr>
        <w:t xml:space="preserve"> </w:t>
      </w:r>
      <w:r w:rsidR="00C640B8" w:rsidRPr="0078580F">
        <w:rPr>
          <w:sz w:val="22"/>
          <w:szCs w:val="22"/>
        </w:rPr>
        <w:t xml:space="preserve">po stečajnom sucu tog suda Srđanu Gavraniću, kao sucu pojedincu, u </w:t>
      </w:r>
      <w:r w:rsidR="00C913A4">
        <w:rPr>
          <w:sz w:val="22"/>
          <w:szCs w:val="22"/>
        </w:rPr>
        <w:t xml:space="preserve">stečajnom </w:t>
      </w:r>
      <w:r w:rsidR="00C640B8" w:rsidRPr="0078580F">
        <w:rPr>
          <w:sz w:val="22"/>
          <w:szCs w:val="22"/>
        </w:rPr>
        <w:t xml:space="preserve">postupku </w:t>
      </w:r>
      <w:r w:rsidR="00C913A4">
        <w:rPr>
          <w:sz w:val="22"/>
          <w:szCs w:val="22"/>
        </w:rPr>
        <w:t>nad</w:t>
      </w:r>
      <w:r w:rsidR="00F63035" w:rsidRPr="00F63035">
        <w:rPr>
          <w:sz w:val="22"/>
          <w:szCs w:val="22"/>
        </w:rPr>
        <w:t xml:space="preserve"> dužnik</w:t>
      </w:r>
      <w:r w:rsidR="00C913A4">
        <w:rPr>
          <w:sz w:val="22"/>
          <w:szCs w:val="22"/>
        </w:rPr>
        <w:t>om</w:t>
      </w:r>
      <w:r w:rsidR="004B34DA" w:rsidRPr="004B34DA">
        <w:rPr>
          <w:sz w:val="22"/>
          <w:szCs w:val="22"/>
        </w:rPr>
        <w:t xml:space="preserve"> </w:t>
      </w:r>
      <w:r w:rsidR="00C913A4" w:rsidRPr="00C913A4">
        <w:rPr>
          <w:sz w:val="22"/>
          <w:szCs w:val="22"/>
          <w:lang w:val="en-AU"/>
        </w:rPr>
        <w:t>TOMAŠKOVIĆ za građenje društvo s ograničenom odgovornošću</w:t>
      </w:r>
      <w:r w:rsidR="00C913A4">
        <w:rPr>
          <w:sz w:val="22"/>
          <w:szCs w:val="22"/>
          <w:lang w:val="en-AU"/>
        </w:rPr>
        <w:t xml:space="preserve"> </w:t>
      </w:r>
      <w:r w:rsidR="00C913A4" w:rsidRPr="004B34DA">
        <w:rPr>
          <w:sz w:val="22"/>
          <w:szCs w:val="22"/>
        </w:rPr>
        <w:t>"u stečaju"</w:t>
      </w:r>
      <w:r w:rsidR="00C913A4" w:rsidRPr="00C913A4">
        <w:rPr>
          <w:sz w:val="22"/>
          <w:szCs w:val="22"/>
          <w:lang w:val="en-AU"/>
        </w:rPr>
        <w:t>, Split, Grabova 34, MBS: 060147734, OIB: 39980372735</w:t>
      </w:r>
      <w:r w:rsidR="004B34DA" w:rsidRPr="004B34DA">
        <w:rPr>
          <w:sz w:val="22"/>
          <w:szCs w:val="22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F537B4">
        <w:rPr>
          <w:bCs/>
          <w:sz w:val="22"/>
          <w:szCs w:val="22"/>
        </w:rPr>
        <w:t>Deanu Preleviću iz Splita, na</w:t>
      </w:r>
      <w:r w:rsidR="00C640B8" w:rsidRPr="0078580F">
        <w:rPr>
          <w:sz w:val="22"/>
          <w:szCs w:val="22"/>
        </w:rPr>
        <w:t>kon ispitnog i izvj</w:t>
      </w:r>
      <w:r w:rsidR="00F13507">
        <w:rPr>
          <w:sz w:val="22"/>
          <w:szCs w:val="22"/>
        </w:rPr>
        <w:t xml:space="preserve">eštajnog ročišta održanog dana </w:t>
      </w:r>
      <w:r w:rsidR="00080471">
        <w:rPr>
          <w:sz w:val="22"/>
          <w:szCs w:val="22"/>
        </w:rPr>
        <w:t>19. lipnja</w:t>
      </w:r>
      <w:r w:rsidR="00C640B8"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="00C640B8" w:rsidRPr="0078580F">
        <w:rPr>
          <w:sz w:val="22"/>
          <w:szCs w:val="22"/>
        </w:rPr>
        <w:t>. godine u prisutnosti stečajnog upravitelja i vjerovnika</w:t>
      </w:r>
      <w:r w:rsidR="004543A5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>REPUBLIK</w:t>
      </w:r>
      <w:r w:rsidR="007A7A4B">
        <w:rPr>
          <w:sz w:val="22"/>
          <w:szCs w:val="22"/>
        </w:rPr>
        <w:t>E</w:t>
      </w:r>
      <w:r w:rsidR="00DB7516" w:rsidRPr="00DB7516">
        <w:rPr>
          <w:sz w:val="22"/>
          <w:szCs w:val="22"/>
        </w:rPr>
        <w:t xml:space="preserve"> HRVATSK</w:t>
      </w:r>
      <w:r w:rsidR="007A7A4B">
        <w:rPr>
          <w:sz w:val="22"/>
          <w:szCs w:val="22"/>
        </w:rPr>
        <w:t>E</w:t>
      </w:r>
      <w:r w:rsidR="00DB7516" w:rsidRPr="00DB7516">
        <w:rPr>
          <w:sz w:val="22"/>
          <w:szCs w:val="22"/>
        </w:rPr>
        <w:t>, Ministarstv</w:t>
      </w:r>
      <w:r w:rsidR="007A7A4B">
        <w:rPr>
          <w:sz w:val="22"/>
          <w:szCs w:val="22"/>
        </w:rPr>
        <w:t>a</w:t>
      </w:r>
      <w:r w:rsidR="00DB7516" w:rsidRPr="00DB7516">
        <w:rPr>
          <w:sz w:val="22"/>
          <w:szCs w:val="22"/>
        </w:rPr>
        <w:t xml:space="preserve"> financija, </w:t>
      </w:r>
      <w:r w:rsidR="00A01B68">
        <w:rPr>
          <w:sz w:val="22"/>
          <w:szCs w:val="22"/>
        </w:rPr>
        <w:t>zastupano po</w:t>
      </w:r>
      <w:r w:rsidR="00622842">
        <w:rPr>
          <w:sz w:val="22"/>
          <w:szCs w:val="22"/>
        </w:rPr>
        <w:t xml:space="preserve"> </w:t>
      </w:r>
      <w:r w:rsidR="007A7A4B">
        <w:rPr>
          <w:sz w:val="22"/>
          <w:szCs w:val="22"/>
        </w:rPr>
        <w:t>Branki Šolić</w:t>
      </w:r>
      <w:r w:rsidR="00622842">
        <w:rPr>
          <w:sz w:val="22"/>
          <w:szCs w:val="22"/>
        </w:rPr>
        <w:t xml:space="preserve">, </w:t>
      </w:r>
      <w:r w:rsidR="007A7A4B">
        <w:rPr>
          <w:sz w:val="22"/>
          <w:szCs w:val="22"/>
        </w:rPr>
        <w:t>savjetnici u</w:t>
      </w:r>
      <w:r w:rsidR="00622842">
        <w:rPr>
          <w:sz w:val="22"/>
          <w:szCs w:val="22"/>
        </w:rPr>
        <w:t xml:space="preserve"> ŽDO </w:t>
      </w:r>
      <w:r w:rsidR="007A7A4B">
        <w:rPr>
          <w:sz w:val="22"/>
          <w:szCs w:val="22"/>
        </w:rPr>
        <w:t xml:space="preserve">Split, </w:t>
      </w:r>
      <w:r w:rsidR="007C7EC7">
        <w:rPr>
          <w:sz w:val="22"/>
          <w:szCs w:val="22"/>
        </w:rPr>
        <w:t>istog dana</w:t>
      </w:r>
    </w:p>
    <w:p w:rsidRDefault="00CC5819" w:rsidP="00C640B8" w:rsidR="00C640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A7A4B" w:rsidP="00C640B8" w:rsidR="007A7A4B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0F6321" w:rsidP="00B05F56" w:rsidR="00960E95">
      <w:pPr>
        <w:pStyle w:val="Odlomakpopisa"/>
        <w:numPr>
          <w:ilvl w:val="0"/>
          <w:numId w:val="4"/>
        </w:numPr>
        <w:tabs>
          <w:tab w:pos="426" w:val="left"/>
        </w:tabs>
        <w:ind w:hanging="1080"/>
        <w:jc w:val="both"/>
        <w:rPr>
          <w:sz w:val="22"/>
          <w:szCs w:val="22"/>
        </w:rPr>
      </w:pPr>
      <w:r w:rsidRPr="00DD2EE4">
        <w:rPr>
          <w:sz w:val="22"/>
          <w:szCs w:val="22"/>
        </w:rPr>
        <w:t>U</w:t>
      </w:r>
      <w:r w:rsidR="00960E95" w:rsidRPr="00DD2EE4">
        <w:rPr>
          <w:sz w:val="22"/>
          <w:szCs w:val="22"/>
        </w:rPr>
        <w:t>tvrđuj</w:t>
      </w:r>
      <w:r w:rsidR="00B05F56" w:rsidRPr="00DD2EE4">
        <w:rPr>
          <w:sz w:val="22"/>
          <w:szCs w:val="22"/>
        </w:rPr>
        <w:t>e</w:t>
      </w:r>
      <w:r w:rsidR="00960E95" w:rsidRPr="00DD2EE4">
        <w:rPr>
          <w:sz w:val="22"/>
          <w:szCs w:val="22"/>
        </w:rPr>
        <w:t xml:space="preserve"> se osnovan</w:t>
      </w:r>
      <w:r w:rsidR="00B05F56" w:rsidRPr="00DD2EE4">
        <w:rPr>
          <w:sz w:val="22"/>
          <w:szCs w:val="22"/>
        </w:rPr>
        <w:t>a</w:t>
      </w:r>
      <w:r w:rsidR="00960E95" w:rsidRPr="00DD2EE4">
        <w:rPr>
          <w:sz w:val="22"/>
          <w:szCs w:val="22"/>
        </w:rPr>
        <w:t xml:space="preserve"> tražbin</w:t>
      </w:r>
      <w:r w:rsidR="00B05F56" w:rsidRPr="00DD2EE4">
        <w:rPr>
          <w:sz w:val="22"/>
          <w:szCs w:val="22"/>
        </w:rPr>
        <w:t>a</w:t>
      </w:r>
      <w:r w:rsidR="00960E95" w:rsidRPr="00DD2EE4">
        <w:rPr>
          <w:sz w:val="22"/>
          <w:szCs w:val="22"/>
        </w:rPr>
        <w:t xml:space="preserve"> vjerovnika </w:t>
      </w:r>
      <w:r w:rsidR="00581EF0" w:rsidRPr="00DD2EE4">
        <w:rPr>
          <w:sz w:val="22"/>
          <w:szCs w:val="22"/>
        </w:rPr>
        <w:t>I</w:t>
      </w:r>
      <w:r w:rsidR="00960E95" w:rsidRPr="00DD2EE4">
        <w:rPr>
          <w:sz w:val="22"/>
          <w:szCs w:val="22"/>
        </w:rPr>
        <w:t>I. (drugog) višeg isplatnog reda:</w:t>
      </w:r>
    </w:p>
    <w:p w:rsidRDefault="007A7A4B" w:rsidP="007A7A4B" w:rsidR="007A7A4B" w:rsidRPr="00DD2EE4">
      <w:pPr>
        <w:pStyle w:val="Odlomakpopisa"/>
        <w:tabs>
          <w:tab w:pos="426" w:val="left"/>
        </w:tabs>
        <w:ind w:left="1080"/>
        <w:jc w:val="both"/>
        <w:rPr>
          <w:sz w:val="22"/>
          <w:szCs w:val="22"/>
        </w:rPr>
      </w:pPr>
    </w:p>
    <w:p w:rsidRDefault="00811E8A" w:rsidP="002C70C0" w:rsidR="00DD2EE4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BANKA SPLITSKO DALMATINSKA </w:t>
      </w:r>
      <w:r w:rsidR="00DD2EE4">
        <w:rPr>
          <w:sz w:val="22"/>
          <w:szCs w:val="22"/>
        </w:rPr>
        <w:t>d.</w:t>
      </w:r>
      <w:r>
        <w:rPr>
          <w:sz w:val="22"/>
          <w:szCs w:val="22"/>
        </w:rPr>
        <w:t>d</w:t>
      </w:r>
      <w:r w:rsidR="00DD2EE4">
        <w:rPr>
          <w:sz w:val="22"/>
          <w:szCs w:val="22"/>
        </w:rPr>
        <w:t xml:space="preserve">., </w:t>
      </w:r>
      <w:r>
        <w:rPr>
          <w:sz w:val="22"/>
          <w:szCs w:val="22"/>
        </w:rPr>
        <w:t>Split</w:t>
      </w:r>
      <w:r w:rsidR="00DD2EE4">
        <w:rPr>
          <w:sz w:val="22"/>
          <w:szCs w:val="22"/>
        </w:rPr>
        <w:t xml:space="preserve">, OIB: </w:t>
      </w:r>
      <w:r>
        <w:rPr>
          <w:sz w:val="22"/>
          <w:szCs w:val="22"/>
        </w:rPr>
        <w:t>25351138943</w:t>
      </w:r>
      <w:r w:rsidR="00DD2EE4">
        <w:rPr>
          <w:sz w:val="22"/>
          <w:szCs w:val="22"/>
        </w:rPr>
        <w:t xml:space="preserve">, u iznosu </w:t>
      </w:r>
      <w:r>
        <w:rPr>
          <w:sz w:val="22"/>
          <w:szCs w:val="22"/>
        </w:rPr>
        <w:t>1.155,03</w:t>
      </w:r>
      <w:r w:rsidR="00DD2EE4">
        <w:rPr>
          <w:sz w:val="22"/>
          <w:szCs w:val="22"/>
        </w:rPr>
        <w:t xml:space="preserve"> kuna,</w:t>
      </w:r>
    </w:p>
    <w:p w:rsidRDefault="00811E8A" w:rsidP="002C70C0" w:rsidR="00A373C6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FINANCIJSKA AGENCIJA, Zagreb</w:t>
      </w:r>
      <w:r w:rsidR="007D2281">
        <w:rPr>
          <w:sz w:val="22"/>
          <w:szCs w:val="22"/>
        </w:rPr>
        <w:t xml:space="preserve">, OIB: </w:t>
      </w:r>
      <w:r>
        <w:rPr>
          <w:sz w:val="22"/>
          <w:szCs w:val="22"/>
        </w:rPr>
        <w:t>85821130368, u iznosu 857,09 kuna,</w:t>
      </w:r>
    </w:p>
    <w:p w:rsidRDefault="004D1E5F" w:rsidP="002C70C0" w:rsidR="00811E8A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GRAD SPLIT, S</w:t>
      </w:r>
      <w:r w:rsidR="00811E8A">
        <w:rPr>
          <w:sz w:val="22"/>
          <w:szCs w:val="22"/>
        </w:rPr>
        <w:t>plit, OIB: 78755598868, u iznosu 3.654,93 kuna,</w:t>
      </w:r>
    </w:p>
    <w:p w:rsidRDefault="00811E8A" w:rsidP="002C70C0" w:rsidR="00811E8A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REPUBLIKA HRVATSKA MINISTARSTVO FINANCIJA Porezna uprava, Područni ured Split, Split, OIB: 18683136487, u iznosu 1.344,78 kuna.</w:t>
      </w:r>
    </w:p>
    <w:p w:rsidRDefault="005B31B0" w:rsidP="005B31B0" w:rsidR="005B31B0" w:rsidRPr="007A7A4B">
      <w:pPr>
        <w:tabs>
          <w:tab w:pos="426" w:val="left"/>
        </w:tabs>
        <w:jc w:val="both"/>
        <w:rPr>
          <w:sz w:val="22"/>
          <w:szCs w:val="22"/>
        </w:rPr>
      </w:pPr>
    </w:p>
    <w:p w:rsidRDefault="00CC6AD2" w:rsidP="00E26D2D" w:rsidR="00CC6AD2" w:rsidRPr="007A7A4B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A7A4B">
      <w:pPr>
        <w:jc w:val="center"/>
        <w:rPr>
          <w:b/>
          <w:sz w:val="22"/>
          <w:szCs w:val="22"/>
        </w:rPr>
      </w:pPr>
      <w:r w:rsidRPr="007A7A4B">
        <w:rPr>
          <w:b/>
          <w:sz w:val="22"/>
          <w:szCs w:val="22"/>
        </w:rPr>
        <w:t>Obrazloženje</w:t>
      </w:r>
    </w:p>
    <w:p w:rsidRDefault="00C640B8" w:rsidP="00C640B8" w:rsidR="00C640B8" w:rsidRPr="007A7A4B">
      <w:pPr>
        <w:jc w:val="both"/>
        <w:rPr>
          <w:b/>
          <w:sz w:val="22"/>
          <w:szCs w:val="22"/>
        </w:rPr>
      </w:pPr>
    </w:p>
    <w:p w:rsidRDefault="00C640B8" w:rsidP="00C640B8" w:rsidR="00C640B8" w:rsidRPr="007A7A4B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F0516A">
        <w:rPr>
          <w:sz w:val="22"/>
          <w:szCs w:val="22"/>
        </w:rPr>
        <w:t>1564</w:t>
      </w:r>
      <w:r w:rsidRPr="00145C71">
        <w:rPr>
          <w:sz w:val="22"/>
          <w:szCs w:val="22"/>
        </w:rPr>
        <w:t>/201</w:t>
      </w:r>
      <w:r w:rsidR="00A373C6">
        <w:rPr>
          <w:sz w:val="22"/>
          <w:szCs w:val="22"/>
        </w:rPr>
        <w:t>8</w:t>
      </w:r>
      <w:r w:rsidRPr="00145C71">
        <w:rPr>
          <w:sz w:val="22"/>
          <w:szCs w:val="22"/>
        </w:rPr>
        <w:t>-</w:t>
      </w:r>
      <w:r w:rsidR="00A373C6" w:rsidRPr="000E2A9D">
        <w:rPr>
          <w:sz w:val="22"/>
          <w:szCs w:val="22"/>
        </w:rPr>
        <w:t>1</w:t>
      </w:r>
      <w:r w:rsidR="00F0516A">
        <w:rPr>
          <w:sz w:val="22"/>
          <w:szCs w:val="22"/>
        </w:rPr>
        <w:t>5</w:t>
      </w:r>
      <w:r w:rsidR="00004FC3" w:rsidRPr="000E2A9D">
        <w:rPr>
          <w:sz w:val="22"/>
          <w:szCs w:val="22"/>
        </w:rPr>
        <w:t xml:space="preserve"> </w:t>
      </w:r>
      <w:r w:rsidR="00456961" w:rsidRPr="000E2A9D">
        <w:rPr>
          <w:sz w:val="22"/>
          <w:szCs w:val="22"/>
        </w:rPr>
        <w:t xml:space="preserve"> </w:t>
      </w:r>
      <w:r w:rsidR="00004FC3" w:rsidRPr="000E2A9D">
        <w:rPr>
          <w:sz w:val="22"/>
          <w:szCs w:val="22"/>
        </w:rPr>
        <w:t xml:space="preserve">od </w:t>
      </w:r>
      <w:r w:rsidR="00623D54">
        <w:rPr>
          <w:sz w:val="22"/>
          <w:szCs w:val="22"/>
        </w:rPr>
        <w:t>29</w:t>
      </w:r>
      <w:r w:rsidR="00A373C6" w:rsidRPr="000E2A9D">
        <w:rPr>
          <w:sz w:val="22"/>
          <w:szCs w:val="22"/>
        </w:rPr>
        <w:t>. siječnja 2018. godine</w:t>
      </w:r>
      <w:r w:rsidR="00A373C6" w:rsidRPr="00A373C6">
        <w:rPr>
          <w:sz w:val="22"/>
          <w:szCs w:val="22"/>
        </w:rPr>
        <w:t xml:space="preserve"> </w:t>
      </w:r>
      <w:r w:rsidRPr="00145C71">
        <w:rPr>
          <w:sz w:val="22"/>
          <w:szCs w:val="22"/>
        </w:rPr>
        <w:t xml:space="preserve">otvoren </w:t>
      </w:r>
      <w:r w:rsidRPr="007A7A4B">
        <w:rPr>
          <w:sz w:val="22"/>
          <w:szCs w:val="22"/>
        </w:rPr>
        <w:t xml:space="preserve">je </w:t>
      </w:r>
      <w:r w:rsidR="007A7A4B">
        <w:rPr>
          <w:sz w:val="22"/>
          <w:szCs w:val="22"/>
        </w:rPr>
        <w:t xml:space="preserve">stečajni </w:t>
      </w:r>
      <w:r w:rsidRPr="007A7A4B">
        <w:rPr>
          <w:sz w:val="22"/>
          <w:szCs w:val="22"/>
        </w:rPr>
        <w:t>postupak</w:t>
      </w:r>
      <w:r w:rsidR="000E2A9D" w:rsidRPr="007A7A4B">
        <w:rPr>
          <w:sz w:val="22"/>
          <w:szCs w:val="22"/>
        </w:rPr>
        <w:t xml:space="preserve"> </w:t>
      </w:r>
      <w:r w:rsidRPr="007A7A4B">
        <w:rPr>
          <w:sz w:val="22"/>
          <w:szCs w:val="22"/>
        </w:rPr>
        <w:t>nad dužnikom.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623D54">
        <w:rPr>
          <w:sz w:val="22"/>
          <w:szCs w:val="22"/>
        </w:rPr>
        <w:t>56-57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7A7A4B">
        <w:rPr>
          <w:sz w:val="22"/>
          <w:szCs w:val="22"/>
        </w:rPr>
        <w:t>19. lipnja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623D54">
        <w:rPr>
          <w:sz w:val="22"/>
          <w:szCs w:val="22"/>
        </w:rPr>
        <w:t>29.</w:t>
      </w:r>
      <w:r w:rsidR="000E2A9D">
        <w:rPr>
          <w:sz w:val="22"/>
          <w:szCs w:val="22"/>
        </w:rPr>
        <w:t xml:space="preserve"> siječnja 2018</w:t>
      </w:r>
      <w:r w:rsidRPr="00DD5726">
        <w:rPr>
          <w:sz w:val="22"/>
          <w:szCs w:val="22"/>
        </w:rPr>
        <w:t>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62700F" w:rsidP="0062700F" w:rsidR="0062700F" w:rsidRPr="00B32AB6">
      <w:pPr>
        <w:pStyle w:val="Tijeloteksta"/>
        <w:rPr>
          <w:sz w:val="16"/>
          <w:szCs w:val="16"/>
        </w:rPr>
      </w:pPr>
      <w:r w:rsidRPr="00B32AB6">
        <w:rPr>
          <w:sz w:val="16"/>
          <w:szCs w:val="16"/>
        </w:rPr>
        <w:lastRenderedPageBreak/>
        <w:tab/>
      </w: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2E462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B27B52">
        <w:rPr>
          <w:b/>
          <w:sz w:val="22"/>
          <w:szCs w:val="22"/>
        </w:rPr>
        <w:t>Splitu</w:t>
      </w:r>
      <w:r w:rsidR="009C5F90">
        <w:rPr>
          <w:b/>
          <w:sz w:val="22"/>
          <w:szCs w:val="22"/>
        </w:rPr>
        <w:t xml:space="preserve">, </w:t>
      </w:r>
      <w:r w:rsidR="00080471">
        <w:rPr>
          <w:b/>
          <w:sz w:val="22"/>
          <w:szCs w:val="22"/>
        </w:rPr>
        <w:t>19</w:t>
      </w:r>
      <w:r w:rsidR="009C5F90">
        <w:rPr>
          <w:b/>
          <w:sz w:val="22"/>
          <w:szCs w:val="22"/>
        </w:rPr>
        <w:t>.</w:t>
      </w:r>
      <w:r w:rsidR="00080471">
        <w:rPr>
          <w:b/>
          <w:sz w:val="22"/>
          <w:szCs w:val="22"/>
        </w:rPr>
        <w:t xml:space="preserve"> lipnja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7A7A4B">
        <w:rPr>
          <w:sz w:val="22"/>
          <w:szCs w:val="22"/>
        </w:rPr>
        <w:t>19.06</w:t>
      </w:r>
      <w:r w:rsidR="009C5F90">
        <w:rPr>
          <w:sz w:val="22"/>
          <w:szCs w:val="22"/>
        </w:rPr>
        <w:t>.</w:t>
      </w:r>
      <w:r w:rsidRPr="0078580F">
        <w:rPr>
          <w:sz w:val="22"/>
          <w:szCs w:val="22"/>
        </w:rPr>
        <w:t>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623D54" w:rsidR="00BF0D2E" w:rsidRPr="00BF0D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</w:t>
      </w:r>
      <w:r w:rsidR="00BF0D2E">
        <w:rPr>
          <w:sz w:val="22"/>
          <w:szCs w:val="22"/>
        </w:rPr>
        <w:t xml:space="preserve">lasna ploča </w:t>
      </w:r>
      <w:r w:rsidR="00623D54">
        <w:rPr>
          <w:sz w:val="22"/>
          <w:szCs w:val="22"/>
        </w:rPr>
        <w:t>sudova (uz tablicu).</w:t>
      </w:r>
    </w:p>
    <w:sectPr w:rsidSect="007A7A4B" w:rsidR="00BF0D2E" w:rsidRPr="00BF0D2E">
      <w:headerReference w:type="even" r:id="rId12"/>
      <w:headerReference w:type="default" r:id="rId13"/>
      <w:pgSz w:h="16838" w:w="11906"/>
      <w:pgMar w:gutter="0" w:footer="720" w:header="720" w:left="1797" w:bottom="1843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66DF8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0E2A9D" w:rsidP="000E2A9D" w:rsidR="000E2A9D">
    <w:pPr>
      <w:jc w:val="right"/>
      <w:rPr>
        <w:b/>
        <w:sz w:val="22"/>
        <w:szCs w:val="22"/>
      </w:rPr>
    </w:pPr>
    <w:r w:rsidRPr="000E2A9D">
      <w:rPr>
        <w:b/>
        <w:sz w:val="22"/>
        <w:szCs w:val="22"/>
      </w:rPr>
      <w:t xml:space="preserve">Posl. br. 6-St. </w:t>
    </w:r>
    <w:r w:rsidR="00623D54">
      <w:rPr>
        <w:b/>
        <w:sz w:val="22"/>
        <w:szCs w:val="22"/>
      </w:rPr>
      <w:t>1564</w:t>
    </w:r>
    <w:r w:rsidRPr="000E2A9D">
      <w:rPr>
        <w:b/>
        <w:sz w:val="22"/>
        <w:szCs w:val="22"/>
      </w:rPr>
      <w:t>/201</w:t>
    </w:r>
    <w:r w:rsidR="00A55CA8">
      <w:rPr>
        <w:b/>
        <w:sz w:val="22"/>
        <w:szCs w:val="22"/>
      </w:rPr>
      <w:t>6</w:t>
    </w:r>
    <w:r w:rsidRPr="000E2A9D">
      <w:rPr>
        <w:b/>
        <w:sz w:val="22"/>
        <w:szCs w:val="22"/>
      </w:rPr>
      <w:t>-</w:t>
    </w:r>
    <w:r w:rsidR="007A7A4B">
      <w:rPr>
        <w:b/>
        <w:sz w:val="22"/>
        <w:szCs w:val="22"/>
      </w:rPr>
      <w:t>30</w:t>
    </w:r>
  </w:p>
  <w:p w:rsidRDefault="007A7A4B" w:rsidP="000E2A9D" w:rsidR="007A7A4B" w:rsidRPr="000E2A9D">
    <w:pPr>
      <w:jc w:val="right"/>
      <w:rPr>
        <w:b/>
        <w:sz w:val="22"/>
        <w:szCs w:val="22"/>
      </w:rPr>
    </w:pPr>
  </w:p>
  <w:p w:rsidRDefault="008D3DA3" w:rsidP="000E2A9D" w:rsidR="008D3DA3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34626445"/>
    <w:multiLevelType w:val="hybridMultilevel"/>
    <w:tmpl w:val="A1245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11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5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5"/>
  </w:num>
  <w:num w:numId="7">
    <w:abstractNumId w:val="18"/>
  </w:num>
  <w:num w:numId="8">
    <w:abstractNumId w:val="1"/>
  </w:num>
  <w:num w:numId="9">
    <w:abstractNumId w:val="15"/>
  </w:num>
  <w:num w:numId="10">
    <w:abstractNumId w:val="3"/>
  </w:num>
  <w:num w:numId="11">
    <w:abstractNumId w:val="21"/>
  </w:num>
  <w:num w:numId="12">
    <w:abstractNumId w:val="20"/>
  </w:num>
  <w:num w:numId="13">
    <w:abstractNumId w:val="16"/>
  </w:num>
  <w:num w:numId="14">
    <w:abstractNumId w:val="8"/>
  </w:num>
  <w:num w:numId="15">
    <w:abstractNumId w:val="2"/>
  </w:num>
  <w:num w:numId="16">
    <w:abstractNumId w:val="6"/>
  </w:num>
  <w:num w:numId="17">
    <w:abstractNumId w:val="10"/>
  </w:num>
  <w:num w:numId="18">
    <w:abstractNumId w:val="12"/>
  </w:num>
  <w:num w:numId="19">
    <w:abstractNumId w:val="22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49AD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0682"/>
    <w:rsid w:val="000716B3"/>
    <w:rsid w:val="00071BBC"/>
    <w:rsid w:val="0007233C"/>
    <w:rsid w:val="00076434"/>
    <w:rsid w:val="000764E3"/>
    <w:rsid w:val="00080471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257B"/>
    <w:rsid w:val="000A638A"/>
    <w:rsid w:val="000B20CA"/>
    <w:rsid w:val="000B28EB"/>
    <w:rsid w:val="000B2F5E"/>
    <w:rsid w:val="000B3478"/>
    <w:rsid w:val="000B3ECE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271C"/>
    <w:rsid w:val="000E2A9D"/>
    <w:rsid w:val="000E3523"/>
    <w:rsid w:val="000E4A49"/>
    <w:rsid w:val="000E720A"/>
    <w:rsid w:val="000E774D"/>
    <w:rsid w:val="000F07DB"/>
    <w:rsid w:val="000F2F12"/>
    <w:rsid w:val="000F5FA3"/>
    <w:rsid w:val="000F6321"/>
    <w:rsid w:val="000F7DFE"/>
    <w:rsid w:val="00100379"/>
    <w:rsid w:val="00105AD2"/>
    <w:rsid w:val="00105FEC"/>
    <w:rsid w:val="00106872"/>
    <w:rsid w:val="00106C86"/>
    <w:rsid w:val="00115868"/>
    <w:rsid w:val="00116320"/>
    <w:rsid w:val="00120794"/>
    <w:rsid w:val="001207C3"/>
    <w:rsid w:val="00122C12"/>
    <w:rsid w:val="00122CD0"/>
    <w:rsid w:val="00122E06"/>
    <w:rsid w:val="00122F24"/>
    <w:rsid w:val="0012614B"/>
    <w:rsid w:val="00127A15"/>
    <w:rsid w:val="001312CA"/>
    <w:rsid w:val="00135A5C"/>
    <w:rsid w:val="00135F75"/>
    <w:rsid w:val="001366AB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518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61D"/>
    <w:rsid w:val="00293884"/>
    <w:rsid w:val="00294027"/>
    <w:rsid w:val="002942C5"/>
    <w:rsid w:val="00297D49"/>
    <w:rsid w:val="002A4C44"/>
    <w:rsid w:val="002A6E4C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26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3805"/>
    <w:rsid w:val="003654DF"/>
    <w:rsid w:val="00370161"/>
    <w:rsid w:val="00372B9C"/>
    <w:rsid w:val="003751F9"/>
    <w:rsid w:val="00375E91"/>
    <w:rsid w:val="0038080D"/>
    <w:rsid w:val="00382955"/>
    <w:rsid w:val="00382E83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543A5"/>
    <w:rsid w:val="00456961"/>
    <w:rsid w:val="00460311"/>
    <w:rsid w:val="00460DBA"/>
    <w:rsid w:val="0046420F"/>
    <w:rsid w:val="00464F01"/>
    <w:rsid w:val="004661D6"/>
    <w:rsid w:val="00466F16"/>
    <w:rsid w:val="004673E7"/>
    <w:rsid w:val="00471AF5"/>
    <w:rsid w:val="00473888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95AD2"/>
    <w:rsid w:val="004A0BD7"/>
    <w:rsid w:val="004A32BD"/>
    <w:rsid w:val="004A4722"/>
    <w:rsid w:val="004A4EB8"/>
    <w:rsid w:val="004A5A52"/>
    <w:rsid w:val="004A79A3"/>
    <w:rsid w:val="004A7BFA"/>
    <w:rsid w:val="004B34DA"/>
    <w:rsid w:val="004B5AF3"/>
    <w:rsid w:val="004B5EBA"/>
    <w:rsid w:val="004B78EB"/>
    <w:rsid w:val="004C1EE7"/>
    <w:rsid w:val="004C2BF1"/>
    <w:rsid w:val="004C3143"/>
    <w:rsid w:val="004C4C9D"/>
    <w:rsid w:val="004C5C5D"/>
    <w:rsid w:val="004C7130"/>
    <w:rsid w:val="004D1B5C"/>
    <w:rsid w:val="004D1E5F"/>
    <w:rsid w:val="004D5D3A"/>
    <w:rsid w:val="004D624A"/>
    <w:rsid w:val="004D6B81"/>
    <w:rsid w:val="004E151F"/>
    <w:rsid w:val="004E5DA4"/>
    <w:rsid w:val="004F1EE9"/>
    <w:rsid w:val="004F2215"/>
    <w:rsid w:val="004F41C5"/>
    <w:rsid w:val="004F589E"/>
    <w:rsid w:val="00501A67"/>
    <w:rsid w:val="005020E8"/>
    <w:rsid w:val="00503962"/>
    <w:rsid w:val="00503C05"/>
    <w:rsid w:val="00505DB4"/>
    <w:rsid w:val="00507B33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2827"/>
    <w:rsid w:val="00533572"/>
    <w:rsid w:val="00535136"/>
    <w:rsid w:val="0053545D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4642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1EF0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A7588"/>
    <w:rsid w:val="005B169D"/>
    <w:rsid w:val="005B18B0"/>
    <w:rsid w:val="005B3100"/>
    <w:rsid w:val="005B31B0"/>
    <w:rsid w:val="005C02E6"/>
    <w:rsid w:val="005C0A9C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256A"/>
    <w:rsid w:val="00622842"/>
    <w:rsid w:val="00623D54"/>
    <w:rsid w:val="00624E78"/>
    <w:rsid w:val="00625085"/>
    <w:rsid w:val="00625FFE"/>
    <w:rsid w:val="0062700F"/>
    <w:rsid w:val="0063094D"/>
    <w:rsid w:val="00631D90"/>
    <w:rsid w:val="00634AFD"/>
    <w:rsid w:val="00637B37"/>
    <w:rsid w:val="00637E75"/>
    <w:rsid w:val="00640AC6"/>
    <w:rsid w:val="00643D20"/>
    <w:rsid w:val="00650C62"/>
    <w:rsid w:val="0065398B"/>
    <w:rsid w:val="0065436B"/>
    <w:rsid w:val="006548CE"/>
    <w:rsid w:val="00657377"/>
    <w:rsid w:val="006610AE"/>
    <w:rsid w:val="0066260B"/>
    <w:rsid w:val="006668F2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3611"/>
    <w:rsid w:val="006C42FC"/>
    <w:rsid w:val="006C4470"/>
    <w:rsid w:val="006C4C2E"/>
    <w:rsid w:val="006C6CFF"/>
    <w:rsid w:val="006D372E"/>
    <w:rsid w:val="006D5394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75DEB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3075"/>
    <w:rsid w:val="007A5528"/>
    <w:rsid w:val="007A5EE4"/>
    <w:rsid w:val="007A6CA3"/>
    <w:rsid w:val="007A7A4B"/>
    <w:rsid w:val="007B044D"/>
    <w:rsid w:val="007B1F2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281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7F7F0E"/>
    <w:rsid w:val="00800578"/>
    <w:rsid w:val="00801911"/>
    <w:rsid w:val="0080265D"/>
    <w:rsid w:val="00802959"/>
    <w:rsid w:val="00805C3E"/>
    <w:rsid w:val="0081018F"/>
    <w:rsid w:val="008109B5"/>
    <w:rsid w:val="00811E8A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3F2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3A03"/>
    <w:rsid w:val="00894DC6"/>
    <w:rsid w:val="00897112"/>
    <w:rsid w:val="0089761A"/>
    <w:rsid w:val="00897B76"/>
    <w:rsid w:val="008A16DF"/>
    <w:rsid w:val="008A1F27"/>
    <w:rsid w:val="008A230A"/>
    <w:rsid w:val="008A7CE2"/>
    <w:rsid w:val="008B4D74"/>
    <w:rsid w:val="008B699C"/>
    <w:rsid w:val="008B76B7"/>
    <w:rsid w:val="008C2A7A"/>
    <w:rsid w:val="008C4E84"/>
    <w:rsid w:val="008C68B8"/>
    <w:rsid w:val="008C694E"/>
    <w:rsid w:val="008C7065"/>
    <w:rsid w:val="008C7C09"/>
    <w:rsid w:val="008D3DA3"/>
    <w:rsid w:val="008D53F7"/>
    <w:rsid w:val="008E4764"/>
    <w:rsid w:val="008E7722"/>
    <w:rsid w:val="008F29E2"/>
    <w:rsid w:val="008F3BEA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16B2E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6887"/>
    <w:rsid w:val="00977FF0"/>
    <w:rsid w:val="00981B69"/>
    <w:rsid w:val="0098347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4020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931"/>
    <w:rsid w:val="009D5B95"/>
    <w:rsid w:val="009E0E11"/>
    <w:rsid w:val="009F120F"/>
    <w:rsid w:val="009F3669"/>
    <w:rsid w:val="00A01B68"/>
    <w:rsid w:val="00A052A4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396"/>
    <w:rsid w:val="00A17CD5"/>
    <w:rsid w:val="00A2285A"/>
    <w:rsid w:val="00A24737"/>
    <w:rsid w:val="00A31738"/>
    <w:rsid w:val="00A3356F"/>
    <w:rsid w:val="00A33810"/>
    <w:rsid w:val="00A3684E"/>
    <w:rsid w:val="00A36EA1"/>
    <w:rsid w:val="00A373C6"/>
    <w:rsid w:val="00A37D93"/>
    <w:rsid w:val="00A4278E"/>
    <w:rsid w:val="00A4302D"/>
    <w:rsid w:val="00A44A36"/>
    <w:rsid w:val="00A47455"/>
    <w:rsid w:val="00A51039"/>
    <w:rsid w:val="00A52B77"/>
    <w:rsid w:val="00A531C8"/>
    <w:rsid w:val="00A53513"/>
    <w:rsid w:val="00A55CA8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253A"/>
    <w:rsid w:val="00A96DAE"/>
    <w:rsid w:val="00AA520E"/>
    <w:rsid w:val="00AB1D47"/>
    <w:rsid w:val="00AB577E"/>
    <w:rsid w:val="00AC1A08"/>
    <w:rsid w:val="00AC1E35"/>
    <w:rsid w:val="00AC2766"/>
    <w:rsid w:val="00AC60AA"/>
    <w:rsid w:val="00AD1915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E759E"/>
    <w:rsid w:val="00AF51CE"/>
    <w:rsid w:val="00AF56EB"/>
    <w:rsid w:val="00B01C2C"/>
    <w:rsid w:val="00B02C53"/>
    <w:rsid w:val="00B05F56"/>
    <w:rsid w:val="00B06586"/>
    <w:rsid w:val="00B10AB3"/>
    <w:rsid w:val="00B1222B"/>
    <w:rsid w:val="00B13827"/>
    <w:rsid w:val="00B14847"/>
    <w:rsid w:val="00B170E6"/>
    <w:rsid w:val="00B22F77"/>
    <w:rsid w:val="00B232BF"/>
    <w:rsid w:val="00B27B52"/>
    <w:rsid w:val="00B30249"/>
    <w:rsid w:val="00B311C6"/>
    <w:rsid w:val="00B31A9F"/>
    <w:rsid w:val="00B32AB6"/>
    <w:rsid w:val="00B349CC"/>
    <w:rsid w:val="00B35064"/>
    <w:rsid w:val="00B36645"/>
    <w:rsid w:val="00B3737E"/>
    <w:rsid w:val="00B37A29"/>
    <w:rsid w:val="00B4169D"/>
    <w:rsid w:val="00B4286B"/>
    <w:rsid w:val="00B44803"/>
    <w:rsid w:val="00B44906"/>
    <w:rsid w:val="00B46847"/>
    <w:rsid w:val="00B50A1E"/>
    <w:rsid w:val="00B5423B"/>
    <w:rsid w:val="00B56B5C"/>
    <w:rsid w:val="00B56E6F"/>
    <w:rsid w:val="00B5767A"/>
    <w:rsid w:val="00B70172"/>
    <w:rsid w:val="00B71DA3"/>
    <w:rsid w:val="00B76193"/>
    <w:rsid w:val="00B76A4C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A69AA"/>
    <w:rsid w:val="00BB098C"/>
    <w:rsid w:val="00BB1EFD"/>
    <w:rsid w:val="00BB5B6A"/>
    <w:rsid w:val="00BB6C16"/>
    <w:rsid w:val="00BC09FC"/>
    <w:rsid w:val="00BC1BDC"/>
    <w:rsid w:val="00BC2403"/>
    <w:rsid w:val="00BC2F47"/>
    <w:rsid w:val="00BC331F"/>
    <w:rsid w:val="00BC6840"/>
    <w:rsid w:val="00BD142F"/>
    <w:rsid w:val="00BD34BC"/>
    <w:rsid w:val="00BD4071"/>
    <w:rsid w:val="00BD5601"/>
    <w:rsid w:val="00BE2481"/>
    <w:rsid w:val="00BE2F03"/>
    <w:rsid w:val="00BE6472"/>
    <w:rsid w:val="00BF0D2E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209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4A46"/>
    <w:rsid w:val="00C87615"/>
    <w:rsid w:val="00C90CC9"/>
    <w:rsid w:val="00C913A4"/>
    <w:rsid w:val="00C95331"/>
    <w:rsid w:val="00CA49AB"/>
    <w:rsid w:val="00CB18E7"/>
    <w:rsid w:val="00CB1F15"/>
    <w:rsid w:val="00CB72DA"/>
    <w:rsid w:val="00CC248E"/>
    <w:rsid w:val="00CC24A1"/>
    <w:rsid w:val="00CC3EFC"/>
    <w:rsid w:val="00CC5819"/>
    <w:rsid w:val="00CC6AD2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59BA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6DF8"/>
    <w:rsid w:val="00D66EC6"/>
    <w:rsid w:val="00D672A7"/>
    <w:rsid w:val="00D6797C"/>
    <w:rsid w:val="00D725A5"/>
    <w:rsid w:val="00D72ABB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2EE4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049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D5AEA"/>
    <w:rsid w:val="00EE0BF1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6A"/>
    <w:rsid w:val="00F051B9"/>
    <w:rsid w:val="00F05794"/>
    <w:rsid w:val="00F05EAE"/>
    <w:rsid w:val="00F12887"/>
    <w:rsid w:val="00F13507"/>
    <w:rsid w:val="00F15AA6"/>
    <w:rsid w:val="00F1646D"/>
    <w:rsid w:val="00F16825"/>
    <w:rsid w:val="00F227D8"/>
    <w:rsid w:val="00F2452B"/>
    <w:rsid w:val="00F24D2A"/>
    <w:rsid w:val="00F3638D"/>
    <w:rsid w:val="00F37A4F"/>
    <w:rsid w:val="00F434D2"/>
    <w:rsid w:val="00F451AC"/>
    <w:rsid w:val="00F47460"/>
    <w:rsid w:val="00F537B4"/>
    <w:rsid w:val="00F53D27"/>
    <w:rsid w:val="00F60B14"/>
    <w:rsid w:val="00F63035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2C3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DF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DF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D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D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DF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DF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D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D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  <item>Odvjetnik Nevio Sanader</item>
    </izvorni_sadrzaj>
    <derivirana_varijabla naziv="DomainObject.Predmet.SudioniciListNaziv_1">
      <item>TOMAŠKOVIĆ za građenje društvo s ograničenom odgovornošću</item>
      <item>FINANCIJSKA AGENCIJA, RC SPLIT</item>
      <item>Odvjetnik Nevio Sanader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470</properties:Words>
  <properties:Characters>2547</properties:Characters>
  <properties:Lines>74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2018-06-15T11:45:00Z</dcterms:created>
  <dc:creator>Srđan Gavranić</dc:creator>
  <cp:lastModifiedBy>Paško Bačić</cp:lastModifiedBy>
  <cp:lastPrinted>2018-06-19T08:08:00Z</cp:lastPrinted>
  <dcterms:modified xmlns:xsi="http://www.w3.org/2001/XMLSchema-instance" xsi:type="dcterms:W3CDTF">2018-06-19T08:27:00Z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(9,30 St-1564-2016 - rješenje - TRAŽBINE 19-06-2018.docx)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