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6c92" w14:paraId="32d6c92" w:rsidRDefault="00D20727" w:rsidP="00D20727" w:rsidR="00D20727">
      <w:pPr>
        <w:jc w:val="both"/>
        <w15:collapsed w:val="false"/>
      </w:pPr>
      <w:bookmarkStart w:name="_GoBack" w:id="0"/>
      <w:bookmarkEnd w:id="0"/>
    </w:p>
    <w:p w:rsidRDefault="00D20727" w:rsidP="00D20727" w:rsidR="00D20727">
      <w:pPr>
        <w:jc w:val="both"/>
      </w:pPr>
      <w:r>
        <w:rPr>
          <w:noProof/>
        </w:rPr>
        <w:drawing>
          <wp:inline distR="0" distL="0" distB="0" distT="0">
            <wp:extent cy="714375" cx="685800"/>
            <wp:effectExtent b="9525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6781">
        <w:rPr>
          <w:b/>
        </w:rPr>
        <w:t>Broj: 7/St-130/2016-</w:t>
      </w:r>
      <w:r w:rsidR="00977858">
        <w:rPr>
          <w:b/>
        </w:rPr>
        <w:t>60</w:t>
      </w:r>
    </w:p>
    <w:p w:rsidRDefault="00D20727" w:rsidP="00D20727" w:rsidR="00D20727">
      <w:pPr>
        <w:jc w:val="both"/>
        <w:rPr>
          <w:b/>
        </w:rPr>
      </w:pPr>
      <w:r>
        <w:rPr>
          <w:b/>
        </w:rPr>
        <w:t>REPUBLIKA HRVATSKA</w:t>
      </w:r>
    </w:p>
    <w:p w:rsidRDefault="00D20727" w:rsidP="00D20727" w:rsidR="00D20727">
      <w:pPr>
        <w:jc w:val="both"/>
        <w:rPr>
          <w:b/>
        </w:rPr>
      </w:pPr>
      <w:r>
        <w:rPr>
          <w:b/>
        </w:rPr>
        <w:t>TRGOVAČKI SUD U OSIJEKU</w:t>
      </w:r>
    </w:p>
    <w:p w:rsidRDefault="00D20727" w:rsidP="00D20727" w:rsidR="00D20727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</w:t>
      </w:r>
    </w:p>
    <w:p w:rsidRDefault="00D20727" w:rsidP="00D20727" w:rsidR="00D20727">
      <w:pPr>
        <w:jc w:val="both"/>
        <w:rPr>
          <w:b/>
        </w:rPr>
      </w:pPr>
      <w:r>
        <w:rPr>
          <w:b/>
        </w:rPr>
        <w:t>Trg pobjede 13</w:t>
      </w:r>
    </w:p>
    <w:p w:rsidRDefault="00D20727" w:rsidP="00D20727" w:rsidR="00D20727">
      <w:pPr>
        <w:jc w:val="both"/>
        <w:rPr>
          <w:b/>
        </w:rPr>
      </w:pPr>
      <w:r>
        <w:rPr>
          <w:b/>
        </w:rPr>
        <w:t>SLAVONSKI BROD</w:t>
      </w:r>
    </w:p>
    <w:p w:rsidRDefault="00D20727" w:rsidP="00D20727" w:rsidR="00D20727">
      <w:pPr>
        <w:jc w:val="center"/>
        <w:rPr>
          <w:b/>
        </w:rPr>
      </w:pPr>
    </w:p>
    <w:p w:rsidRDefault="00D20727" w:rsidP="00D20727" w:rsidR="00D2072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20727" w:rsidP="00D20727" w:rsidR="00D20727">
      <w:pPr>
        <w:jc w:val="center"/>
        <w:rPr>
          <w:b/>
        </w:rPr>
      </w:pPr>
    </w:p>
    <w:p w:rsidRDefault="00D20727" w:rsidP="00D20727" w:rsidR="00D20727">
      <w:pPr>
        <w:jc w:val="center"/>
        <w:rPr>
          <w:b/>
        </w:rPr>
      </w:pPr>
      <w:r>
        <w:rPr>
          <w:b/>
        </w:rPr>
        <w:t>R J E Š E N J E</w:t>
      </w:r>
    </w:p>
    <w:p w:rsidRDefault="00D20727" w:rsidP="00D20727" w:rsidR="00D20727">
      <w:pPr>
        <w:jc w:val="both"/>
      </w:pPr>
    </w:p>
    <w:p w:rsidRDefault="00D20727" w:rsidP="004D306D" w:rsidR="00D20727">
      <w:pPr>
        <w:ind w:firstLine="1440"/>
        <w:jc w:val="both"/>
      </w:pPr>
      <w:r>
        <w:t>TRGOVAČKI SUD U OSIJEKU, STALNA SLUŽBA U SLAVONSKOM BRODU, po stečajnoj sutkinji Mirni Vujčić,u stečajnom postupku nad stečajnim dužnikom T-C oktan d.o.o. za trgovinu i usluge "u stečaju", skraćena tvrtka: T-C oktan d.o.o. "u stečaju", Slavonski Brod, Osje</w:t>
      </w:r>
      <w:r w:rsidR="00E86781">
        <w:t>čka 180, OIB 79590857519, dana 26</w:t>
      </w:r>
      <w:r>
        <w:t xml:space="preserve">. </w:t>
      </w:r>
      <w:r w:rsidR="00E86781">
        <w:t>svibnja</w:t>
      </w:r>
      <w:r>
        <w:t xml:space="preserve"> 2017. godine</w:t>
      </w:r>
    </w:p>
    <w:p w:rsidRDefault="00D05B51" w:rsidP="00D20727" w:rsidR="00D05B51">
      <w:pPr>
        <w:jc w:val="both"/>
      </w:pPr>
    </w:p>
    <w:p w:rsidRDefault="00D20727" w:rsidP="00D20727" w:rsidR="00D20727">
      <w:pPr>
        <w:jc w:val="center"/>
      </w:pPr>
      <w:r>
        <w:t>r i j e š i o     j e</w:t>
      </w:r>
    </w:p>
    <w:p w:rsidRDefault="00E86781" w:rsidP="00D20727" w:rsidR="00E86781">
      <w:pPr>
        <w:jc w:val="center"/>
      </w:pPr>
    </w:p>
    <w:p w:rsidRDefault="00E86781" w:rsidP="00D20727" w:rsidR="009C2632">
      <w:pPr>
        <w:jc w:val="both"/>
      </w:pPr>
      <w:r>
        <w:t xml:space="preserve"> </w:t>
      </w:r>
      <w:r>
        <w:tab/>
      </w:r>
      <w:r>
        <w:tab/>
        <w:t xml:space="preserve">Prijedlog stečajnog i </w:t>
      </w:r>
      <w:proofErr w:type="spellStart"/>
      <w:r>
        <w:t>razlučnog</w:t>
      </w:r>
      <w:proofErr w:type="spellEnd"/>
      <w:r>
        <w:t xml:space="preserve"> vjerovnika H-ABD</w:t>
      </w:r>
      <w:r w:rsidR="00AA16E3">
        <w:t xml:space="preserve">UCO, Slavonska </w:t>
      </w:r>
      <w:r w:rsidR="00BF315D">
        <w:t>a</w:t>
      </w:r>
      <w:r w:rsidR="00AA16E3">
        <w:t>venija 6a, OIB</w:t>
      </w:r>
      <w:r>
        <w:t xml:space="preserve"> </w:t>
      </w:r>
      <w:r w:rsidR="009C2632">
        <w:t xml:space="preserve">13667298928 </w:t>
      </w:r>
      <w:r>
        <w:t xml:space="preserve">za odgodu provedbe prodaje nekretnina opterećenih </w:t>
      </w:r>
      <w:proofErr w:type="spellStart"/>
      <w:r>
        <w:t>razlučnim</w:t>
      </w:r>
      <w:proofErr w:type="spellEnd"/>
      <w:r>
        <w:t xml:space="preserve"> pravom koju provodi Financijska agencija u ovoj pravnoj stvari</w:t>
      </w:r>
      <w:r w:rsidR="00FD256D">
        <w:t xml:space="preserve"> ( </w:t>
      </w:r>
      <w:r w:rsidR="00012918">
        <w:t xml:space="preserve"> </w:t>
      </w:r>
      <w:r w:rsidR="00B70C39">
        <w:t xml:space="preserve">prve </w:t>
      </w:r>
      <w:r w:rsidR="00012918">
        <w:t>elektroničke javne dražbe koja je započela 8. ožujka 2017. godine i završ</w:t>
      </w:r>
      <w:r w:rsidR="00501C3A">
        <w:t xml:space="preserve">ava 30. svibnja 2017. godine ) </w:t>
      </w:r>
      <w:r>
        <w:t>te za određivanje novoga vještačenja radi utvrđenja vrijednosti nekretnina</w:t>
      </w:r>
      <w:r w:rsidR="00012918">
        <w:t xml:space="preserve"> koje </w:t>
      </w:r>
      <w:r w:rsidR="00AA16E3">
        <w:t>s</w:t>
      </w:r>
      <w:r w:rsidR="00012918">
        <w:t>u</w:t>
      </w:r>
      <w:r w:rsidR="00AA16E3">
        <w:t xml:space="preserve"> predmetom prodaje</w:t>
      </w:r>
      <w:r w:rsidR="00C83880">
        <w:t xml:space="preserve"> </w:t>
      </w:r>
      <w:r>
        <w:t xml:space="preserve"> </w:t>
      </w:r>
    </w:p>
    <w:p w:rsidRDefault="00E86781" w:rsidP="004D306D" w:rsidR="004D306D">
      <w:pPr>
        <w:jc w:val="both"/>
      </w:pPr>
      <w:r>
        <w:t>o d b i j a</w:t>
      </w:r>
      <w:r w:rsidR="00B70C39">
        <w:t xml:space="preserve">   se </w:t>
      </w:r>
      <w:r w:rsidR="00012918">
        <w:t>kao neosnovan.</w:t>
      </w:r>
      <w:r>
        <w:t xml:space="preserve"> </w:t>
      </w:r>
    </w:p>
    <w:p w:rsidRDefault="00D20727" w:rsidP="004D306D" w:rsidR="00D20727">
      <w:pPr>
        <w:jc w:val="both"/>
      </w:pPr>
      <w:r>
        <w:rPr>
          <w:b/>
        </w:rPr>
        <w:t xml:space="preserve">                                      </w:t>
      </w:r>
    </w:p>
    <w:p w:rsidRDefault="00D20727" w:rsidP="00D20727" w:rsidR="00D20727">
      <w:pPr>
        <w:jc w:val="center"/>
      </w:pPr>
      <w:r>
        <w:t>Obrazloženje</w:t>
      </w:r>
    </w:p>
    <w:p w:rsidRDefault="00E86781" w:rsidP="00D20727" w:rsidR="00E86781">
      <w:pPr>
        <w:jc w:val="center"/>
      </w:pPr>
    </w:p>
    <w:p w:rsidRDefault="00AA16E3" w:rsidP="00E86781" w:rsidR="00E86781">
      <w:pPr>
        <w:jc w:val="both"/>
      </w:pPr>
      <w:r>
        <w:t xml:space="preserve"> </w:t>
      </w:r>
      <w:r>
        <w:tab/>
      </w:r>
      <w:r>
        <w:tab/>
        <w:t xml:space="preserve"> Dana  26. s</w:t>
      </w:r>
      <w:r w:rsidR="00E86781">
        <w:t xml:space="preserve">vibnja 2017. </w:t>
      </w:r>
      <w:r w:rsidR="00711EA5">
        <w:t>g</w:t>
      </w:r>
      <w:r w:rsidR="00E86781">
        <w:t>odine</w:t>
      </w:r>
      <w:r w:rsidR="00FD7DDA">
        <w:t xml:space="preserve"> ovaj sud je zaprimio  </w:t>
      </w:r>
      <w:proofErr w:type="spellStart"/>
      <w:r w:rsidR="00E86781">
        <w:t>fax</w:t>
      </w:r>
      <w:proofErr w:type="spellEnd"/>
      <w:r w:rsidR="00E86781">
        <w:t xml:space="preserve"> </w:t>
      </w:r>
      <w:r>
        <w:t xml:space="preserve">- </w:t>
      </w:r>
      <w:r w:rsidR="00E86781">
        <w:t xml:space="preserve">podnesak </w:t>
      </w:r>
      <w:proofErr w:type="spellStart"/>
      <w:r w:rsidR="00E86781">
        <w:t>razlučnog</w:t>
      </w:r>
      <w:proofErr w:type="spellEnd"/>
      <w:r w:rsidR="00E86781">
        <w:t xml:space="preserve"> i stečajnog vjerovnika H- ABDUCO d.o.o</w:t>
      </w:r>
      <w:r>
        <w:t xml:space="preserve"> Zagreb</w:t>
      </w:r>
      <w:r w:rsidR="00E86781">
        <w:t xml:space="preserve"> kojim predlaže da se odgodi postupak provedbe </w:t>
      </w:r>
      <w:r w:rsidR="009060DB">
        <w:t>prodaje</w:t>
      </w:r>
      <w:r w:rsidR="00E86781">
        <w:t xml:space="preserve"> nekretnina koju </w:t>
      </w:r>
      <w:r w:rsidR="009060DB">
        <w:t>provodi</w:t>
      </w:r>
      <w:r w:rsidR="00E86781">
        <w:t xml:space="preserve"> Fi</w:t>
      </w:r>
      <w:r w:rsidR="009060DB">
        <w:t>n</w:t>
      </w:r>
      <w:r w:rsidR="00E86781">
        <w:t>anci</w:t>
      </w:r>
      <w:r w:rsidR="009060DB">
        <w:t>j</w:t>
      </w:r>
      <w:r w:rsidR="00E86781">
        <w:t xml:space="preserve">ska agencija upisanih u zk.ul.11214 k.o. </w:t>
      </w:r>
      <w:r w:rsidR="009060DB">
        <w:t>Slavonski</w:t>
      </w:r>
      <w:r w:rsidR="00E86781">
        <w:t xml:space="preserve"> Brod i to kč.br.6125 – benzinska crpka i spremnik plina u </w:t>
      </w:r>
      <w:r w:rsidR="009060DB">
        <w:t>Osječkoj</w:t>
      </w:r>
      <w:r w:rsidR="00E86781">
        <w:t xml:space="preserve"> ulici, površine 2056m2.</w:t>
      </w:r>
    </w:p>
    <w:p w:rsidRDefault="00E86781" w:rsidP="004D306D" w:rsidR="004D306D">
      <w:pPr>
        <w:jc w:val="both"/>
      </w:pPr>
      <w:r>
        <w:t xml:space="preserve"> </w:t>
      </w:r>
      <w:r>
        <w:tab/>
      </w:r>
      <w:r>
        <w:tab/>
        <w:t xml:space="preserve">U prijedlogu </w:t>
      </w:r>
      <w:proofErr w:type="spellStart"/>
      <w:r w:rsidR="00D05B51">
        <w:t>razlučni</w:t>
      </w:r>
      <w:proofErr w:type="spellEnd"/>
      <w:r w:rsidR="00D05B51">
        <w:t xml:space="preserve"> vjerovnik </w:t>
      </w:r>
      <w:r>
        <w:t xml:space="preserve">navodi da je </w:t>
      </w:r>
      <w:r w:rsidR="009060DB">
        <w:t>Financijska</w:t>
      </w:r>
      <w:r w:rsidR="00AA16E3">
        <w:t xml:space="preserve"> agencija dana 08.</w:t>
      </w:r>
      <w:r w:rsidR="000F2ED9">
        <w:t xml:space="preserve"> </w:t>
      </w:r>
      <w:r w:rsidR="00AA16E3">
        <w:t>ožujka 2017. g</w:t>
      </w:r>
      <w:r>
        <w:t>odine objavila poziv na sudjelovanje u elektroničkoj ja</w:t>
      </w:r>
      <w:r w:rsidR="009060DB">
        <w:t>v</w:t>
      </w:r>
      <w:r>
        <w:t>n</w:t>
      </w:r>
      <w:r w:rsidR="00AA16E3">
        <w:t>oj dražbi koja je započela 08. o</w:t>
      </w:r>
      <w:r>
        <w:t>žujka 2017.</w:t>
      </w:r>
      <w:r w:rsidR="000F2ED9">
        <w:t xml:space="preserve"> </w:t>
      </w:r>
      <w:r>
        <w:t>godine u 12 sati</w:t>
      </w:r>
      <w:r w:rsidR="00AA16E3">
        <w:t>, a završava</w:t>
      </w:r>
      <w:r w:rsidR="00B1326B">
        <w:t xml:space="preserve"> 30.</w:t>
      </w:r>
      <w:r w:rsidR="000F2ED9">
        <w:t xml:space="preserve"> </w:t>
      </w:r>
      <w:r w:rsidR="00B1326B">
        <w:t>svibn</w:t>
      </w:r>
      <w:r>
        <w:t>j</w:t>
      </w:r>
      <w:r w:rsidR="00B1326B">
        <w:t>a</w:t>
      </w:r>
      <w:r>
        <w:t xml:space="preserve"> 2017.</w:t>
      </w:r>
      <w:r w:rsidR="000F2ED9">
        <w:t xml:space="preserve"> </w:t>
      </w:r>
      <w:r>
        <w:t xml:space="preserve">godine, da je za </w:t>
      </w:r>
      <w:r w:rsidR="009060DB">
        <w:t>vrijeme</w:t>
      </w:r>
      <w:r>
        <w:t xml:space="preserve"> trajanja prve elektroničke javne dražbe na objavljeni tender za prodaju potraživanja koje ima prema st</w:t>
      </w:r>
      <w:r w:rsidR="00711EA5">
        <w:t xml:space="preserve">ečajnom </w:t>
      </w:r>
      <w:r>
        <w:t xml:space="preserve">dužniku </w:t>
      </w:r>
      <w:r w:rsidR="009060DB">
        <w:t>osigurano</w:t>
      </w:r>
      <w:r>
        <w:t xml:space="preserve"> založnim pravom na nekretnini koja je predmet prodaje zaprimio više obvezujućih ponuda renomiranih hrvatskih tvrtki za otkup predmetnog potraživanja koje su bazirane na principu vrednovanja raspoloživih predmeta i </w:t>
      </w:r>
      <w:r w:rsidR="009060DB">
        <w:t>osiguranja</w:t>
      </w:r>
      <w:r>
        <w:t xml:space="preserve"> odnosno u konkretnom slučaju vrednovanje nekretnine koja je predmet prodaje iz kojih ponuda jasno </w:t>
      </w:r>
      <w:r w:rsidR="009060DB">
        <w:t>proizlazi</w:t>
      </w:r>
      <w:r>
        <w:t xml:space="preserve"> da</w:t>
      </w:r>
      <w:r w:rsidR="00AA16E3">
        <w:t xml:space="preserve"> </w:t>
      </w:r>
      <w:r>
        <w:t>je vrijednos</w:t>
      </w:r>
      <w:r w:rsidR="009060DB">
        <w:t xml:space="preserve">t </w:t>
      </w:r>
      <w:r>
        <w:t>nekretnine koja je pr</w:t>
      </w:r>
      <w:r w:rsidR="009060DB">
        <w:t>e</w:t>
      </w:r>
      <w:r>
        <w:t>dmet prod</w:t>
      </w:r>
      <w:r w:rsidR="009060DB">
        <w:t>a</w:t>
      </w:r>
      <w:r>
        <w:t>j</w:t>
      </w:r>
      <w:r w:rsidR="009060DB">
        <w:t>e</w:t>
      </w:r>
      <w:r>
        <w:t xml:space="preserve"> višestruko veća od utvrđene vrijednosti u ovom st</w:t>
      </w:r>
      <w:r w:rsidR="004558B7">
        <w:t xml:space="preserve">ečajnom </w:t>
      </w:r>
      <w:r>
        <w:t>postupku.  Stoga predlaže u svrhu utvrđenja stvarne tržišne vrijednosti nekre</w:t>
      </w:r>
      <w:r w:rsidR="00AA16E3">
        <w:t>tnina odgoditi započetu prodaju</w:t>
      </w:r>
      <w:r>
        <w:t xml:space="preserve"> odnosno dražbu u tijeku</w:t>
      </w:r>
      <w:r w:rsidR="00AA16E3">
        <w:t>,</w:t>
      </w:r>
      <w:r>
        <w:t xml:space="preserve"> te na trošak </w:t>
      </w:r>
      <w:proofErr w:type="spellStart"/>
      <w:r>
        <w:t>razlučnog</w:t>
      </w:r>
      <w:proofErr w:type="spellEnd"/>
      <w:r>
        <w:t xml:space="preserve"> vjerovnika odrediti novo vještačenje po ovlaštenom sudskom vještaku građevinske i strojarske struke</w:t>
      </w:r>
      <w:r w:rsidR="00ED6F86">
        <w:t>,</w:t>
      </w:r>
      <w:r>
        <w:t xml:space="preserve"> a u protivnom drži da bi prodajom nekretnine višemilijunska tražbina </w:t>
      </w:r>
      <w:proofErr w:type="spellStart"/>
      <w:r>
        <w:t>razlučnog</w:t>
      </w:r>
      <w:proofErr w:type="spellEnd"/>
      <w:r>
        <w:t xml:space="preserve"> vjerovnika bila samo  u neznat</w:t>
      </w:r>
      <w:r w:rsidR="009060DB">
        <w:t>n</w:t>
      </w:r>
      <w:r>
        <w:t>om dijelu namirena.</w:t>
      </w:r>
      <w:r w:rsidR="004D306D">
        <w:rPr>
          <w:b/>
        </w:rPr>
        <w:t xml:space="preserve">        </w:t>
      </w:r>
      <w:r>
        <w:tab/>
      </w:r>
      <w:r>
        <w:tab/>
      </w:r>
    </w:p>
    <w:p w:rsidRDefault="004D306D" w:rsidP="004D306D" w:rsidR="004D306D">
      <w:pPr>
        <w:jc w:val="right"/>
        <w:rPr>
          <w:b/>
        </w:rPr>
      </w:pPr>
      <w:r w:rsidRPr="004D306D">
        <w:rPr>
          <w:b/>
        </w:rPr>
        <w:lastRenderedPageBreak/>
        <w:t>Broj: 7/St-130/2016-60</w:t>
      </w:r>
    </w:p>
    <w:p w:rsidRDefault="004D306D" w:rsidP="004D306D" w:rsidR="004D306D">
      <w:pPr>
        <w:jc w:val="right"/>
      </w:pPr>
    </w:p>
    <w:p w:rsidRDefault="004D306D" w:rsidP="00E86781" w:rsidR="00ED6F86">
      <w:pPr>
        <w:jc w:val="both"/>
      </w:pPr>
      <w:r>
        <w:t xml:space="preserve"> </w:t>
      </w:r>
      <w:r>
        <w:tab/>
      </w:r>
      <w:r>
        <w:tab/>
      </w:r>
      <w:r w:rsidR="00E86781">
        <w:t>Ocjen</w:t>
      </w:r>
      <w:r w:rsidR="00B718DF">
        <w:t xml:space="preserve">a je suda da prijedlog </w:t>
      </w:r>
      <w:r w:rsidR="00E86781">
        <w:t xml:space="preserve"> nije osnovan</w:t>
      </w:r>
      <w:r w:rsidR="00711EA5">
        <w:t>.</w:t>
      </w:r>
    </w:p>
    <w:p w:rsidRDefault="009060DB" w:rsidP="00E86781" w:rsidR="009060DB">
      <w:pPr>
        <w:jc w:val="both"/>
      </w:pPr>
      <w:r>
        <w:t xml:space="preserve"> </w:t>
      </w:r>
      <w:r>
        <w:tab/>
      </w:r>
      <w:r>
        <w:tab/>
      </w:r>
      <w:r w:rsidR="004558B7">
        <w:t>Pravomoćnim r</w:t>
      </w:r>
      <w:r>
        <w:t xml:space="preserve">ješenjem </w:t>
      </w:r>
      <w:proofErr w:type="spellStart"/>
      <w:r>
        <w:t>posl.broj</w:t>
      </w:r>
      <w:proofErr w:type="spellEnd"/>
      <w:r w:rsidR="004558B7">
        <w:t xml:space="preserve"> 7/St-130/2016-41 od 05. prosinca 2016. godine određeno je da će se nekretnine stečajnog dužnika o</w:t>
      </w:r>
      <w:r w:rsidR="00AA16E3">
        <w:t xml:space="preserve">pterećene </w:t>
      </w:r>
      <w:proofErr w:type="spellStart"/>
      <w:r w:rsidR="00AA16E3">
        <w:t>razlučnim</w:t>
      </w:r>
      <w:proofErr w:type="spellEnd"/>
      <w:r w:rsidR="00AA16E3">
        <w:t xml:space="preserve"> pravom</w:t>
      </w:r>
      <w:r w:rsidR="004558B7">
        <w:t xml:space="preserve"> </w:t>
      </w:r>
    </w:p>
    <w:p w:rsidRDefault="004558B7" w:rsidP="00E86781" w:rsidR="004558B7">
      <w:pPr>
        <w:jc w:val="both"/>
      </w:pPr>
      <w:r>
        <w:t xml:space="preserve">upisane u </w:t>
      </w:r>
      <w:r w:rsidRPr="004558B7">
        <w:t>zk.ul.11214 k.o. Slavonski Brod i to kč.br.6125 – benzinska crpka i spremnik plina u Osječkoj ulici, površine 2056m2</w:t>
      </w:r>
      <w:r w:rsidR="00AA16E3">
        <w:t xml:space="preserve"> </w:t>
      </w:r>
      <w:r>
        <w:t>prodavati</w:t>
      </w:r>
      <w:r w:rsidR="00AA16E3">
        <w:t xml:space="preserve"> u stečajnom postupku</w:t>
      </w:r>
      <w:r>
        <w:t xml:space="preserve"> sukladno odredbi čl. 247 </w:t>
      </w:r>
      <w:r w:rsidR="00AA16E3">
        <w:t>St</w:t>
      </w:r>
      <w:r w:rsidR="00F825F1">
        <w:t>e</w:t>
      </w:r>
      <w:r w:rsidR="00AA16E3">
        <w:t>č</w:t>
      </w:r>
      <w:r w:rsidR="00F825F1">
        <w:t>a</w:t>
      </w:r>
      <w:r w:rsidR="00AA16E3">
        <w:t>jnog zakona ( NN 71/15, dalje: SZ) te da će prodaju provesti F</w:t>
      </w:r>
      <w:r>
        <w:t>inancijska agencija elektroničkom javnom dražbom.</w:t>
      </w:r>
    </w:p>
    <w:p w:rsidRDefault="004558B7" w:rsidP="004558B7" w:rsidR="00E86781">
      <w:pPr>
        <w:jc w:val="both"/>
      </w:pPr>
      <w:r>
        <w:tab/>
      </w:r>
      <w:r>
        <w:tab/>
        <w:t>Nadalje, zaključkom posl.br. 7/St-130/2016-45 od 03. siječnja 2017.</w:t>
      </w:r>
      <w:r w:rsidR="005B4D75">
        <w:t xml:space="preserve"> </w:t>
      </w:r>
      <w:r>
        <w:t>godine zakazano je ročište radi utvrđenja vrij</w:t>
      </w:r>
      <w:r w:rsidR="00AA16E3">
        <w:t xml:space="preserve">ednosti predmetnih nekretnina </w:t>
      </w:r>
      <w:r>
        <w:t xml:space="preserve"> za dan 25.</w:t>
      </w:r>
      <w:r w:rsidR="005B4D75">
        <w:t xml:space="preserve"> </w:t>
      </w:r>
      <w:r>
        <w:t>siječnja 2017.</w:t>
      </w:r>
      <w:r w:rsidR="005B4D75">
        <w:t xml:space="preserve"> </w:t>
      </w:r>
      <w:r>
        <w:t xml:space="preserve">godine, a rješenje je javno objavljeno na mrežnoj stranici e-Oglasna ploča sudova istoga dana, a </w:t>
      </w:r>
      <w:proofErr w:type="spellStart"/>
      <w:r>
        <w:t>razlučni</w:t>
      </w:r>
      <w:proofErr w:type="spellEnd"/>
      <w:r>
        <w:t xml:space="preserve"> vjerovnik</w:t>
      </w:r>
      <w:r w:rsidR="00AA16E3">
        <w:t xml:space="preserve"> H-</w:t>
      </w:r>
      <w:proofErr w:type="spellStart"/>
      <w:r w:rsidR="00AA16E3">
        <w:t>Abduco</w:t>
      </w:r>
      <w:proofErr w:type="spellEnd"/>
      <w:r w:rsidR="00AA16E3">
        <w:t xml:space="preserve"> d.o.o.</w:t>
      </w:r>
      <w:r>
        <w:t xml:space="preserve"> je predmetni zaključak </w:t>
      </w:r>
      <w:r w:rsidR="00AA16E3">
        <w:t xml:space="preserve">i </w:t>
      </w:r>
      <w:r>
        <w:t>neposredno primio dana 04.siječnja 2017.</w:t>
      </w:r>
      <w:r w:rsidR="005B4D75">
        <w:t xml:space="preserve"> </w:t>
      </w:r>
      <w:r>
        <w:t>godine kako proizlazi iz dostavnice.</w:t>
      </w:r>
    </w:p>
    <w:p w:rsidRDefault="00711EA5" w:rsidP="004558B7" w:rsidR="00711EA5">
      <w:pPr>
        <w:jc w:val="both"/>
      </w:pPr>
      <w:r>
        <w:tab/>
      </w:r>
      <w:r>
        <w:tab/>
        <w:t xml:space="preserve">Izvješće stečajne upraviteljice iz kojeg je vidljiva tržišna cijena predmetnih nekretnina </w:t>
      </w:r>
      <w:r w:rsidR="00AA16E3">
        <w:t xml:space="preserve"> </w:t>
      </w:r>
      <w:r>
        <w:t>u iznos</w:t>
      </w:r>
      <w:r w:rsidR="00AA16E3">
        <w:t>u od 2.400.000,00 Kn koja je iskazana</w:t>
      </w:r>
      <w:r>
        <w:t xml:space="preserve"> na temelju Elaborata procjene vrijednosti nekretnina koji je izradio stalni sudski vještak  Krešimir </w:t>
      </w:r>
      <w:proofErr w:type="spellStart"/>
      <w:r>
        <w:t>Kršul</w:t>
      </w:r>
      <w:proofErr w:type="spellEnd"/>
      <w:r w:rsidR="00AA16E3">
        <w:t xml:space="preserve"> </w:t>
      </w:r>
      <w:r>
        <w:t xml:space="preserve"> javno je objavljeno na mrežnoj stranci e-Oglasna ploča suda dana 09. siječnja 2017. godine.</w:t>
      </w:r>
    </w:p>
    <w:p w:rsidRDefault="00711EA5" w:rsidP="004558B7" w:rsidR="00711EA5">
      <w:pPr>
        <w:jc w:val="both"/>
      </w:pPr>
      <w:r>
        <w:t xml:space="preserve"> </w:t>
      </w:r>
      <w:r>
        <w:tab/>
      </w:r>
      <w:r>
        <w:tab/>
        <w:t>Dana 25. siječnja 20</w:t>
      </w:r>
      <w:r w:rsidR="001D1AB4">
        <w:t>17. godine zaprimljen je podnes</w:t>
      </w:r>
      <w:r>
        <w:t>a</w:t>
      </w:r>
      <w:r w:rsidR="001D1AB4">
        <w:t>k</w:t>
      </w:r>
      <w:r>
        <w:t xml:space="preserve"> stečajnog i </w:t>
      </w:r>
      <w:proofErr w:type="spellStart"/>
      <w:r>
        <w:t>razlučnog</w:t>
      </w:r>
      <w:proofErr w:type="spellEnd"/>
      <w:r>
        <w:t xml:space="preserve"> vjerovnika H-ABDUCO d.o.o.</w:t>
      </w:r>
      <w:r w:rsidR="005A6AA3">
        <w:t xml:space="preserve"> da je s</w:t>
      </w:r>
      <w:r w:rsidR="00072FEF">
        <w:t>uglasan</w:t>
      </w:r>
      <w:r w:rsidR="005A6AA3">
        <w:t xml:space="preserve"> da se </w:t>
      </w:r>
      <w:r w:rsidR="00072FEF">
        <w:t>vrijednost</w:t>
      </w:r>
      <w:r w:rsidR="005A6AA3">
        <w:t xml:space="preserve"> nekretnina koje se izlažu prodaji utvrdi suglasno </w:t>
      </w:r>
      <w:r w:rsidR="00072FEF">
        <w:t>zaprimljenom</w:t>
      </w:r>
      <w:r w:rsidR="001D1AB4">
        <w:t xml:space="preserve"> E</w:t>
      </w:r>
      <w:r w:rsidR="005A6AA3">
        <w:t xml:space="preserve">laboratu procjene </w:t>
      </w:r>
      <w:r w:rsidR="00072FEF">
        <w:t>vrijednost</w:t>
      </w:r>
      <w:r w:rsidR="005A6AA3">
        <w:t xml:space="preserve"> nekretnine izrađene po sudskom vještaku Krešimir</w:t>
      </w:r>
      <w:r w:rsidR="009026C6">
        <w:t>u</w:t>
      </w:r>
      <w:r w:rsidR="005A6AA3">
        <w:t xml:space="preserve"> </w:t>
      </w:r>
      <w:proofErr w:type="spellStart"/>
      <w:r w:rsidR="00072FEF">
        <w:t>Kršul</w:t>
      </w:r>
      <w:proofErr w:type="spellEnd"/>
      <w:r w:rsidR="00072FEF">
        <w:t xml:space="preserve"> sukladno kojem je vrijednost nekretnina stečajnog dužnika procijenjena na iznos od 2.400.000,00 Kn.</w:t>
      </w:r>
    </w:p>
    <w:p w:rsidRDefault="00072FEF" w:rsidP="004558B7" w:rsidR="00072FEF">
      <w:pPr>
        <w:jc w:val="both"/>
      </w:pPr>
      <w:r>
        <w:tab/>
      </w:r>
      <w:r>
        <w:tab/>
        <w:t xml:space="preserve">Na ročištu </w:t>
      </w:r>
      <w:r w:rsidR="001D1AB4">
        <w:t>za utvrđenje vrijednosti nekretnina održanom</w:t>
      </w:r>
      <w:r>
        <w:t xml:space="preserve"> dana 25.</w:t>
      </w:r>
      <w:r w:rsidR="005B4D75">
        <w:t xml:space="preserve"> </w:t>
      </w:r>
      <w:r>
        <w:t>siječnja 2017.</w:t>
      </w:r>
      <w:r w:rsidR="005B4D75">
        <w:t xml:space="preserve"> </w:t>
      </w:r>
      <w:r>
        <w:t xml:space="preserve">godine i </w:t>
      </w:r>
      <w:proofErr w:type="spellStart"/>
      <w:r>
        <w:t>razlučni</w:t>
      </w:r>
      <w:proofErr w:type="spellEnd"/>
      <w:r>
        <w:t xml:space="preserve"> vjerovnik Republika Hrvatska p</w:t>
      </w:r>
      <w:r w:rsidR="001D1AB4">
        <w:t>o zakonskoj zastupnici očitovala</w:t>
      </w:r>
      <w:r>
        <w:t xml:space="preserve"> se da je suglasna da se vrijednost nekretnina </w:t>
      </w:r>
      <w:r w:rsidR="00BF095F">
        <w:t xml:space="preserve">za potrebe prodaje </w:t>
      </w:r>
      <w:r>
        <w:t>utv</w:t>
      </w:r>
      <w:r w:rsidR="001D1AB4">
        <w:t>rdi u iznosu od 2.400.000,00 Kn</w:t>
      </w:r>
      <w:r w:rsidR="00182EAA">
        <w:t xml:space="preserve"> prema ovoj procjeni.</w:t>
      </w:r>
    </w:p>
    <w:p w:rsidRDefault="001C0C39" w:rsidP="004558B7" w:rsidR="001C0C39">
      <w:pPr>
        <w:jc w:val="both"/>
      </w:pPr>
      <w:r>
        <w:t xml:space="preserve"> </w:t>
      </w:r>
      <w:r>
        <w:tab/>
      </w:r>
      <w:r>
        <w:tab/>
        <w:t>Stoga je zaključkom posl.br. 7/St-130/2016-53 od 30.siječnja 2017.godine vrijednost predmetnih nekretnina utvrđena u iznosu od 2.400.000,00 Kn, te je prodaja povjerena Financijskoj agenciji te i utvrđena vrijednost ispod koje se nekretnine ne mogu prodati u postupku prodaje koji provodi Financijska agencija.</w:t>
      </w:r>
    </w:p>
    <w:p w:rsidRDefault="000A45BA" w:rsidP="000A45BA" w:rsidR="004D306D">
      <w:pPr>
        <w:jc w:val="both"/>
      </w:pPr>
      <w:r>
        <w:t xml:space="preserve">                       </w:t>
      </w:r>
      <w:r w:rsidR="00072FEF">
        <w:t>Nastavno tome</w:t>
      </w:r>
      <w:r w:rsidR="001D1AB4">
        <w:t>,</w:t>
      </w:r>
      <w:r w:rsidR="00072FEF">
        <w:t xml:space="preserve"> po ocjeni suda okolnost da </w:t>
      </w:r>
      <w:r w:rsidR="001D1AB4">
        <w:t xml:space="preserve">stečajni i </w:t>
      </w:r>
      <w:proofErr w:type="spellStart"/>
      <w:r w:rsidR="00072FEF">
        <w:t>razlučni</w:t>
      </w:r>
      <w:proofErr w:type="spellEnd"/>
      <w:r w:rsidR="00072FEF">
        <w:t xml:space="preserve"> vjerovnik</w:t>
      </w:r>
      <w:r w:rsidR="001D1AB4">
        <w:t xml:space="preserve"> H-</w:t>
      </w:r>
      <w:proofErr w:type="spellStart"/>
      <w:r w:rsidR="001D1AB4">
        <w:t>Abduco</w:t>
      </w:r>
      <w:proofErr w:type="spellEnd"/>
      <w:r w:rsidR="001D1AB4">
        <w:t xml:space="preserve"> d.o.o. eventualno u tijeku provedbe </w:t>
      </w:r>
      <w:r w:rsidR="00072FEF">
        <w:t>prodaje</w:t>
      </w:r>
      <w:r w:rsidR="00E569DB">
        <w:t xml:space="preserve"> nekretnina koji</w:t>
      </w:r>
      <w:r w:rsidR="001D1AB4">
        <w:t xml:space="preserve"> </w:t>
      </w:r>
      <w:r w:rsidR="00E569DB">
        <w:t xml:space="preserve">postupak </w:t>
      </w:r>
      <w:r w:rsidR="001D1AB4">
        <w:t xml:space="preserve">provodi Financijska agencija </w:t>
      </w:r>
      <w:r w:rsidR="00072FEF">
        <w:t xml:space="preserve">namjerava otuđiti tražbinu koja je osigurana založnim pravom </w:t>
      </w:r>
      <w:r w:rsidR="001D1AB4">
        <w:t>na n</w:t>
      </w:r>
      <w:r w:rsidR="00E569DB">
        <w:t>ek</w:t>
      </w:r>
      <w:r w:rsidR="001D1AB4">
        <w:t>retninama koje su predmetom prodaje i da je u svrhu otuđen</w:t>
      </w:r>
      <w:r w:rsidR="00E569DB">
        <w:t>j</w:t>
      </w:r>
      <w:r w:rsidR="001D1AB4">
        <w:t>a</w:t>
      </w:r>
      <w:r w:rsidR="001D5289">
        <w:t xml:space="preserve"> tražbine</w:t>
      </w:r>
      <w:r w:rsidR="001D1AB4">
        <w:t xml:space="preserve"> </w:t>
      </w:r>
      <w:r w:rsidR="00E569DB">
        <w:t xml:space="preserve">uz naknadu </w:t>
      </w:r>
      <w:r w:rsidR="001D1AB4">
        <w:t>odnosno prodaje</w:t>
      </w:r>
      <w:r>
        <w:t xml:space="preserve"> tr</w:t>
      </w:r>
      <w:r w:rsidR="001E069F">
        <w:t>ažbine</w:t>
      </w:r>
      <w:r w:rsidR="001D1AB4">
        <w:t xml:space="preserve"> zaprimio veći broj ponuda za otkup tražbine, </w:t>
      </w:r>
      <w:r w:rsidR="00072FEF">
        <w:t xml:space="preserve">ne može utjecati na tijek </w:t>
      </w:r>
      <w:r w:rsidR="001D1AB4">
        <w:t xml:space="preserve">stečajnog postupka niti provedbu </w:t>
      </w:r>
      <w:r w:rsidR="001D5289">
        <w:t>prodaje</w:t>
      </w:r>
      <w:r w:rsidR="00E569DB">
        <w:t xml:space="preserve"> te nekretnine koji</w:t>
      </w:r>
      <w:r w:rsidR="00072FEF">
        <w:t xml:space="preserve"> provodi Financijska agencija, jer bi to dovodilo do odugovlačenja </w:t>
      </w:r>
      <w:r w:rsidR="00E569DB">
        <w:t xml:space="preserve">stečajnog </w:t>
      </w:r>
      <w:r w:rsidR="00072FEF">
        <w:t>postupka</w:t>
      </w:r>
      <w:r w:rsidR="00E569DB">
        <w:t xml:space="preserve">, što je u protivnosti s načelom hitnosti provedbe stečajnog </w:t>
      </w:r>
      <w:r>
        <w:t>postupka propisanog odredbom čl. 11. st.2. SZ-a.</w:t>
      </w:r>
      <w:r w:rsidR="001E069F">
        <w:t xml:space="preserve"> U</w:t>
      </w:r>
      <w:r w:rsidR="001D5289">
        <w:t xml:space="preserve"> konkre</w:t>
      </w:r>
      <w:r w:rsidR="00E569DB">
        <w:t>t</w:t>
      </w:r>
      <w:r w:rsidR="001D5289">
        <w:t>n</w:t>
      </w:r>
      <w:r w:rsidR="00E569DB">
        <w:t>om slučaju</w:t>
      </w:r>
      <w:r w:rsidR="001D5289">
        <w:t>, o</w:t>
      </w:r>
      <w:r w:rsidR="00E569DB">
        <w:t xml:space="preserve"> </w:t>
      </w:r>
      <w:r w:rsidR="00072FEF">
        <w:t xml:space="preserve"> mogućnosti otuđenja tražbine </w:t>
      </w:r>
      <w:proofErr w:type="spellStart"/>
      <w:r w:rsidR="00072FEF">
        <w:t>razlučni</w:t>
      </w:r>
      <w:proofErr w:type="spellEnd"/>
      <w:r w:rsidR="00072FEF">
        <w:t xml:space="preserve"> vjerovnik trebao je voditi računa u </w:t>
      </w:r>
      <w:r w:rsidR="006C5BD6">
        <w:t xml:space="preserve">dijelu </w:t>
      </w:r>
      <w:r w:rsidR="00BF095F">
        <w:t>postupka</w:t>
      </w:r>
      <w:r w:rsidR="006C5BD6">
        <w:t xml:space="preserve"> koji je provodio sud  prije  povjeravanja</w:t>
      </w:r>
      <w:r w:rsidR="001D5289">
        <w:t xml:space="preserve">  prodaje</w:t>
      </w:r>
      <w:r w:rsidR="00072FEF">
        <w:t xml:space="preserve"> </w:t>
      </w:r>
      <w:r w:rsidR="001D5289">
        <w:t>nek</w:t>
      </w:r>
      <w:r>
        <w:t>retnina</w:t>
      </w:r>
      <w:r w:rsidR="001D5289">
        <w:t xml:space="preserve"> </w:t>
      </w:r>
      <w:r w:rsidR="006C5BD6">
        <w:t>Fina</w:t>
      </w:r>
      <w:r w:rsidR="001D5289">
        <w:t>ncijs</w:t>
      </w:r>
      <w:r w:rsidR="006C5BD6">
        <w:t>koj agenciji, te kako je  u toj fazi postupka i  pristao utvrditi vrijednost nekret</w:t>
      </w:r>
      <w:r>
        <w:t xml:space="preserve">nina za potrebe prodaje prema </w:t>
      </w:r>
      <w:r w:rsidR="00BF095F">
        <w:t>Elaboratu procjene vrijednost nekretnine koji je izradio</w:t>
      </w:r>
      <w:r w:rsidR="006C5BD6">
        <w:t xml:space="preserve"> </w:t>
      </w:r>
      <w:r w:rsidR="001E069F">
        <w:t>sudsk</w:t>
      </w:r>
      <w:r w:rsidR="00BF095F">
        <w:t>i vještak</w:t>
      </w:r>
      <w:r w:rsidR="001E069F">
        <w:t xml:space="preserve"> Krešimir </w:t>
      </w:r>
      <w:proofErr w:type="spellStart"/>
      <w:r w:rsidR="001E069F">
        <w:t>Kršul</w:t>
      </w:r>
      <w:proofErr w:type="spellEnd"/>
      <w:r w:rsidR="00EC5A81">
        <w:t xml:space="preserve"> u iznosu od 2.400.000,00 Kn</w:t>
      </w:r>
      <w:r w:rsidR="001E069F">
        <w:t xml:space="preserve">, </w:t>
      </w:r>
      <w:r w:rsidR="006C5BD6">
        <w:t xml:space="preserve">razlozi </w:t>
      </w:r>
      <w:r w:rsidR="005B4D75">
        <w:t>na</w:t>
      </w:r>
      <w:r w:rsidR="00072FEF">
        <w:t xml:space="preserve"> koje se poziva </w:t>
      </w:r>
      <w:proofErr w:type="spellStart"/>
      <w:r w:rsidR="00072FEF">
        <w:t>razlučni</w:t>
      </w:r>
      <w:proofErr w:type="spellEnd"/>
      <w:r w:rsidR="00072FEF">
        <w:t xml:space="preserve"> vjerovnik spadaju u posl</w:t>
      </w:r>
      <w:r w:rsidR="006C5BD6">
        <w:t xml:space="preserve">ovni rizik </w:t>
      </w:r>
      <w:proofErr w:type="spellStart"/>
      <w:r w:rsidR="006C5BD6">
        <w:t>razlučnog</w:t>
      </w:r>
      <w:proofErr w:type="spellEnd"/>
      <w:r w:rsidR="006C5BD6">
        <w:t xml:space="preserve"> vjerovnika i ne predsta</w:t>
      </w:r>
      <w:r w:rsidR="00BF095F">
        <w:t>vljaju raz</w:t>
      </w:r>
      <w:r w:rsidR="006C5BD6">
        <w:t>log za odgodu prodaje.</w:t>
      </w:r>
      <w:r w:rsidR="001E069F">
        <w:t xml:space="preserve"> Nadalje,  odredbom  čl. 11.st 6. SZ-a propisano je da </w:t>
      </w:r>
      <w:r w:rsidR="00BF095F">
        <w:t xml:space="preserve">se </w:t>
      </w:r>
      <w:r w:rsidR="001E069F">
        <w:t>prijedlozi, izjave i prigovo</w:t>
      </w:r>
      <w:r w:rsidR="00322E37">
        <w:t>ri</w:t>
      </w:r>
      <w:r w:rsidR="001E069F">
        <w:t xml:space="preserve"> ne mogu davati ako se propusti rok odnosno izostane s ročišta na kojem ih je trebalo dati  ili podnijeti, pa je i prijedlog</w:t>
      </w:r>
      <w:r w:rsidR="00BF095F">
        <w:t xml:space="preserve"> </w:t>
      </w:r>
      <w:proofErr w:type="spellStart"/>
      <w:r w:rsidR="00BF095F">
        <w:t>razlučnog</w:t>
      </w:r>
      <w:proofErr w:type="spellEnd"/>
      <w:r w:rsidR="00BF095F">
        <w:t xml:space="preserve"> vjerovnika </w:t>
      </w:r>
      <w:r w:rsidR="001E069F">
        <w:t xml:space="preserve"> za provođenje novog vještače</w:t>
      </w:r>
      <w:r w:rsidR="00BF095F">
        <w:t>nja radi utvr</w:t>
      </w:r>
      <w:r w:rsidR="001E069F">
        <w:t>đenja vrijednosti n</w:t>
      </w:r>
      <w:r w:rsidR="00BF095F">
        <w:t xml:space="preserve">ekretnina </w:t>
      </w:r>
      <w:proofErr w:type="spellStart"/>
      <w:r w:rsidR="001E069F">
        <w:t>razlučni</w:t>
      </w:r>
      <w:proofErr w:type="spellEnd"/>
      <w:r w:rsidR="001E069F">
        <w:t xml:space="preserve"> vjerovnik  trebao dati </w:t>
      </w:r>
      <w:r w:rsidR="00BF095F">
        <w:t xml:space="preserve"> najkasnije </w:t>
      </w:r>
      <w:r w:rsidR="001E069F">
        <w:t>na ročištu za utvrđenje vrijednosti nekretnina</w:t>
      </w:r>
      <w:r w:rsidR="00BF095F">
        <w:t xml:space="preserve"> na koje</w:t>
      </w:r>
      <w:r w:rsidR="001E069F">
        <w:t xml:space="preserve"> nije pristupio, iako je o istom bio uredno obaviješten.  </w:t>
      </w:r>
    </w:p>
    <w:p w:rsidRDefault="004D306D" w:rsidP="000A45BA" w:rsidR="004D306D">
      <w:pPr>
        <w:jc w:val="both"/>
      </w:pPr>
    </w:p>
    <w:p w:rsidRDefault="004D306D" w:rsidP="004D306D" w:rsidR="004D306D">
      <w:pPr>
        <w:jc w:val="right"/>
      </w:pPr>
      <w:r w:rsidRPr="004D306D">
        <w:rPr>
          <w:b/>
        </w:rPr>
        <w:t>Broj: 7/St-130/2016-60</w:t>
      </w:r>
    </w:p>
    <w:p w:rsidRDefault="004D306D" w:rsidP="000A45BA" w:rsidR="004D306D">
      <w:pPr>
        <w:jc w:val="both"/>
      </w:pPr>
    </w:p>
    <w:p w:rsidRDefault="00072FEF" w:rsidP="004558B7" w:rsidR="00072FEF">
      <w:pPr>
        <w:jc w:val="both"/>
      </w:pPr>
      <w:r>
        <w:tab/>
      </w:r>
      <w:r>
        <w:tab/>
        <w:t xml:space="preserve">Stoga je valjalo prijedlog odbiti kao </w:t>
      </w:r>
      <w:r w:rsidR="00776D2C">
        <w:t xml:space="preserve">neosnovan </w:t>
      </w:r>
      <w:r w:rsidR="001E069F">
        <w:t>uz poziv na odredbe</w:t>
      </w:r>
      <w:r>
        <w:t xml:space="preserve"> čl.11 st.2</w:t>
      </w:r>
      <w:r w:rsidR="001E069F">
        <w:t>. i 6.  i čl. 247. SZ-a.</w:t>
      </w:r>
    </w:p>
    <w:p w:rsidRDefault="00E86781" w:rsidP="00D20727" w:rsidR="00E86781">
      <w:pPr>
        <w:jc w:val="center"/>
      </w:pPr>
    </w:p>
    <w:p w:rsidRDefault="00D20727" w:rsidP="006C5BD6" w:rsidR="00D20727">
      <w:pPr>
        <w:jc w:val="both"/>
      </w:pPr>
    </w:p>
    <w:p w:rsidRDefault="00D20727" w:rsidP="00D20727" w:rsidR="00D20727">
      <w:pPr>
        <w:ind w:firstLine="1440"/>
        <w:jc w:val="both"/>
      </w:pPr>
    </w:p>
    <w:p w:rsidRDefault="00711EA5" w:rsidP="00D20727" w:rsidR="00D20727">
      <w:pPr>
        <w:ind w:firstLine="708" w:left="708"/>
        <w:jc w:val="both"/>
      </w:pPr>
      <w:r>
        <w:t>U Slavonskom Brodu, 26</w:t>
      </w:r>
      <w:r w:rsidR="00D20727">
        <w:t xml:space="preserve">. </w:t>
      </w:r>
      <w:r>
        <w:t>svibnja</w:t>
      </w:r>
      <w:r w:rsidR="00D20727">
        <w:t xml:space="preserve"> 2017. godine</w:t>
      </w:r>
    </w:p>
    <w:p w:rsidRDefault="00D20727" w:rsidP="00D20727" w:rsidR="00D20727">
      <w:pPr>
        <w:ind w:firstLine="708" w:left="708"/>
        <w:jc w:val="both"/>
      </w:pPr>
    </w:p>
    <w:p w:rsidRDefault="00D20727" w:rsidP="00D20727" w:rsidR="00D20727">
      <w:pPr>
        <w:jc w:val="both"/>
      </w:pPr>
    </w:p>
    <w:p w:rsidRDefault="00D20727" w:rsidP="00D20727" w:rsidR="00D20727">
      <w:pPr>
        <w:jc w:val="both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  <w:t xml:space="preserve">                         Sutkinja</w:t>
      </w:r>
    </w:p>
    <w:p w:rsidRDefault="00D20727" w:rsidP="00D20727" w:rsidR="00D20727">
      <w:pPr>
        <w:jc w:val="both"/>
      </w:pPr>
      <w:r>
        <w:t xml:space="preserve">                                                                                                        Mirna Vujčić </w:t>
      </w:r>
    </w:p>
    <w:p w:rsidRDefault="00D20727" w:rsidP="00D20727" w:rsidR="00D20727">
      <w:pPr>
        <w:jc w:val="both"/>
      </w:pPr>
      <w:r>
        <w:t xml:space="preserve">                                                                             </w:t>
      </w:r>
    </w:p>
    <w:p w:rsidRDefault="00D20727" w:rsidP="00D20727" w:rsidR="00D20727">
      <w:pPr>
        <w:jc w:val="both"/>
      </w:pPr>
      <w:r>
        <w:t xml:space="preserve">                                                                               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                     </w:t>
      </w:r>
    </w:p>
    <w:p w:rsidRDefault="00FD40A3" w:rsidP="00FD40A3" w:rsidR="00FD40A3" w:rsidRPr="00FD40A3">
      <w:pPr>
        <w:jc w:val="both"/>
        <w:rPr>
          <w:sz w:val="18"/>
          <w:szCs w:val="18"/>
        </w:rPr>
      </w:pPr>
      <w:r w:rsidRPr="00FD40A3">
        <w:rPr>
          <w:sz w:val="18"/>
          <w:szCs w:val="18"/>
        </w:rPr>
        <w:t>Protiv ovog rješenja dopuštena je žalba u roku od osam dana</w:t>
      </w:r>
    </w:p>
    <w:p w:rsidRDefault="00FD40A3" w:rsidP="00FD40A3" w:rsidR="00FD40A3" w:rsidRPr="00FD40A3">
      <w:pPr>
        <w:jc w:val="both"/>
        <w:rPr>
          <w:sz w:val="18"/>
          <w:szCs w:val="18"/>
        </w:rPr>
      </w:pPr>
      <w:r w:rsidRPr="00FD40A3">
        <w:rPr>
          <w:sz w:val="18"/>
          <w:szCs w:val="18"/>
        </w:rPr>
        <w:t xml:space="preserve"> po isteku osmog dana od dana objave rješenja na mrežnoj stranici</w:t>
      </w:r>
    </w:p>
    <w:p w:rsidRDefault="00FD40A3" w:rsidP="00D20727" w:rsidR="00FD40A3">
      <w:pPr>
        <w:jc w:val="both"/>
        <w:rPr>
          <w:sz w:val="18"/>
          <w:szCs w:val="18"/>
        </w:rPr>
      </w:pPr>
      <w:r w:rsidRPr="00FD40A3">
        <w:rPr>
          <w:sz w:val="18"/>
          <w:szCs w:val="18"/>
        </w:rPr>
        <w:t xml:space="preserve"> e-Oglasna ploča sudova. Žalba se podnosi  Visokom trgovačkom sudu u Zagrebu</w:t>
      </w:r>
    </w:p>
    <w:p w:rsidRDefault="00FD40A3" w:rsidP="00D20727" w:rsidR="00D20727">
      <w:pPr>
        <w:jc w:val="both"/>
      </w:pPr>
      <w:r w:rsidRPr="00FD40A3">
        <w:rPr>
          <w:sz w:val="18"/>
          <w:szCs w:val="18"/>
        </w:rPr>
        <w:t xml:space="preserve">  putem ovoga suda  u tri  primjerka</w:t>
      </w:r>
      <w:r w:rsidR="00D20727" w:rsidRPr="007D3C1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="009572E0" w:rsidRPr="007D3C18">
        <w:rPr>
          <w:sz w:val="18"/>
          <w:szCs w:val="18"/>
        </w:rPr>
        <w:t>Žalba ne</w:t>
      </w:r>
      <w:r w:rsidR="00012918" w:rsidRPr="007D3C18">
        <w:rPr>
          <w:sz w:val="18"/>
          <w:szCs w:val="18"/>
        </w:rPr>
        <w:t xml:space="preserve"> odgađa </w:t>
      </w:r>
      <w:r w:rsidR="009572E0" w:rsidRPr="007D3C18">
        <w:rPr>
          <w:sz w:val="18"/>
          <w:szCs w:val="18"/>
        </w:rPr>
        <w:t xml:space="preserve"> </w:t>
      </w:r>
      <w:r w:rsidR="0095741D" w:rsidRPr="007D3C18">
        <w:rPr>
          <w:sz w:val="18"/>
          <w:szCs w:val="18"/>
        </w:rPr>
        <w:t>provedbu rješenja</w:t>
      </w:r>
      <w:r w:rsidR="0095741D">
        <w:t>.</w:t>
      </w:r>
    </w:p>
    <w:p w:rsidRDefault="00D20727" w:rsidP="00D20727" w:rsidR="00D20727">
      <w:pPr>
        <w:jc w:val="both"/>
      </w:pP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>1. Rješenje nepravomoćno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>2. Dostaviti: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e-Oglasna ploča sudova 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Stečajnom upravitelju </w:t>
      </w:r>
    </w:p>
    <w:p w:rsidRDefault="003D079C" w:rsidP="00D20727" w:rsidR="003D079C">
      <w:pPr>
        <w:jc w:val="both"/>
        <w:rPr>
          <w:sz w:val="20"/>
          <w:szCs w:val="20"/>
        </w:rPr>
      </w:pPr>
      <w:r>
        <w:rPr>
          <w:sz w:val="20"/>
          <w:szCs w:val="20"/>
        </w:rPr>
        <w:t>- Financijskoj agenciji - izravno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Razlučnom</w:t>
      </w:r>
      <w:proofErr w:type="spellEnd"/>
      <w:r>
        <w:rPr>
          <w:sz w:val="20"/>
          <w:szCs w:val="20"/>
        </w:rPr>
        <w:t xml:space="preserve"> vjerovniku: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072FEF">
        <w:rPr>
          <w:sz w:val="20"/>
          <w:szCs w:val="20"/>
        </w:rPr>
        <w:t>H-ABDUCO</w:t>
      </w:r>
      <w:r>
        <w:rPr>
          <w:sz w:val="20"/>
          <w:szCs w:val="20"/>
        </w:rPr>
        <w:t xml:space="preserve">, </w:t>
      </w:r>
    </w:p>
    <w:p w:rsidRDefault="00D20727" w:rsidP="00D20727" w:rsidR="00D20727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15 dana</w:t>
      </w:r>
    </w:p>
    <w:p w:rsidRDefault="00D20727" w:rsidP="00D20727" w:rsidR="00D20727"/>
    <w:p w:rsidRDefault="00DB052E" w:rsidP="00D20727" w:rsidR="00DB052E" w:rsidRPr="00D20727"/>
    <w:sectPr w:rsidR="00DB052E" w:rsidRPr="00D20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D08C8"/>
    <w:multiLevelType w:val="hybridMultilevel"/>
    <w:tmpl w:val="17489CC0"/>
    <w:lvl w:tplc="041A0003" w:ilvl="0">
      <w:start w:val="1"/>
      <w:numFmt w:val="bullet"/>
      <w:lvlText w:val="o"/>
      <w:lvlJc w:val="left"/>
      <w:pPr>
        <w:ind w:hanging="360" w:left="213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27"/>
    <w:rsid w:val="00012918"/>
    <w:rsid w:val="000629EB"/>
    <w:rsid w:val="00072FEF"/>
    <w:rsid w:val="000A2A06"/>
    <w:rsid w:val="000A45BA"/>
    <w:rsid w:val="000F2ED9"/>
    <w:rsid w:val="00160167"/>
    <w:rsid w:val="00182EAA"/>
    <w:rsid w:val="001C0C39"/>
    <w:rsid w:val="001D1AB4"/>
    <w:rsid w:val="001D5289"/>
    <w:rsid w:val="001E069F"/>
    <w:rsid w:val="00322E37"/>
    <w:rsid w:val="003D079C"/>
    <w:rsid w:val="004558B7"/>
    <w:rsid w:val="004D306D"/>
    <w:rsid w:val="00501C3A"/>
    <w:rsid w:val="00502449"/>
    <w:rsid w:val="0052067D"/>
    <w:rsid w:val="005A6AA3"/>
    <w:rsid w:val="005B4D75"/>
    <w:rsid w:val="006C5BD6"/>
    <w:rsid w:val="00711EA5"/>
    <w:rsid w:val="00776D2C"/>
    <w:rsid w:val="007D3C18"/>
    <w:rsid w:val="00893071"/>
    <w:rsid w:val="009026C6"/>
    <w:rsid w:val="009060DB"/>
    <w:rsid w:val="009572E0"/>
    <w:rsid w:val="0095741D"/>
    <w:rsid w:val="00977858"/>
    <w:rsid w:val="009C2632"/>
    <w:rsid w:val="00A73A74"/>
    <w:rsid w:val="00AA16E3"/>
    <w:rsid w:val="00B1326B"/>
    <w:rsid w:val="00B70C39"/>
    <w:rsid w:val="00B718DF"/>
    <w:rsid w:val="00BF095F"/>
    <w:rsid w:val="00BF315D"/>
    <w:rsid w:val="00C14B12"/>
    <w:rsid w:val="00C83880"/>
    <w:rsid w:val="00D05B51"/>
    <w:rsid w:val="00D20727"/>
    <w:rsid w:val="00DB052E"/>
    <w:rsid w:val="00E569DB"/>
    <w:rsid w:val="00E86781"/>
    <w:rsid w:val="00EC5A81"/>
    <w:rsid w:val="00ED6F86"/>
    <w:rsid w:val="00EE43EE"/>
    <w:rsid w:val="00F825F1"/>
    <w:rsid w:val="00FD256D"/>
    <w:rsid w:val="00FD40A3"/>
    <w:rsid w:val="00FD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7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07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72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A45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7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07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72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A45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94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kal.  23.  1.</izvorni_sadrzaj>
    <derivirana_varijabla naziv="DomainObject.Predmet.Opis_1">kal.  23. 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POSLANA VISOKOM TRGOVAČKOM SUDU   s</izvorni_sadrzaj>
    <derivirana_varijabla naziv="DomainObject.Predmet.PrimjedbaSuca_1">PRESLIKA DIJELA SPISA POSLANA VISOKOM TRGOVAČKOM SUDU   s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1047</properties:Words>
  <properties:Characters>6077</properties:Characters>
  <properties:Lines>128</properties:Lines>
  <properties:Paragraphs>44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2017-05-26T09:41:00Z</dcterms:created>
  <dc:creator>wsadmin</dc:creator>
  <cp:lastModifiedBy>wsadmin</cp:lastModifiedBy>
  <cp:lastPrinted>2017-05-26T09:58:00Z</cp:lastPrinted>
  <dcterms:modified xmlns:xsi="http://www.w3.org/2001/XMLSchema-instance" xsi:type="dcterms:W3CDTF">2017-05-26T10:03:00Z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