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5eddd" w14:paraId="f95eddd" w:rsidRDefault="005449D4" w:rsidP="005449D4" w:rsidR="005449D4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767</w:t>
      </w:r>
      <w:r>
        <w:rPr>
          <w:szCs w:val="24"/>
        </w:rPr>
        <w:t>/2015-6</w:t>
      </w:r>
    </w:p>
    <w:p w:rsidRDefault="005449D4" w:rsidP="005449D4" w:rsidR="005449D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5449D4" w:rsidP="005449D4" w:rsidR="005449D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5449D4" w:rsidP="005449D4" w:rsidR="005449D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5449D4" w:rsidP="005449D4" w:rsidR="005449D4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5449D4" w:rsidP="005449D4" w:rsidR="005449D4">
      <w:pPr>
        <w:rPr>
          <w:szCs w:val="24"/>
        </w:rPr>
      </w:pPr>
    </w:p>
    <w:p w:rsidRDefault="005449D4" w:rsidP="005449D4" w:rsidR="005449D4">
      <w:pPr>
        <w:rPr>
          <w:szCs w:val="24"/>
        </w:rPr>
      </w:pPr>
    </w:p>
    <w:p w:rsidRDefault="005449D4" w:rsidP="005449D4" w:rsidR="005449D4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5449D4" w:rsidP="005449D4" w:rsidR="005449D4">
      <w:pPr>
        <w:rPr>
          <w:szCs w:val="24"/>
        </w:rPr>
      </w:pPr>
    </w:p>
    <w:p w:rsidRDefault="005449D4" w:rsidP="005449D4" w:rsidR="005449D4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5449D4" w:rsidP="005449D4" w:rsidR="005449D4">
      <w:pPr>
        <w:rPr>
          <w:szCs w:val="24"/>
        </w:rPr>
      </w:pPr>
    </w:p>
    <w:p w:rsidRDefault="005449D4" w:rsidP="005449D4" w:rsidR="005449D4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>SOLAR JET društvo s ograničenom odgovornošću za trgovinu i graditeljstvo, Čakovec, Dr. Ivana Novaka 38, OIB: 14459144652, MBS: 070093511</w:t>
      </w:r>
      <w:r>
        <w:t>, dana 30. prosinca 2015. godine</w:t>
      </w:r>
    </w:p>
    <w:p w:rsidRDefault="005449D4" w:rsidP="005449D4" w:rsidR="005449D4">
      <w:pPr>
        <w:jc w:val="both"/>
      </w:pPr>
    </w:p>
    <w:p w:rsidRDefault="005449D4" w:rsidP="005449D4" w:rsidR="005449D4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5449D4" w:rsidP="005449D4" w:rsidR="005449D4">
      <w:pPr>
        <w:rPr>
          <w:szCs w:val="24"/>
        </w:rPr>
      </w:pPr>
    </w:p>
    <w:p w:rsidRDefault="005449D4" w:rsidP="005449D4" w:rsidR="005449D4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SOLAR JET društvo s ograničenom odgovornošću za trgovinu i graditeljstvo, Čakovec, Dr. Ivana Novaka 38, OIB: 14459144652, MBS: 070093511</w:t>
      </w:r>
      <w:r>
        <w:rPr>
          <w:szCs w:val="24"/>
        </w:rPr>
        <w:t xml:space="preserve">, s danom 30. prosinca 2015. u </w:t>
      </w:r>
      <w:r>
        <w:rPr>
          <w:szCs w:val="24"/>
        </w:rPr>
        <w:t>10</w:t>
      </w:r>
      <w:r>
        <w:rPr>
          <w:szCs w:val="24"/>
        </w:rPr>
        <w:t>,</w:t>
      </w:r>
      <w:r>
        <w:rPr>
          <w:szCs w:val="24"/>
        </w:rPr>
        <w:t>45</w:t>
      </w:r>
      <w:r>
        <w:rPr>
          <w:szCs w:val="24"/>
        </w:rPr>
        <w:t xml:space="preserve"> sati.</w:t>
      </w:r>
    </w:p>
    <w:p w:rsidRDefault="005449D4" w:rsidP="005449D4" w:rsidR="005449D4">
      <w:pPr>
        <w:jc w:val="both"/>
        <w:rPr>
          <w:szCs w:val="24"/>
        </w:rPr>
      </w:pPr>
    </w:p>
    <w:p w:rsidRDefault="005449D4" w:rsidP="005449D4" w:rsidR="005449D4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SOLAR JET društvo s ograničenom odgovornošću za trgovinu i graditeljstvo, Čakovec, Dr. Ivana Novaka 38, OIB: 14459144652, MBS: 070093511.</w:t>
      </w:r>
    </w:p>
    <w:p w:rsidRDefault="005449D4" w:rsidP="005449D4" w:rsidR="005449D4">
      <w:pPr>
        <w:jc w:val="both"/>
      </w:pPr>
    </w:p>
    <w:p w:rsidRDefault="005449D4" w:rsidP="005449D4" w:rsidR="005449D4">
      <w:pPr>
        <w:jc w:val="both"/>
      </w:pPr>
      <w:r>
        <w:tab/>
        <w:t xml:space="preserve">III Za stečajnog upravitelja imenuje se </w:t>
      </w:r>
      <w:r>
        <w:t xml:space="preserve">Hrvoje </w:t>
      </w:r>
      <w:proofErr w:type="spellStart"/>
      <w:r>
        <w:t>Kraljičković</w:t>
      </w:r>
      <w:proofErr w:type="spellEnd"/>
      <w:r>
        <w:t>, OIB: 63875916042, Trg hrvatskih velikana 4, Zagreb.</w:t>
      </w:r>
    </w:p>
    <w:p w:rsidRDefault="005449D4" w:rsidP="005449D4" w:rsidR="005449D4">
      <w:pPr>
        <w:jc w:val="both"/>
        <w:rPr>
          <w:color w:val="FF0000"/>
        </w:rPr>
      </w:pPr>
    </w:p>
    <w:p w:rsidRDefault="005449D4" w:rsidP="005449D4" w:rsidR="005449D4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5449D4" w:rsidP="005449D4" w:rsidR="005449D4">
      <w:pPr>
        <w:jc w:val="both"/>
        <w:rPr>
          <w:szCs w:val="24"/>
        </w:rPr>
      </w:pPr>
    </w:p>
    <w:p w:rsidRDefault="005449D4" w:rsidP="005449D4" w:rsidR="005449D4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SOLAR JET društvo s ograničenom odgovornošću za trgovinu i graditeljstvo, Čakovec, Dr. Ivana Novaka 38, OIB: 14459144652, MBS: 070093511</w:t>
      </w:r>
      <w:r>
        <w:rPr>
          <w:szCs w:val="24"/>
        </w:rPr>
        <w:t>, bit će brisan iz sudskog registra.</w:t>
      </w:r>
    </w:p>
    <w:p w:rsidRDefault="005449D4" w:rsidP="005449D4" w:rsidR="005449D4">
      <w:pPr>
        <w:rPr>
          <w:szCs w:val="24"/>
        </w:rPr>
      </w:pPr>
    </w:p>
    <w:p w:rsidRDefault="005449D4" w:rsidP="005449D4" w:rsidR="005449D4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5449D4" w:rsidP="005449D4" w:rsidR="005449D4">
      <w:pPr>
        <w:rPr>
          <w:szCs w:val="24"/>
        </w:rPr>
      </w:pPr>
    </w:p>
    <w:p w:rsidRDefault="005449D4" w:rsidP="005449D4" w:rsidR="005449D4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10</w:t>
      </w:r>
      <w:r>
        <w:rPr>
          <w:szCs w:val="24"/>
        </w:rPr>
        <w:t xml:space="preserve">. </w:t>
      </w:r>
      <w:r>
        <w:rPr>
          <w:szCs w:val="24"/>
        </w:rPr>
        <w:t xml:space="preserve">studenog </w:t>
      </w:r>
      <w:r>
        <w:rPr>
          <w:szCs w:val="24"/>
        </w:rPr>
        <w:t xml:space="preserve">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</w:t>
      </w:r>
      <w:r>
        <w:rPr>
          <w:szCs w:val="24"/>
        </w:rPr>
        <w:lastRenderedPageBreak/>
        <w:t>pozvao vjerovnike da najkasnije u roku od četrdeset pet dana od objave oglasa predlože otvaranje stečajnoga postupka.</w:t>
      </w:r>
    </w:p>
    <w:p w:rsidRDefault="005449D4" w:rsidP="005449D4" w:rsidR="005449D4">
      <w:pPr>
        <w:rPr>
          <w:szCs w:val="24"/>
        </w:rPr>
      </w:pPr>
    </w:p>
    <w:p w:rsidRDefault="005449D4" w:rsidP="005449D4" w:rsidR="005449D4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5449D4" w:rsidP="005449D4" w:rsidR="005449D4">
      <w:pPr>
        <w:rPr>
          <w:szCs w:val="24"/>
        </w:rPr>
      </w:pPr>
    </w:p>
    <w:p w:rsidRDefault="005449D4" w:rsidP="005449D4" w:rsidR="005449D4">
      <w:pPr>
        <w:rPr>
          <w:szCs w:val="24"/>
        </w:rPr>
      </w:pPr>
    </w:p>
    <w:p w:rsidRDefault="005449D4" w:rsidP="005449D4" w:rsidR="005449D4">
      <w:pPr>
        <w:jc w:val="center"/>
        <w:rPr>
          <w:szCs w:val="24"/>
        </w:rPr>
      </w:pPr>
      <w:r>
        <w:rPr>
          <w:szCs w:val="24"/>
        </w:rPr>
        <w:t>U Varaždinu, 30. prosinca 2015.</w:t>
      </w:r>
    </w:p>
    <w:p w:rsidRDefault="005449D4" w:rsidP="005449D4" w:rsidR="005449D4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5449D4" w:rsidP="005449D4" w:rsidR="005449D4">
      <w:pPr>
        <w:rPr>
          <w:szCs w:val="24"/>
        </w:rPr>
      </w:pPr>
      <w:r>
        <w:rPr>
          <w:szCs w:val="24"/>
        </w:rPr>
        <w:t xml:space="preserve">     </w:t>
      </w:r>
    </w:p>
    <w:p w:rsidRDefault="005449D4" w:rsidP="005449D4" w:rsidR="005449D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5449D4" w:rsidP="005449D4" w:rsidR="005449D4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5449D4" w:rsidP="005449D4" w:rsidR="005449D4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5449D4" w:rsidP="005449D4" w:rsidR="005449D4">
      <w:pPr>
        <w:rPr>
          <w:szCs w:val="24"/>
        </w:rPr>
      </w:pPr>
    </w:p>
    <w:p w:rsidRDefault="005449D4" w:rsidP="005449D4" w:rsidR="005449D4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5449D4" w:rsidP="005449D4" w:rsidR="005449D4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5449D4" w:rsidP="005449D4" w:rsidR="005449D4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5449D4" w:rsidP="005449D4" w:rsidR="005449D4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449D4" w:rsidP="005449D4" w:rsidR="005449D4">
      <w:pPr>
        <w:rPr>
          <w:szCs w:val="24"/>
        </w:rPr>
      </w:pPr>
    </w:p>
    <w:p w:rsidRDefault="005449D4" w:rsidP="005449D4" w:rsidR="005449D4">
      <w:pPr>
        <w:rPr>
          <w:szCs w:val="24"/>
        </w:rPr>
      </w:pPr>
    </w:p>
    <w:p w:rsidRDefault="005449D4" w:rsidP="005449D4" w:rsidR="005449D4">
      <w:pPr>
        <w:rPr>
          <w:szCs w:val="24"/>
        </w:rPr>
      </w:pPr>
      <w:r>
        <w:rPr>
          <w:szCs w:val="24"/>
        </w:rPr>
        <w:t>DNA:</w:t>
      </w:r>
    </w:p>
    <w:p w:rsidRDefault="005449D4" w:rsidP="005449D4" w:rsidR="005449D4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5449D4" w:rsidP="005449D4" w:rsidR="005449D4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5449D4" w:rsidP="005449D4" w:rsidR="005449D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SOLAR JET društvo s ograničenom odgovornošću za trgovinu i graditeljstvo, Čakovec, Dr. Ivana Novaka 38, OIB: 14459144652, MBS: 070093511</w:t>
      </w:r>
    </w:p>
    <w:p w:rsidRDefault="005449D4" w:rsidP="005449D4" w:rsidR="005449D4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proofErr w:type="spellStart"/>
      <w:r>
        <w:t>Sebastijan</w:t>
      </w:r>
      <w:proofErr w:type="spellEnd"/>
      <w:r>
        <w:t xml:space="preserve"> </w:t>
      </w:r>
      <w:proofErr w:type="spellStart"/>
      <w:r>
        <w:t>Solar</w:t>
      </w:r>
      <w:proofErr w:type="spellEnd"/>
      <w:r>
        <w:t xml:space="preserve">, OIB: 31032970641, Čakovec, Koce </w:t>
      </w:r>
      <w:proofErr w:type="spellStart"/>
      <w:r>
        <w:t>Racina</w:t>
      </w:r>
      <w:proofErr w:type="spellEnd"/>
      <w:r>
        <w:t xml:space="preserve"> 1/7</w:t>
      </w:r>
    </w:p>
    <w:p w:rsidRDefault="005449D4" w:rsidP="005449D4" w:rsidR="005449D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5449D4" w:rsidP="005449D4" w:rsidR="005449D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</w:t>
      </w:r>
    </w:p>
    <w:p w:rsidRDefault="005449D4" w:rsidP="005449D4" w:rsidR="005449D4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Hrvoje </w:t>
      </w:r>
      <w:proofErr w:type="spellStart"/>
      <w:r>
        <w:t>Kraljičković</w:t>
      </w:r>
      <w:proofErr w:type="spellEnd"/>
      <w:r>
        <w:t>, Zagreb, Trg hrvatskih velikana 4</w:t>
      </w:r>
    </w:p>
    <w:p w:rsidRDefault="005449D4" w:rsidP="005449D4" w:rsidR="005449D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5449D4" w:rsidP="005449D4" w:rsidR="005449D4">
      <w:pPr>
        <w:rPr>
          <w:szCs w:val="24"/>
        </w:rPr>
      </w:pPr>
    </w:p>
    <w:p w:rsidRDefault="005449D4" w:rsidP="005449D4" w:rsidR="005449D4">
      <w:pPr>
        <w:rPr>
          <w:szCs w:val="24"/>
        </w:rPr>
      </w:pPr>
    </w:p>
    <w:p w:rsidRDefault="005449D4" w:rsidP="005449D4" w:rsidR="005449D4">
      <w:pPr>
        <w:rPr>
          <w:szCs w:val="24"/>
        </w:rPr>
      </w:pPr>
    </w:p>
    <w:p w:rsidRDefault="005449D4" w:rsidP="005449D4" w:rsidR="005449D4">
      <w:pPr>
        <w:rPr>
          <w:szCs w:val="24"/>
        </w:rPr>
      </w:pPr>
    </w:p>
    <w:p w:rsidRDefault="005449D4" w:rsidP="005449D4" w:rsidR="005449D4">
      <w:pPr>
        <w:rPr>
          <w:szCs w:val="24"/>
        </w:rPr>
      </w:pPr>
    </w:p>
    <w:p w:rsidRDefault="00DA0242" w:rsidP="005449D4" w:rsidR="00DA0242" w:rsidRPr="005449D4"/>
    <w:sectPr w:rsidSect="00EB0D4C" w:rsidR="00DA0242" w:rsidRPr="005449D4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9D4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449D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449D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4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St-767/2015-6</izvorni_sadrzaj>
    <derivirana_varijabla naziv="DomainObject.Oznaka_1">St-767/2015-6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St-767/2015</izvorni_sadrzaj>
    <derivirana_varijabla naziv="DomainObject.Predmet.OznakaBroj_1">St-767/2015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 JET društvo s ograničenom odgovornošću za trgovinu i graditeljstvo</izvorni_sadrzaj>
    <derivirana_varijabla naziv="DomainObject.Predmet.ProtustrankaFormated_1">  SOLAR JET društvo s ograničenom odgovornošću za trgovinu i graditeljstvo</derivirana_varijabla>
  </DomainObject.Predmet.ProtustrankaFormated>
  <DomainObject.Predmet.ProtustrankaFormatedOIB>
    <izvorni_sadrzaj>  SOLAR JET društvo s ograničenom odgovornošću za trgovinu i graditeljstvo, OIB 14459144652</izvorni_sadrzaj>
    <derivirana_varijabla naziv="DomainObject.Predmet.ProtustrankaFormatedOIB_1">  SOLAR JET društvo s ograničenom odgovornošću za trgovinu i graditeljstvo, OIB 14459144652</derivirana_varijabla>
  </DomainObject.Predmet.ProtustrankaFormatedOIB>
  <DomainObject.Predmet.ProtustrankaFormatedWithAdress>
    <izvorni_sadrzaj> SOLAR JET društvo s ograničenom odgovornošću za trgovinu i graditeljstvo, Dr. Ivana Novaka 38, 40000 Čakovec</izvorni_sadrzaj>
    <derivirana_varijabla naziv="DomainObject.Predmet.ProtustrankaFormatedWithAdress_1"> SOLAR JET društvo s ograničenom odgovornošću za trgovinu i graditeljstvo, Dr. Ivana Novaka 38, 40000 Čakovec</derivirana_varijabla>
  </DomainObject.Predmet.ProtustrankaFormatedWithAdress>
  <DomainObject.Predmet.ProtustrankaFormatedWithAdressOIB>
    <izvorni_sadrzaj> SOLAR JET društvo s ograničenom odgovornošću za trgovinu i graditeljstvo, OIB 14459144652, Dr. Ivana Novaka 38, 40000 Čakovec</izvorni_sadrzaj>
    <derivirana_varijabla naziv="DomainObject.Predmet.ProtustrankaFormatedWithAdressOIB_1"> SOLAR JET društvo s ograničenom odgovornošću za trgovinu i graditeljstvo, OIB 14459144652, Dr. Ivana Novaka 38, 40000 Čakovec</derivirana_varijabla>
  </DomainObject.Predmet.ProtustrankaFormatedWithAdressOIB>
  <DomainObject.Predmet.ProtustrankaWithAdress>
    <izvorni_sadrzaj>SOLAR JET društvo s ograničenom odgovornošću za trgovinu i graditeljstvo Dr. Ivana Novaka 38, 40000 Čakovec</izvorni_sadrzaj>
    <derivirana_varijabla naziv="DomainObject.Predmet.ProtustrankaWithAdress_1">SOLAR JET društvo s ograničenom odgovornošću za trgovinu i graditeljstvo Dr. Ivana Novaka 38, 40000 Čakovec</derivirana_varijabla>
  </DomainObject.Predmet.ProtustrankaWithAdress>
  <DomainObject.Predmet.ProtustrankaWithAdressOIB>
    <izvorni_sadrzaj>SOLAR JET društvo s ograničenom odgovornošću za trgovinu i graditeljstvo, OIB 14459144652, Dr. Ivana Novaka 38, 40000 Čakovec</izvorni_sadrzaj>
    <derivirana_varijabla naziv="DomainObject.Predmet.ProtustrankaWithAdressOIB_1">SOLAR JET društvo s ograničenom odgovornošću za trgovinu i graditeljstvo, OIB 14459144652, Dr. Ivana Novaka 38, 40000 Čakovec</derivirana_varijabla>
  </DomainObject.Predmet.ProtustrankaWithAdressOIB>
  <DomainObject.Predmet.ProtustrankaNazivFormated>
    <izvorni_sadrzaj>SOLAR JET društvo s ograničenom odgovornošću za trgovinu i graditeljstvo</izvorni_sadrzaj>
    <derivirana_varijabla naziv="DomainObject.Predmet.ProtustrankaNazivFormated_1">SOLAR JET društvo s ograničenom odgovornošću za trgovinu i graditeljstvo</derivirana_varijabla>
  </DomainObject.Predmet.ProtustrankaNazivFormated>
  <DomainObject.Predmet.ProtustrankaNazivFormatedOIB>
    <izvorni_sadrzaj>SOLAR JET društvo s ograničenom odgovornošću za trgovinu i graditeljstvo, OIB 14459144652</izvorni_sadrzaj>
    <derivirana_varijabla naziv="DomainObject.Predmet.ProtustrankaNazivFormatedOIB_1">SOLAR JET društvo s ograničenom odgovornošću za trgovinu i graditeljstvo, OIB 14459144652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1032533.47</izvorni_sadrzaj>
    <derivirana_varijabla naziv="DomainObject.Predmet.TrenutnaVrijednost_1">1032533.47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SOLAR JET društvo s ograničenom odgovornošću za trgovinu i graditeljstvo</item>
    </izvorni_sadrzaj>
    <derivirana_varijabla naziv="DomainObject.Predmet.ProtuStrankaListFormated_1">
      <item>SOLAR JET društvo s ograničenom odgovornošću za trgovinu i graditeljstvo</item>
    </derivirana_varijabla>
  </DomainObject.Predmet.ProtuStrankaListFormated>
  <DomainObject.Predmet.ProtuStrankaListFormatedOIB>
    <izvorni_sadrzaj>
      <item>SOLAR JET društvo s ograničenom odgovornošću za trgovinu i graditeljstvo, OIB 14459144652</item>
    </izvorni_sadrzaj>
    <derivirana_varijabla naziv="DomainObject.Predmet.ProtuStrankaListFormatedOIB_1">
      <item>SOLAR JET društvo s ograničenom odgovornošću za trgovinu i graditeljstvo, OIB 14459144652</item>
    </derivirana_varijabla>
  </DomainObject.Predmet.ProtuStrankaListFormatedOIB>
  <DomainObject.Predmet.ProtuStrankaListFormatedWithAdress>
    <izvorni_sadrzaj>
      <item>SOLAR JET društvo s ograničenom odgovornošću za trgovinu i graditeljstvo, Dr. Ivana Novaka 38, 40000 Čakovec</item>
    </izvorni_sadrzaj>
    <derivirana_varijabla naziv="DomainObject.Predmet.ProtuStrankaListFormatedWithAdress_1">
      <item>SOLAR JET društvo s ograničenom odgovornošću za trgovinu i graditeljstvo, Dr. Ivana Novaka 38, 40000 Čakovec</item>
    </derivirana_varijabla>
  </DomainObject.Predmet.ProtuStrankaListFormatedWithAdress>
  <DomainObject.Predmet.ProtuStrankaListFormatedWithAdressOIB>
    <izvorni_sadrzaj>
      <item>SOLAR JET društvo s ograničenom odgovornošću za trgovinu i graditeljstvo, OIB 14459144652, Dr. Ivana Novaka 38, 40000 Čakovec</item>
    </izvorni_sadrzaj>
    <derivirana_varijabla naziv="DomainObject.Predmet.ProtuStrankaListFormatedWithAdressOIB_1">
      <item>SOLAR JET društvo s ograničenom odgovornošću za trgovinu i graditeljstvo, OIB 14459144652, Dr. Ivana Novaka 38, 40000 Čakovec</item>
    </derivirana_varijabla>
  </DomainObject.Predmet.ProtuStrankaListFormatedWithAdressOIB>
  <DomainObject.Predmet.ProtuStrankaListNazivFormated>
    <izvorni_sadrzaj>
      <item>SOLAR JET društvo s ograničenom odgovornošću za trgovinu i graditeljstvo</item>
    </izvorni_sadrzaj>
    <derivirana_varijabla naziv="DomainObject.Predmet.ProtuStrankaListNazivFormated_1">
      <item>SOLAR JET društvo s ograničenom odgovornošću za trgovinu i graditeljstvo</item>
    </derivirana_varijabla>
  </DomainObject.Predmet.ProtuStrankaListNazivFormated>
  <DomainObject.Predmet.ProtuStrankaListNazivFormatedOIB>
    <izvorni_sadrzaj>
      <item>SOLAR JET društvo s ograničenom odgovornošću za trgovinu i graditeljstvo, OIB 14459144652</item>
    </izvorni_sadrzaj>
    <derivirana_varijabla naziv="DomainObject.Predmet.ProtuStrankaListNazivFormatedOIB_1">
      <item>SOLAR JET društvo s ograničenom odgovornošću za trgovinu i graditeljstvo, OIB 14459144652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St-767/2015-6</izvorni_sadrzaj>
    <derivirana_varijabla naziv="DomainObject.PoslovniBrojDokumenta_1">St-767/2015-6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SOLAR JET društvo s ograničenom odgovornošću za trgovinu i graditeljstvo</izvorni_sadrzaj>
    <derivirana_varijabla naziv="DomainObject.Predmet.ProtustrankaIDrugi_1">SOLAR JET društvo s ograničenom odgovornošću za trgovinu i graditeljstvo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SOLAR JET društvo s ograničenom odgovornošću za trgovinu i graditeljstvo, OIB 14459144652, Dr. Ivana Novaka 38, 40000 Čakovec</izvorni_sadrzaj>
    <derivirana_varijabla naziv="DomainObject.Predmet.ProtustrankaIDrugiAdressOIB_1">SOLAR JET društvo s ograničenom odgovornošću za trgovinu i graditeljstvo, OIB 14459144652, Dr. Ivana Novaka 38,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SOLAR JET društvo s ograničenom odgovornošću za trgovinu i graditeljstvo</item>
      <item>E-oglasna ploča</item>
      <item>Sudski registar</item>
    </izvorni_sadrzaj>
    <derivirana_varijabla naziv="DomainObject.Predmet.SudioniciListNaziv_1">
      <item>Financijska agencija</item>
      <item>SOLAR JET društvo s ograničenom odgovornošću za trgovinu i graditeljstvo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SOLAR JET društvo s ograničenom odgovornošću za trgovinu i graditeljstvo, OIB 14459144652, Dr. Ivana Novaka 38,40000 Čakovec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SOLAR JET društvo s ograničenom odgovornošću za trgovinu i graditeljstvo, OIB 14459144652, Dr. Ivana Novaka 38,40000 Čakovec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412AD2-5B17-4EBB-847F-B84249BBB2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3104</properties:Characters>
  <properties:Lines>89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2015-12-30T09:40:00Z</cp:lastPrinted>
  <dcterms:modified xmlns:xsi="http://www.w3.org/2001/XMLSchema-instance" xsi:type="dcterms:W3CDTF">2015-12-30T09:40:00Z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St-767/2015-6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