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8b24" w14:paraId="9478b2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32F82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71917">
        <w:rPr>
          <w:rFonts w:hAnsi="Times New Roman" w:ascii="Times New Roman"/>
          <w:b/>
          <w:sz w:val="24"/>
          <w:szCs w:val="24"/>
        </w:rPr>
        <w:t>1852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B71917">
        <w:rPr>
          <w:rFonts w:hAnsi="Times New Roman" w:ascii="Times New Roman"/>
        </w:rPr>
        <w:t>1852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B71917" w:rsidRPr="00B71917">
        <w:t xml:space="preserve"> </w:t>
      </w:r>
      <w:proofErr w:type="spellStart"/>
      <w:r w:rsidR="00B71917" w:rsidRPr="00B71917">
        <w:rPr>
          <w:rFonts w:hAnsi="Times New Roman" w:ascii="Times New Roman"/>
        </w:rPr>
        <w:t>F.N</w:t>
      </w:r>
      <w:proofErr w:type="spellEnd"/>
      <w:r w:rsidR="00B71917" w:rsidRPr="00B71917">
        <w:rPr>
          <w:rFonts w:hAnsi="Times New Roman" w:ascii="Times New Roman"/>
        </w:rPr>
        <w:t>. - COMIS d.o.o. za trgovinu i usluge</w:t>
      </w:r>
      <w:r w:rsidR="004E1772">
        <w:t>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B71917" w:rsidRPr="00B71917">
        <w:rPr>
          <w:rFonts w:hAnsi="Times New Roman" w:ascii="Times New Roman"/>
        </w:rPr>
        <w:t>93648345388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171CD"/>
    <w:rsid w:val="004177CC"/>
    <w:rsid w:val="004313AC"/>
    <w:rsid w:val="00432F82"/>
    <w:rsid w:val="00446C9A"/>
    <w:rsid w:val="00472F64"/>
    <w:rsid w:val="004E1772"/>
    <w:rsid w:val="00517E91"/>
    <w:rsid w:val="00553AD7"/>
    <w:rsid w:val="005A4E46"/>
    <w:rsid w:val="006B2D3E"/>
    <w:rsid w:val="006B4BC7"/>
    <w:rsid w:val="00716ACC"/>
    <w:rsid w:val="007A5F0C"/>
    <w:rsid w:val="007F3C41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7C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7C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7C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7C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7C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7C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7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7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St-1852/2016-3</izvorni_sadrzaj>
    <derivirana_varijabla naziv="DomainObject.Oznaka_1">St-1852/2016-3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St-1852/2016</izvorni_sadrzaj>
    <derivirana_varijabla naziv="DomainObject.Predmet.OznakaBroj_1">St-1852/2016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 - COMIS d.o.o. za trgovinu i usluge</izvorni_sadrzaj>
    <derivirana_varijabla naziv="DomainObject.Predmet.ProtustrankaFormated_1">  F.N. - COMIS d.o.o. za trgovinu i usluge</derivirana_varijabla>
  </DomainObject.Predmet.ProtustrankaFormated>
  <DomainObject.Predmet.ProtustrankaFormatedOIB>
    <izvorni_sadrzaj>  F.N. - COMIS d.o.o. za trgovinu i usluge, OIB 93648345388</izvorni_sadrzaj>
    <derivirana_varijabla naziv="DomainObject.Predmet.ProtustrankaFormatedOIB_1">  F.N. - COMIS d.o.o. za trgovinu i usluge, OIB 93648345388</derivirana_varijabla>
  </DomainObject.Predmet.ProtustrankaFormatedOIB>
  <DomainObject.Predmet.ProtustrankaFormatedWithAdress>
    <izvorni_sadrzaj> F.N. - COMIS d.o.o. za trgovinu i usluge, Rapska 46 A, 10000 Zagreb</izvorni_sadrzaj>
    <derivirana_varijabla naziv="DomainObject.Predmet.ProtustrankaFormatedWithAdress_1"> F.N. - COMIS d.o.o. za trgovinu i usluge, Rapska 46 A, 10000 Zagreb</derivirana_varijabla>
  </DomainObject.Predmet.ProtustrankaFormatedWithAdress>
  <DomainObject.Predmet.ProtustrankaFormatedWithAdressOIB>
    <izvorni_sadrzaj> F.N. - COMIS d.o.o. za trgovinu i usluge, OIB 93648345388, Rapska 46 A, 10000 Zagreb</izvorni_sadrzaj>
    <derivirana_varijabla naziv="DomainObject.Predmet.ProtustrankaFormatedWithAdressOIB_1"> F.N. - COMIS d.o.o. za trgovinu i usluge, OIB 93648345388, Rapska 46 A, 10000 Zagreb</derivirana_varijabla>
  </DomainObject.Predmet.ProtustrankaFormatedWithAdressOIB>
  <DomainObject.Predmet.ProtustrankaWithAdress>
    <izvorni_sadrzaj>F.N. - COMIS d.o.o. za trgovinu i usluge Rapska 46 A, 10000 Zagreb</izvorni_sadrzaj>
    <derivirana_varijabla naziv="DomainObject.Predmet.ProtustrankaWithAdress_1">F.N. - COMIS d.o.o. za trgovinu i usluge Rapska 46 A, 10000 Zagreb</derivirana_varijabla>
  </DomainObject.Predmet.ProtustrankaWithAdress>
  <DomainObject.Predmet.ProtustrankaWithAdressOIB>
    <izvorni_sadrzaj>F.N. - COMIS d.o.o. za trgovinu i usluge, OIB 93648345388, Rapska 46 A, 10000 Zagreb</izvorni_sadrzaj>
    <derivirana_varijabla naziv="DomainObject.Predmet.ProtustrankaWithAdressOIB_1">F.N. - COMIS d.o.o. za trgovinu i usluge, OIB 93648345388, Rapska 46 A, 10000 Zagreb</derivirana_varijabla>
  </DomainObject.Predmet.ProtustrankaWithAdressOIB>
  <DomainObject.Predmet.ProtustrankaNazivFormated>
    <izvorni_sadrzaj>F.N. - COMIS d.o.o. za trgovinu i usluge</izvorni_sadrzaj>
    <derivirana_varijabla naziv="DomainObject.Predmet.ProtustrankaNazivFormated_1">F.N. - COMIS d.o.o. za trgovinu i usluge</derivirana_varijabla>
  </DomainObject.Predmet.ProtustrankaNazivFormated>
  <DomainObject.Predmet.ProtustrankaNazivFormatedOIB>
    <izvorni_sadrzaj>F.N. - COMIS d.o.o. za trgovinu i usluge, OIB 93648345388</izvorni_sadrzaj>
    <derivirana_varijabla naziv="DomainObject.Predmet.ProtustrankaNazivFormatedOIB_1">F.N. - COMIS d.o.o. za trgovinu i usluge, OIB 93648345388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 - COMIS d.o.o. za trgovinu i usluge</item>
    </izvorni_sadrzaj>
    <derivirana_varijabla naziv="DomainObject.Predmet.ProtuStrankaListFormated_1">
      <item>F.N. - COMIS d.o.o. za trgovinu i usluge</item>
    </derivirana_varijabla>
  </DomainObject.Predmet.ProtuStrankaListFormated>
  <DomainObject.Predmet.ProtuStrankaListFormatedOIB>
    <izvorni_sadrzaj>
      <item>F.N. - COMIS d.o.o. za trgovinu i usluge, OIB 93648345388</item>
    </izvorni_sadrzaj>
    <derivirana_varijabla naziv="DomainObject.Predmet.ProtuStrankaListFormatedOIB_1">
      <item>F.N. - COMIS d.o.o. za trgovinu i usluge, OIB 93648345388</item>
    </derivirana_varijabla>
  </DomainObject.Predmet.ProtuStrankaListFormatedOIB>
  <DomainObject.Predmet.ProtuStrankaListFormatedWithAdress>
    <izvorni_sadrzaj>
      <item>F.N. - COMIS d.o.o. za trgovinu i usluge, Rapska 46 A, 10000 Zagreb</item>
    </izvorni_sadrzaj>
    <derivirana_varijabla naziv="DomainObject.Predmet.ProtuStrankaListFormatedWithAdress_1">
      <item>F.N. - COMIS d.o.o. za trgovinu i usluge, Rapska 46 A, 10000 Zagreb</item>
    </derivirana_varijabla>
  </DomainObject.Predmet.ProtuStrankaListFormatedWithAdress>
  <DomainObject.Predmet.ProtuStrankaListFormatedWithAdressOIB>
    <izvorni_sadrzaj>
      <item>F.N. - COMIS d.o.o. za trgovinu i usluge, OIB 93648345388, Rapska 46 A, 10000 Zagreb</item>
    </izvorni_sadrzaj>
    <derivirana_varijabla naziv="DomainObject.Predmet.ProtuStrankaListFormatedWithAdressOIB_1">
      <item>F.N. - COMIS d.o.o. za trgovinu i usluge, OIB 93648345388, Rapska 46 A, 10000 Zagreb</item>
    </derivirana_varijabla>
  </DomainObject.Predmet.ProtuStrankaListFormatedWithAdressOIB>
  <DomainObject.Predmet.ProtuStrankaListNazivFormated>
    <izvorni_sadrzaj>
      <item>F.N. - COMIS d.o.o. za trgovinu i usluge</item>
    </izvorni_sadrzaj>
    <derivirana_varijabla naziv="DomainObject.Predmet.ProtuStrankaListNazivFormated_1">
      <item>F.N. - COMIS d.o.o. za trgovinu i usluge</item>
    </derivirana_varijabla>
  </DomainObject.Predmet.ProtuStrankaListNazivFormated>
  <DomainObject.Predmet.ProtuStrankaListNazivFormatedOIB>
    <izvorni_sadrzaj>
      <item>F.N. - COMIS d.o.o. za trgovinu i usluge, OIB 93648345388</item>
    </izvorni_sadrzaj>
    <derivirana_varijabla naziv="DomainObject.Predmet.ProtuStrankaListNazivFormatedOIB_1">
      <item>F.N. - COMIS d.o.o. za trgovinu i usluge, OIB 93648345388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St-1852/2016-3</izvorni_sadrzaj>
    <derivirana_varijabla naziv="DomainObject.PoslovniBrojDokumenta_1">St-1852/2016-3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 - COMIS d.o.o. za trgovinu i usluge</izvorni_sadrzaj>
    <derivirana_varijabla naziv="DomainObject.Predmet.ProtustrankaIDrugi_1">F.N. - COMIS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F.N. - COMIS d.o.o. za trgovinu i usluge, OIB 93648345388, Rapska 46 A, 10000 Zagreb</izvorni_sadrzaj>
    <derivirana_varijabla naziv="DomainObject.Predmet.ProtustrankaIDrugiAdressOIB_1">F.N. - COMIS d.o.o. za trgovinu i usluge, OIB 93648345388, Rapska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F.N. - COMIS d.o.o. za trgovinu i usluge</item>
    </izvorni_sadrzaj>
    <derivirana_varijabla naziv="DomainObject.Predmet.SudioniciListNaziv_1">
      <item>FINA Regionalni centar Zagreb</item>
      <item>F.N. - COMIS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F.N. - COMIS d.o.o. za trgovinu i usluge, OIB 93648345388, Rapska 46 A,10000 Zagreb</item>
    </izvorni_sadrzaj>
    <derivirana_varijabla naziv="DomainObject.Predmet.SudioniciListAdressOIB_1">
      <item>FINA Regionalni centar Zagreb, OIB 85821130368, Trg svibanjskih žrtava 1995. br. 1,10000 Zagreb</item>
      <item>F.N. - COMIS d.o.o. za trgovinu i usluge, OIB 93648345388, Rapska 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93648345388</item>
    </izvorni_sadrzaj>
    <derivirana_varijabla naziv="DomainObject.Predmet.SudioniciListNazivOIB_1">
      <item>, OIB 85821130368</item>
      <item>, OIB 93648345388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778</properties:Characters>
  <properties:Lines>49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2016-04-21T10:40:00Z</cp:lastPrinted>
  <dcterms:modified xmlns:xsi="http://www.w3.org/2001/XMLSchema-instance" xsi:type="dcterms:W3CDTF">2016-04-21T10:40:00Z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St-1852/2016-3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