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6e93" w14:paraId="1ef6e93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8471EB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D.E.L.F. TOURS d.o.o. ŽMINJ, Žminj, Krculi, Galanti 11E, OIB: 48114895374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FB66B1">
        <w:rPr>
          <w:szCs w:val="24"/>
          <w:lang w:val="hr-HR"/>
        </w:rPr>
        <w:t>Davoru Perkoviću, Žminj, Krculi, Galanti 11 E, OIB: 97604251463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8471EB">
        <w:t>D.E.L.F. TOURS d.o.o. ŽMINJ, Žminj, Krculi, Galanti 11E, OIB: 48114895374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71EB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8471EB">
        <w:rPr>
          <w:szCs w:val="24"/>
          <w:lang w:val="hr-HR"/>
        </w:rPr>
        <w:t>531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8471EB">
        <w:rPr>
          <w:szCs w:val="24"/>
          <w:lang w:val="hr-HR"/>
        </w:rPr>
        <w:t>531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71EB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2960E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EE5A00" w:rsidRPr="00EE5A00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8471EB" w:rsidRPr="00E95B75">
          <w:t>Posl.</w:t>
        </w:r>
        <w:r w:rsidR="008471EB">
          <w:t xml:space="preserve"> </w:t>
        </w:r>
        <w:r w:rsidR="008471EB" w:rsidRPr="00E95B75">
          <w:t>br</w:t>
        </w:r>
        <w:r w:rsidR="008471EB">
          <w:t>oj: 4</w:t>
        </w:r>
        <w:r w:rsidR="008471EB" w:rsidRPr="00E95B75">
          <w:t xml:space="preserve"> St-</w:t>
        </w:r>
        <w:r w:rsidR="008471EB">
          <w:t>531/2016-7</w:t>
        </w:r>
      </w:p>
      <w:p w:rsidRDefault="00EE5A00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8471EB">
      <w:t>531/2016-7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560C"/>
    <w:rsid w:val="007F540C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E7172"/>
    <w:rsid w:val="00AF45BD"/>
    <w:rsid w:val="00AF5A22"/>
    <w:rsid w:val="00B124B5"/>
    <w:rsid w:val="00B2730F"/>
    <w:rsid w:val="00B3134C"/>
    <w:rsid w:val="00B83A17"/>
    <w:rsid w:val="00B85801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72BD1"/>
    <w:rsid w:val="00E95B75"/>
    <w:rsid w:val="00EA2A0B"/>
    <w:rsid w:val="00EB084C"/>
    <w:rsid w:val="00EC7073"/>
    <w:rsid w:val="00EE5A00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5A0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5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5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5A0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5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5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92685.20</izvorni_sadrzaj>
    <derivirana_varijabla naziv="DomainObject.Predmet.TrenutnaVrijednost_1">92685.20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E05F4-13D4-470D-A247-F418DC3C4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5175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2016-04-28T08:37:00Z</dcterms:created>
  <dc:creator>Jasmina Matika</dc:creator>
  <cp:lastModifiedBy>Sanja Prodan</cp:lastModifiedBy>
  <cp:lastPrinted>2016-04-28T08:40:00Z</cp:lastPrinted>
  <dcterms:modified xmlns:xsi="http://www.w3.org/2001/XMLSchema-instance" xsi:type="dcterms:W3CDTF">2016-04-28T08:40:00Z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