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35c4" w14:paraId="e3335c4" w:rsidRDefault="00780EDE" w:rsidP="00F349AA" w:rsidR="003E43D7" w:rsidRPr="003F4735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3F473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3F4735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4959</w:t>
      </w:r>
      <w:r w:rsidR="00A60399" w:rsidRPr="003F4735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11</w:t>
      </w:r>
    </w:p>
    <w:p w:rsidRDefault="00F349AA" w:rsidP="00F349AA" w:rsidR="00F349AA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3F473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3F473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3F473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3F4735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3F4735" w:rsidRPr="003F4735">
        <w:rPr>
          <w:rFonts w:hAnsi="Times New Roman" w:ascii="Times New Roman"/>
          <w:sz w:val="24"/>
          <w:szCs w:val="24"/>
        </w:rPr>
        <w:t>ŠUMIPROJEKT d.o.o., Buševec, Vinogradska 27 a, OIB: 81561872147</w:t>
      </w:r>
      <w:r w:rsidR="00684648" w:rsidRPr="003F4735">
        <w:rPr>
          <w:rFonts w:hAnsi="Times New Roman" w:ascii="Times New Roman"/>
          <w:sz w:val="24"/>
          <w:szCs w:val="24"/>
        </w:rPr>
        <w:t xml:space="preserve">, </w:t>
      </w:r>
      <w:r w:rsidR="003F4735" w:rsidRPr="003F4735">
        <w:rPr>
          <w:rFonts w:hAnsi="Times New Roman" w:ascii="Times New Roman"/>
          <w:sz w:val="24"/>
          <w:szCs w:val="24"/>
        </w:rPr>
        <w:t>26. listopada</w:t>
      </w:r>
      <w:r w:rsidR="00684648" w:rsidRPr="003F4735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3F473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3F473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3F473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3F473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3F4735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F4735" w:rsidRPr="003F4735">
        <w:t xml:space="preserve"> 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ŠUMIPROJEKT d.o.o., Buševec, Vinogradska 27 a, OIB: 81561872147</w:t>
      </w:r>
      <w:r w:rsidR="00F349AA" w:rsidRPr="003F4735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495916</w:t>
      </w:r>
      <w:r w:rsidR="00464ED8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3F4735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3F4735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3F4735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3F473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3F4735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3F473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3F473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3F4735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3F473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3F4735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3F4735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F473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3F473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3F473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15 lipnja</w:t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1233</w:t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158.302,06</w:t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tri</w:t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01. srpnja</w:t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4959</w:t>
      </w:r>
      <w:r w:rsidR="001B1651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23. ožujka</w:t>
      </w:r>
      <w:r w:rsidR="001B1651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3F4735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26. listopada</w:t>
      </w:r>
      <w:r w:rsidR="000E510A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3F4735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28. ožujak 2017</w:t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1807</w:t>
      </w:r>
      <w:r w:rsidR="000D40CD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174.143,16</w:t>
      </w:r>
      <w:r w:rsidR="000D40CD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3F4735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3F4735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3F4735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3F4735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3F473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3F4735" w:rsidRPr="003F4735">
        <w:rPr>
          <w:rFonts w:hAnsi="Times New Roman" w:ascii="Times New Roman"/>
          <w:color w:val="auto"/>
          <w:sz w:val="24"/>
          <w:szCs w:val="24"/>
          <w:lang w:val="hr-HR"/>
        </w:rPr>
        <w:t>26. listopada</w:t>
      </w:r>
      <w:r w:rsidR="00993A4D"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3F473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F473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3F473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A149B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F473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473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3F473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A149B" w:rsidP="00EA149B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EA149B" w:rsidP="00EA149B" w:rsidR="00EA149B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936" w:rsidR="00DF0936">
      <w:r>
        <w:separator/>
      </w:r>
    </w:p>
  </w:endnote>
  <w:endnote w:id="0" w:type="continuationSeparator">
    <w:p w:rsidRDefault="00DF0936" w:rsidR="00DF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936" w:rsidR="00DF0936">
      <w:r>
        <w:separator/>
      </w:r>
    </w:p>
  </w:footnote>
  <w:footnote w:id="0" w:type="continuationSeparator">
    <w:p w:rsidRDefault="00DF0936" w:rsidR="00DF0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EA149B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3F4735" w:rsidRPr="003F4735">
      <w:rPr>
        <w:rFonts w:hAnsi="Verdana" w:ascii="Verdana"/>
        <w:color w:val="000000"/>
      </w:rPr>
      <w:t>4959</w:t>
    </w:r>
    <w:r w:rsidR="00C8420E" w:rsidRPr="003F4735">
      <w:rPr>
        <w:rFonts w:hAnsi="Verdana" w:ascii="Verdana"/>
        <w:color w:val="000000"/>
      </w:rPr>
      <w:t>/16</w:t>
    </w:r>
    <w:r w:rsidR="003F4735">
      <w:rPr>
        <w:rFonts w:hAnsi="Verdana" w:ascii="Verdana"/>
        <w:color w:val="000000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3F4735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49B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A1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49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49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49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49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A1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49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49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49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49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4959</izvorni_sadrzaj>
    <derivirana_varijabla naziv="DomainObject.Predmet.Broj_1">4959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St-4959/2016</izvorni_sadrzaj>
    <derivirana_varijabla naziv="DomainObject.Predmet.OznakaBroj_1">St-4959/2016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ŠUMIPROJEKT d.o.o. zastupanog po punomoćniku Ksenija Šumiga</izvorni_sadrzaj>
    <derivirana_varijabla naziv="DomainObject.Predmet.ProtustrankaFormated_1">  ŠUMIPROJEKT d.o.o. zastupanog po punomoćniku Ksenija Šumiga</derivirana_varijabla>
  </DomainObject.Predmet.ProtustrankaFormated>
  <DomainObject.Predmet.ProtustrankaFormatedOIB>
    <izvorni_sadrzaj>  ŠUMIPROJEKT d.o.o., OIB 81561872147 zastupanog po punomoćniku Ksenija Šumiga</izvorni_sadrzaj>
    <derivirana_varijabla naziv="DomainObject.Predmet.ProtustrankaFormatedOIB_1">  ŠUMIPROJEKT d.o.o., OIB 81561872147 zastupanog po punomoćniku Ksenija Šumiga</derivirana_varijabla>
  </DomainObject.Predmet.ProtustrankaFormatedOIB>
  <DomainObject.Predmet.ProtustrankaFormatedWithAdress>
    <izvorni_sadrzaj> ŠUMIPROJEKT d.o.o., Vinogradska 27/a, 10410 Buševec zastupanog po punomoćniku Ksenija Šumiga</izvorni_sadrzaj>
    <derivirana_varijabla naziv="DomainObject.Predmet.ProtustrankaFormatedWithAdress_1"> ŠUMIPROJEKT d.o.o., Vinogradska 27/a, 10410 Buševec zastupanog po punomoćniku Ksenija Šumiga</derivirana_varijabla>
  </DomainObject.Predmet.ProtustrankaFormatedWithAdress>
  <DomainObject.Predmet.ProtustrankaFormatedWithAdressOIB>
    <izvorni_sadrzaj> ŠUMIPROJEKT d.o.o., OIB 81561872147, Vinogradska 27/a, 10410 Buševec zastupanog po punomoćniku Ksenija Šumiga</izvorni_sadrzaj>
    <derivirana_varijabla naziv="DomainObject.Predmet.ProtustrankaFormatedWithAdressOIB_1"> ŠUMIPROJEKT d.o.o., OIB 81561872147, Vinogradska 27/a, 10410 Buševec zastupanog po punomoćniku Ksenija Šumiga</derivirana_varijabla>
  </DomainObject.Predmet.ProtustrankaFormatedWithAdressOIB>
  <DomainObject.Predmet.ProtustrankaWithAdress>
    <izvorni_sadrzaj>ŠUMIPROJEKT d.o.o. Vinogradska 27/a, 10410 Buševec</izvorni_sadrzaj>
    <derivirana_varijabla naziv="DomainObject.Predmet.ProtustrankaWithAdress_1">ŠUMIPROJEKT d.o.o. Vinogradska 27/a, 10410 Buševec</derivirana_varijabla>
  </DomainObject.Predmet.ProtustrankaWithAdress>
  <DomainObject.Predmet.ProtustrankaWithAdressOIB>
    <izvorni_sadrzaj>ŠUMIPROJEKT d.o.o., OIB 81561872147, Vinogradska 27/a, 10410 Buševec</izvorni_sadrzaj>
    <derivirana_varijabla naziv="DomainObject.Predmet.ProtustrankaWithAdressOIB_1">ŠUMIPROJEKT d.o.o., OIB 81561872147, Vinogradska 27/a, 10410 Buševec</derivirana_varijabla>
  </DomainObject.Predmet.ProtustrankaWithAdressOIB>
  <DomainObject.Predmet.ProtustrankaNazivFormated>
    <izvorni_sadrzaj>ŠUMIPROJEKT d.o.o.</izvorni_sadrzaj>
    <derivirana_varijabla naziv="DomainObject.Predmet.ProtustrankaNazivFormated_1">ŠUMIPROJEKT d.o.o.</derivirana_varijabla>
  </DomainObject.Predmet.ProtustrankaNazivFormated>
  <DomainObject.Predmet.ProtustrankaNazivFormatedOIB>
    <izvorni_sadrzaj>ŠUMIPROJEKT d.o.o., OIB 81561872147</izvorni_sadrzaj>
    <derivirana_varijabla naziv="DomainObject.Predmet.ProtustrankaNazivFormatedOIB_1">ŠUMIPROJEKT d.o.o., OIB 81561872147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Ksenija Šumiga</izvorni_sadrzaj>
    <derivirana_varijabla naziv="DomainObject.Predmet.StrankaFormated_1">  FINA Regionalni centar Zagreb; Ksenija Šumiga</derivirana_varijabla>
  </DomainObject.Predmet.StrankaFormated>
  <DomainObject.Predmet.StrankaFormatedOIB>
    <izvorni_sadrzaj>  FINA Regionalni centar Zagreb, OIB 85821130368; Ksenija Šumiga, OIB 21667726516</izvorni_sadrzaj>
    <derivirana_varijabla naziv="DomainObject.Predmet.StrankaFormatedOIB_1">  FINA Regionalni centar Zagreb, OIB 85821130368; Ksenija Šumiga, OIB 21667726516</derivirana_varijabla>
  </DomainObject.Predmet.StrankaFormatedOIB>
  <DomainObject.Predmet.StrankaFormatedWithAdress>
    <izvorni_sadrzaj> FINA Regionalni centar Zagreb, Trg svibanjskih žrtava 1995. br. 1, 10000 Zagreb; Ksenija Šumiga, Ulica Miroslava Krleže 7, 10410 Kuče</izvorni_sadrzaj>
    <derivirana_varijabla naziv="DomainObject.Predmet.StrankaFormatedWithAdress_1"> FINA Regionalni centar Zagreb, Trg svibanjskih žrtava 1995. br. 1, 10000 Zagreb; Ksenija Šumiga, Ulica Miroslava Krleže 7, 10410 Kuče</derivirana_varijabla>
  </DomainObject.Predmet.StrankaFormatedWithAdress>
  <DomainObject.Predmet.StrankaFormatedWithAdressOIB>
    <izvorni_sadrzaj> FINA Regionalni centar Zagreb, OIB 85821130368, Trg svibanjskih žrtava 1995. br. 1, 10000 Zagreb; Ksenija Šumiga, OIB 21667726516, Ulica Miroslava Krleže 7, 10410 Kuče</izvorni_sadrzaj>
    <derivirana_varijabla naziv="DomainObject.Predmet.StrankaFormatedWithAdressOIB_1"> FINA Regionalni centar Zagreb, OIB 85821130368, Trg svibanjskih žrtava 1995. br. 1, 10000 Zagreb; Ksenija Šumiga, OIB 21667726516, Ulica Miroslava Krleže 7, 10410 Kuče</derivirana_varijabla>
  </DomainObject.Predmet.StrankaFormatedWithAdressOIB>
  <DomainObject.Predmet.StrankaWithAdress>
    <izvorni_sadrzaj>FINA Regionalni centar Zagreb Trg svibanjskih žrtava 1995. br. 1,10000 Zagreb,Ksenija Šumiga Ulica Miroslava Krleže 7,10410 Kuče</izvorni_sadrzaj>
    <derivirana_varijabla naziv="DomainObject.Predmet.StrankaWithAdress_1">FINA Regionalni centar Zagreb Trg svibanjskih žrtava 1995. br. 1,10000 Zagreb,Ksenija Šumiga Ulica Miroslava Krleže 7,10410 Kuče</derivirana_varijabla>
  </DomainObject.Predmet.StrankaWithAdress>
  <DomainObject.Predmet.StrankaWithAdressOIB>
    <izvorni_sadrzaj>FINA Regionalni centar Zagreb, OIB 85821130368, Trg svibanjskih žrtava 1995. br. 1,10000 Zagreb,Ksenija Šumiga, OIB 21667726516, Ulica Miroslava Krleže 7,10410 Kuče</izvorni_sadrzaj>
    <derivirana_varijabla naziv="DomainObject.Predmet.StrankaWithAdressOIB_1">FINA Regionalni centar Zagreb, OIB 85821130368, Trg svibanjskih žrtava 1995. br. 1,10000 Zagreb,Ksenija Šumiga, OIB 21667726516, Ulica Miroslava Krleže 7,10410 Kuče</derivirana_varijabla>
  </DomainObject.Predmet.StrankaWithAdressOIB>
  <DomainObject.Predmet.StrankaNazivFormated>
    <izvorni_sadrzaj>FINA Regionalni centar Zagreb,Ksenija Šumiga</izvorni_sadrzaj>
    <derivirana_varijabla naziv="DomainObject.Predmet.StrankaNazivFormated_1">FINA Regionalni centar Zagreb,Ksenija Šumiga</derivirana_varijabla>
  </DomainObject.Predmet.StrankaNazivFormated>
  <DomainObject.Predmet.StrankaNazivFormatedOIB>
    <izvorni_sadrzaj>FINA Regionalni centar Zagreb, OIB 85821130368,Ksenija Šumiga, OIB 21667726516</izvorni_sadrzaj>
    <derivirana_varijabla naziv="DomainObject.Predmet.StrankaNazivFormatedOIB_1">FINA Regionalni centar Zagreb, OIB 85821130368,Ksenija Šumiga, OIB 21667726516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Ksenija Šumiga</item>
    </izvorni_sadrzaj>
    <derivirana_varijabla naziv="DomainObject.Predmet.StrankaListFormated_1">
      <item>FINA Regionalni centar Zagreb</item>
      <item>Ksenija Šumiga</item>
    </derivirana_varijabla>
  </DomainObject.Predmet.StrankaListFormated>
  <DomainObject.Predmet.StrankaListFormatedOIB>
    <izvorni_sadrzaj>
      <item>FINA Regionalni centar Zagreb, OIB 85821130368</item>
      <item>Ksenija Šumiga, OIB 21667726516</item>
    </izvorni_sadrzaj>
    <derivirana_varijabla naziv="DomainObject.Predmet.StrankaListFormatedOIB_1">
      <item>FINA Regionalni centar Zagreb, OIB 85821130368</item>
      <item>Ksenija Šumiga, OIB 21667726516</item>
    </derivirana_varijabla>
  </DomainObject.Predmet.StrankaListFormatedOIB>
  <DomainObject.Predmet.StrankaListFormatedWithAdress>
    <izvorni_sadrzaj>
      <item>FINA Regionalni centar Zagreb, Trg svibanjskih žrtava 1995. br. 1, 10000 Zagreb</item>
      <item>Ksenija Šumiga, Ulica Miroslava Krleže 7, 10410 Kuče</item>
    </izvorni_sadrzaj>
    <derivirana_varijabla naziv="DomainObject.Predmet.StrankaListFormatedWithAdress_1">
      <item>FINA Regionalni centar Zagreb, Trg svibanjskih žrtava 1995. br. 1, 10000 Zagreb</item>
      <item>Ksenija Šumiga, Ulica Miroslava Krleže 7, 10410 Kuče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Ksenija Šumiga, OIB 21667726516, Ulica Miroslava Krleže 7, 10410 Kuče</item>
    </izvorni_sadrzaj>
    <derivirana_varijabla naziv="DomainObject.Predmet.StrankaListFormatedWithAdressOIB_1">
      <item>FINA Regionalni centar Zagreb, OIB 85821130368, Trg svibanjskih žrtava 1995. br. 1, 10000 Zagreb</item>
      <item>Ksenija Šumiga, OIB 21667726516, Ulica Miroslava Krleže 7, 10410 Kuče</item>
    </derivirana_varijabla>
  </DomainObject.Predmet.StrankaListFormatedWithAdressOIB>
  <DomainObject.Predmet.StrankaListNazivFormated>
    <izvorni_sadrzaj>
      <item>FINA Regionalni centar Zagreb</item>
      <item>Ksenija Šumiga</item>
    </izvorni_sadrzaj>
    <derivirana_varijabla naziv="DomainObject.Predmet.StrankaListNazivFormated_1">
      <item>FINA Regionalni centar Zagreb</item>
      <item>Ksenija Šumiga</item>
    </derivirana_varijabla>
  </DomainObject.Predmet.StrankaListNazivFormated>
  <DomainObject.Predmet.StrankaListNazivFormatedOIB>
    <izvorni_sadrzaj>
      <item>FINA Regionalni centar Zagreb, OIB 85821130368</item>
      <item>Ksenija Šumiga, OIB 21667726516</item>
    </izvorni_sadrzaj>
    <derivirana_varijabla naziv="DomainObject.Predmet.StrankaListNazivFormatedOIB_1">
      <item>FINA Regionalni centar Zagreb, OIB 85821130368</item>
      <item>Ksenija Šumiga, OIB 21667726516</item>
    </derivirana_varijabla>
  </DomainObject.Predmet.StrankaListNazivFormatedOIB>
  <DomainObject.Predmet.ProtuStrankaListFormated>
    <izvorni_sadrzaj>
      <item>ŠUMIPROJEKT d.o.o. zastupanog po punomoćniku Ksenija Šumiga</item>
    </izvorni_sadrzaj>
    <derivirana_varijabla naziv="DomainObject.Predmet.ProtuStrankaListFormated_1">
      <item>ŠUMIPROJEKT d.o.o. zastupanog po punomoćniku Ksenija Šumiga</item>
    </derivirana_varijabla>
  </DomainObject.Predmet.ProtuStrankaListFormated>
  <DomainObject.Predmet.ProtuStrankaListFormatedOIB>
    <izvorni_sadrzaj>
      <item>ŠUMIPROJEKT d.o.o., OIB 81561872147 zastupanog po punomoćniku Ksenija Šumiga</item>
    </izvorni_sadrzaj>
    <derivirana_varijabla naziv="DomainObject.Predmet.ProtuStrankaListFormatedOIB_1">
      <item>ŠUMIPROJEKT d.o.o., OIB 81561872147 zastupanog po punomoćniku Ksenija Šumiga</item>
    </derivirana_varijabla>
  </DomainObject.Predmet.ProtuStrankaListFormatedOIB>
  <DomainObject.Predmet.ProtuStrankaListFormatedWithAdress>
    <izvorni_sadrzaj>
      <item>ŠUMIPROJEKT d.o.o., Vinogradska 27/a, 10410 Buševec zastupanog po punomoćniku Ksenija Šumiga</item>
    </izvorni_sadrzaj>
    <derivirana_varijabla naziv="DomainObject.Predmet.ProtuStrankaListFormatedWithAdress_1">
      <item>ŠUMIPROJEKT d.o.o., Vinogradska 27/a, 10410 Buševec zastupanog po punomoćniku Ksenija Šumiga</item>
    </derivirana_varijabla>
  </DomainObject.Predmet.ProtuStrankaListFormatedWithAdress>
  <DomainObject.Predmet.ProtuStrankaListFormatedWithAdressOIB>
    <izvorni_sadrzaj>
      <item>ŠUMIPROJEKT d.o.o., OIB 81561872147, Vinogradska 27/a, 10410 Buševec zastupanog po punomoćniku Ksenija Šumiga</item>
    </izvorni_sadrzaj>
    <derivirana_varijabla naziv="DomainObject.Predmet.ProtuStrankaListFormatedWithAdressOIB_1">
      <item>ŠUMIPROJEKT d.o.o., OIB 81561872147, Vinogradska 27/a, 10410 Buševec zastupanog po punomoćniku Ksenija Šumiga</item>
    </derivirana_varijabla>
  </DomainObject.Predmet.ProtuStrankaListFormatedWithAdressOIB>
  <DomainObject.Predmet.ProtuStrankaListNazivFormated>
    <izvorni_sadrzaj>
      <item>ŠUMIPROJEKT d.o.o.</item>
    </izvorni_sadrzaj>
    <derivirana_varijabla naziv="DomainObject.Predmet.ProtuStrankaListNazivFormated_1">
      <item>ŠUMIPROJEKT d.o.o.</item>
    </derivirana_varijabla>
  </DomainObject.Predmet.ProtuStrankaListNazivFormated>
  <DomainObject.Predmet.ProtuStrankaListNazivFormatedOIB>
    <izvorni_sadrzaj>
      <item>ŠUMIPROJEKT d.o.o., OIB 81561872147</item>
    </izvorni_sadrzaj>
    <derivirana_varijabla naziv="DomainObject.Predmet.ProtuStrankaListNazivFormatedOIB_1">
      <item>ŠUMIPROJEKT d.o.o., OIB 81561872147</item>
    </derivirana_varijabla>
  </DomainObject.Predmet.ProtuStrankaListNazivFormatedOIB>
  <DomainObject.Predmet.OstaliListFormated>
    <izvorni_sadrzaj>
      <item>Ksenija Šumiga punomoćnik sudionika u postupku ŠUMIPROJEKT d.o.o.</item>
    </izvorni_sadrzaj>
    <derivirana_varijabla naziv="DomainObject.Predmet.OstaliListFormated_1">
      <item>Ksenija Šumiga punomoćnik sudionika u postupku ŠUMIPROJEKT d.o.o.</item>
    </derivirana_varijabla>
  </DomainObject.Predmet.OstaliListFormated>
  <DomainObject.Predmet.OstaliListFormatedOIB>
    <izvorni_sadrzaj>
      <item>Ksenija Šumiga, OIB 21667726516 punomoćnik sudionika u postupku ŠUMIPROJEKT d.o.o.</item>
    </izvorni_sadrzaj>
    <derivirana_varijabla naziv="DomainObject.Predmet.OstaliListFormatedOIB_1">
      <item>Ksenija Šumiga, OIB 21667726516 punomoćnik sudionika u postupku ŠUMIPROJEKT d.o.o.</item>
    </derivirana_varijabla>
  </DomainObject.Predmet.OstaliListFormatedOIB>
  <DomainObject.Predmet.OstaliListFormatedWithAdress>
    <izvorni_sadrzaj>
      <item>Ksenija Šumiga, Ulica Miroslava Krleže 7, 10410 Kuče punomoćnik sudionika u postupku ŠUMIPROJEKT d.o.o.</item>
    </izvorni_sadrzaj>
    <derivirana_varijabla naziv="DomainObject.Predmet.OstaliListFormatedWithAdress_1">
      <item>Ksenija Šumiga, Ulica Miroslava Krleže 7, 10410 Kuče punomoćnik sudionika u postupku ŠUMIPROJEKT d.o.o.</item>
    </derivirana_varijabla>
  </DomainObject.Predmet.OstaliListFormatedWithAdress>
  <DomainObject.Predmet.OstaliListFormatedWithAdressOIB>
    <izvorni_sadrzaj>
      <item>Ksenija Šumiga, OIB 21667726516, Ulica Miroslava Krleže 7, 10410 Kuče punomoćnik sudionika u postupku ŠUMIPROJEKT d.o.o.</item>
    </izvorni_sadrzaj>
    <derivirana_varijabla naziv="DomainObject.Predmet.OstaliListFormatedWithAdressOIB_1">
      <item>Ksenija Šumiga, OIB 21667726516, Ulica Miroslava Krleže 7, 10410 Kuče punomoćnik sudionika u postupku ŠUMIPROJEKT d.o.o.</item>
    </derivirana_varijabla>
  </DomainObject.Predmet.OstaliListFormatedWithAdressOIB>
  <DomainObject.Predmet.OstaliListNazivFormated>
    <izvorni_sadrzaj>
      <item>Ksenija Šumiga</item>
    </izvorni_sadrzaj>
    <derivirana_varijabla naziv="DomainObject.Predmet.OstaliListNazivFormated_1">
      <item>Ksenija Šumiga</item>
    </derivirana_varijabla>
  </DomainObject.Predmet.OstaliListNazivFormated>
  <DomainObject.Predmet.OstaliListNazivFormatedOIB>
    <izvorni_sadrzaj>
      <item>Ksenija Šumiga, OIB 21667726516</item>
    </izvorni_sadrzaj>
    <derivirana_varijabla naziv="DomainObject.Predmet.OstaliListNazivFormatedOIB_1">
      <item>Ksenija Šumiga, OIB 21667726516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ŠUMIPROJEKT d.o.o.</izvorni_sadrzaj>
    <derivirana_varijabla naziv="DomainObject.Predmet.ProtustrankaIDrugi_1">ŠUMIPROJEKT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ŠUMIPROJEKT d.o.o., OIB 81561872147, Vinogradska 27/a, 10410 Buševec</izvorni_sadrzaj>
    <derivirana_varijabla naziv="DomainObject.Predmet.ProtustrankaIDrugiAdressOIB_1">ŠUMIPROJEKT d.o.o., OIB 81561872147, Vinogradska 27/a, 10410 Buševec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ŠUMIPROJEKT d.o.o.</item>
      <item>Ksenija Šumiga</item>
      <item>Ksenija Šumiga</item>
    </izvorni_sadrzaj>
    <derivirana_varijabla naziv="DomainObject.Predmet.SudioniciListNaziv_1">
      <item>FINA Regionalni centar Zagreb</item>
      <item>ŠUMIPROJEKT d.o.o.</item>
      <item>Ksenija Šumiga</item>
      <item>Ksenija Šumiga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ŠUMIPROJEKT d.o.o., OIB 81561872147, Vinogradska 27/a,10410 Buševec</item>
      <item>Ksenija Šumiga, OIB 21667726516, Ulica Miroslava Krleže 7,10410 Kuče</item>
      <item>Ksenija Šumiga, OIB 21667726516, Ulica Miroslava Krleže 7,10410 Kuče</item>
    </izvorni_sadrzaj>
    <derivirana_varijabla naziv="DomainObject.Predmet.SudioniciListAdressOIB_1">
      <item>FINA Regionalni centar Zagreb, OIB 85821130368, Trg svibanjskih žrtava 1995. br. 1,10000 Zagreb</item>
      <item>ŠUMIPROJEKT d.o.o., OIB 81561872147, Vinogradska 27/a,10410 Buševec</item>
      <item>Ksenija Šumiga, OIB 21667726516, Ulica Miroslava Krleže 7,10410 Kuče</item>
      <item>Ksenija Šumiga, OIB 21667726516, Ulica Miroslava Krleže 7,10410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81561872147</item>
      <item>, OIB 21667726516</item>
      <item>, OIB 21667726516</item>
    </izvorni_sadrzaj>
    <derivirana_varijabla naziv="DomainObject.Predmet.SudioniciListNazivOIB_1">
      <item>, OIB 85821130368</item>
      <item>, OIB 81561872147</item>
      <item>, OIB 21667726516</item>
      <item>, OIB 21667726516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644</properties:Words>
  <properties:Characters>3490</properties:Characters>
  <properties:Lines>76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2017-10-26T10:58:00Z</dcterms:created>
  <dc:creator>MINISTARSTVO PRAVOSUĐA</dc:creator>
  <cp:lastModifiedBy>Maja Renić</cp:lastModifiedBy>
  <cp:lastPrinted>2017-10-26T10:58:00Z</cp:lastPrinted>
  <dcterms:modified xmlns:xsi="http://www.w3.org/2001/XMLSchema-instance" xsi:type="dcterms:W3CDTF">2017-10-26T10:59:00Z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