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17c8" w14:paraId="fb217c8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3364CE">
        <w:t>847/16-15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>Trgovački sud u Osijeku, po stečajnoj sutkinji Nadi Roso, u s</w:t>
      </w:r>
      <w:r w:rsidR="00E36E48">
        <w:t>tečajnom predmetu predlagatelja</w:t>
      </w:r>
      <w:r w:rsidRPr="001F430D">
        <w:t xml:space="preserve"> </w:t>
      </w:r>
      <w:r w:rsidR="00E36E48">
        <w:t xml:space="preserve">Financijska agencija OIB 85821130368, Regionalni centar Osijek, Podružnica Osijek L. Jagera 3 za otvaranje stečajnog postupka nad dužnikom </w:t>
      </w:r>
      <w:r w:rsidR="003364CE">
        <w:t>LEMAT j.d.o.o., Belišće, Tina Ujevića 41, OIB: 69918087968, MBS: 030133428</w:t>
      </w:r>
      <w:r w:rsidRPr="00D14516">
        <w:t>,</w:t>
      </w:r>
      <w:r>
        <w:t xml:space="preserve"> dana </w:t>
      </w:r>
      <w:r w:rsidR="003364CE">
        <w:t>30</w:t>
      </w:r>
      <w:r w:rsidR="008357C3">
        <w:t>. 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3364CE">
        <w:t>Dario Mađarić, OIB: 36640073539, Belišće, Tina Ujevića 41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364CE">
        <w:t>847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3364CE">
        <w:t>Dario Mađarić, OIB: 36640073539, Belišće, Tina Ujevića 41,</w:t>
      </w:r>
      <w:r>
        <w:t xml:space="preserve">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364CE">
        <w:t>847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364CE">
        <w:t>Dario Mađarić, OIB: 36640073539, Belišće, Tina Ujevića 41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364CE">
        <w:t>Dario Mađarić, OIB: 36640073539, Belišće, Tina Ujevića 41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3364CE">
        <w:t>847/16-15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3364CE">
        <w:rPr>
          <w:bCs/>
        </w:rPr>
        <w:t>7</w:t>
      </w:r>
      <w:r w:rsidR="00E36E48">
        <w:rPr>
          <w:bCs/>
        </w:rPr>
        <w:t>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3364CE">
        <w:t>LEMAT j.d.o.o., Belišće, Tina Ujevića 41, OIB: 69918087968, MBS: 030133428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3364CE">
        <w:t>847</w:t>
      </w:r>
      <w:r w:rsidR="007D3892">
        <w:t xml:space="preserve">/16 od </w:t>
      </w:r>
      <w:r w:rsidR="003364CE">
        <w:t>22</w:t>
      </w:r>
      <w:r w:rsidR="001F2803">
        <w:t>. rujna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3364CE">
        <w:t>Dario Mađarić, OIB: 36640073539, Belišće, Tina Ujevića 41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3364CE">
        <w:t>847</w:t>
      </w:r>
      <w:r w:rsidR="007D3892">
        <w:t xml:space="preserve">/16 od </w:t>
      </w:r>
      <w:r w:rsidR="003364CE">
        <w:t>17</w:t>
      </w:r>
      <w:r w:rsidR="00E36E48">
        <w:t>. veljače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3364CE">
        <w:t>847</w:t>
      </w:r>
      <w:r w:rsidR="007D3892">
        <w:t>/16</w:t>
      </w:r>
      <w:r w:rsidR="004C05DB">
        <w:t xml:space="preserve"> od </w:t>
      </w:r>
      <w:r w:rsidR="003364CE">
        <w:t>22</w:t>
      </w:r>
      <w:r w:rsidR="001F2803">
        <w:t>.9</w:t>
      </w:r>
      <w:r w:rsidR="000E06CF">
        <w:t>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364CE">
        <w:t>Dario Mađarić, OIB: 36640073539, Belišće, Tina Ujevića 41</w:t>
      </w:r>
      <w:r w:rsidR="008357C3">
        <w:t xml:space="preserve"> </w:t>
      </w:r>
      <w:r w:rsidR="003E6B02">
        <w:t xml:space="preserve">zaprimio je dana </w:t>
      </w:r>
      <w:r w:rsidR="003364CE">
        <w:t>3. listopada</w:t>
      </w:r>
      <w:r w:rsidR="00EF648D">
        <w:t xml:space="preserve"> 2016. g. a</w:t>
      </w:r>
      <w:r w:rsidR="003E6B02">
        <w:t xml:space="preserve"> z</w:t>
      </w:r>
      <w:r w:rsidR="000E06CF">
        <w:t xml:space="preserve">aključak od </w:t>
      </w:r>
      <w:r w:rsidR="00390D58">
        <w:t>17</w:t>
      </w:r>
      <w:r w:rsidR="002812EE">
        <w:t>.2</w:t>
      </w:r>
      <w:r w:rsidR="008357C3">
        <w:t>.2017</w:t>
      </w:r>
      <w:r w:rsidR="000E06CF">
        <w:t xml:space="preserve">. g. zaprimio je </w:t>
      </w:r>
      <w:r w:rsidR="00390D58">
        <w:t>28</w:t>
      </w:r>
      <w:r w:rsidR="002812EE">
        <w:t xml:space="preserve">. </w:t>
      </w:r>
      <w:r w:rsidR="00390D58">
        <w:t>veljače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90D58">
        <w:t>30</w:t>
      </w:r>
      <w:r w:rsidR="00F81A15">
        <w:t>. ožujka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.29</w:t>
      </w:r>
      <w:r w:rsidR="002812EE">
        <w:t>/4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53B0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357C3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153B0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3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3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3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3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3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3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3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3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LEMAT jednostavno društvo s ograničenom odgovornošću za izradu namještaja i drvene stolarije</izvorni_sadrzaj>
    <derivirana_varijabla naziv="DomainObject.Predmet.ProtustrankaFormated_1">  LEMAT jednostavno društvo s ograničenom odgovornošću za izradu namještaja i drvene stolarije</derivirana_varijabla>
  </DomainObject.Predmet.ProtustrankaFormated>
  <DomainObject.Predmet.ProtustrankaFormatedOIB>
    <izvorni_sadrzaj>  LEMAT jednostavno društvo s ograničenom odgovornošću za izradu namještaja i drvene stolarije, OIB 69918087968</izvorni_sadrzaj>
    <derivirana_varijabla naziv="DomainObject.Predmet.ProtustrankaFormatedOIB_1">  LEMAT jednostavno društvo s ograničenom odgovornošću za izradu namještaja i drvene stolarije, OIB 69918087968</derivirana_varijabla>
  </DomainObject.Predmet.ProtustrankaFormatedOIB>
  <DomainObject.Predmet.ProtustrankaFormatedWithAdress>
    <izvorni_sadrzaj> LEMAT jednostavno društvo s ograničenom odgovornošću za izradu namještaja i drvene stolarije, Tina Ujevića 41, 31551 Belišće</izvorni_sadrzaj>
    <derivirana_varijabla naziv="DomainObject.Predmet.ProtustrankaFormatedWithAdress_1"> LEMAT jednostavno društvo s ograničenom odgovornošću za izradu namještaja i drvene stolarije, Tina Ujevića 41, 31551 Belišće</derivirana_varijabla>
  </DomainObject.Predmet.ProtustrankaFormatedWithAdress>
  <DomainObject.Predmet.ProtustrankaFormatedWithAdressOIB>
    <izvorni_sadrzaj> LEMAT jednostavno društvo s ograničenom odgovornošću za izradu namještaja i drvene stolarije, OIB 69918087968, Tina Ujevića 41, 31551 Belišće</izvorni_sadrzaj>
    <derivirana_varijabla naziv="DomainObject.Predmet.ProtustrankaFormatedWithAdressOIB_1"> LEMAT jednostavno društvo s ograničenom odgovornošću za izradu namještaja i drvene stolarije, OIB 69918087968, Tina Ujevića 41, 31551 Belišće</derivirana_varijabla>
  </DomainObject.Predmet.ProtustrankaFormatedWithAdressOIB>
  <DomainObject.Predmet.ProtustrankaWithAdress>
    <izvorni_sadrzaj>LEMAT jednostavno društvo s ograničenom odgovornošću za izradu namještaja i drvene stolarije Tina Ujevića 41, 31551 Belišće</izvorni_sadrzaj>
    <derivirana_varijabla naziv="DomainObject.Predmet.ProtustrankaWithAdress_1">LEMAT jednostavno društvo s ograničenom odgovornošću za izradu namještaja i drvene stolarije Tina Ujevića 41, 31551 Belišće</derivirana_varijabla>
  </DomainObject.Predmet.ProtustrankaWithAdress>
  <DomainObject.Predmet.ProtustrankaWithAdressOIB>
    <izvorni_sadrzaj>LEMAT jednostavno društvo s ograničenom odgovornošću za izradu namještaja i drvene stolarije, OIB 69918087968, Tina Ujevića 41, 31551 Belišće</izvorni_sadrzaj>
    <derivirana_varijabla naziv="DomainObject.Predmet.ProtustrankaWithAdressOIB_1">LEMAT jednostavno društvo s ograničenom odgovornošću za izradu namještaja i drvene stolarije, OIB 69918087968, Tina Ujevića 41, 31551 Belišće</derivirana_varijabla>
  </DomainObject.Predmet.ProtustrankaWithAdressOIB>
  <DomainObject.Predmet.ProtustrankaNazivFormated>
    <izvorni_sadrzaj>LEMAT jednostavno društvo s ograničenom odgovornošću za izradu namještaja i drvene stolarije</izvorni_sadrzaj>
    <derivirana_varijabla naziv="DomainObject.Predmet.ProtustrankaNazivFormated_1">LEMAT jednostavno društvo s ograničenom odgovornošću za izradu namještaja i drvene stolarije</derivirana_varijabla>
  </DomainObject.Predmet.ProtustrankaNazivFormated>
  <DomainObject.Predmet.ProtustrankaNazivFormatedOIB>
    <izvorni_sadrzaj>LEMAT jednostavno društvo s ograničenom odgovornošću za izradu namještaja i drvene stolarije, OIB 69918087968</izvorni_sadrzaj>
    <derivirana_varijabla naziv="DomainObject.Predmet.ProtustrankaNazivFormatedOIB_1">LEMAT jednostavno društvo s ograničenom odgovornošću za izradu namještaja i drvene stolarije, OIB 69918087968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LEMAT jednostavno društvo s ograničenom odgovornošću za izradu namještaja i drvene stolarije</item>
    </izvorni_sadrzaj>
    <derivirana_varijabla naziv="DomainObject.Predmet.ProtuStrankaListFormated_1">
      <item>LEMAT jednostavno društvo s ograničenom odgovornošću za izradu namještaja i drvene stolarije</item>
    </derivirana_varijabla>
  </DomainObject.Predmet.ProtuStrankaListFormated>
  <DomainObject.Predmet.ProtuStrankaListFormatedOIB>
    <izvorni_sadrzaj>
      <item>LEMAT jednostavno društvo s ograničenom odgovornošću za izradu namještaja i drvene stolarije, OIB 69918087968</item>
    </izvorni_sadrzaj>
    <derivirana_varijabla naziv="DomainObject.Predmet.ProtuStrankaListFormatedOIB_1">
      <item>LEMAT jednostavno društvo s ograničenom odgovornošću za izradu namještaja i drvene stolarije, OIB 69918087968</item>
    </derivirana_varijabla>
  </DomainObject.Predmet.ProtuStrankaListFormatedOIB>
  <DomainObject.Predmet.ProtuStrankaListFormatedWithAdress>
    <izvorni_sadrzaj>
      <item>LEMAT jednostavno društvo s ograničenom odgovornošću za izradu namještaja i drvene stolarije, Tina Ujevića 41, 31551 Belišće</item>
    </izvorni_sadrzaj>
    <derivirana_varijabla naziv="DomainObject.Predmet.ProtuStrankaListFormatedWithAdress_1">
      <item>LEMAT jednostavno društvo s ograničenom odgovornošću za izradu namještaja i drvene stolarije, Tina Ujevića 41, 31551 Belišće</item>
    </derivirana_varijabla>
  </DomainObject.Predmet.ProtuStrankaListFormatedWithAdress>
  <DomainObject.Predmet.ProtuStrankaListFormatedWithAdressOIB>
    <izvorni_sadrzaj>
      <item>LEMAT jednostavno društvo s ograničenom odgovornošću za izradu namještaja i drvene stolarije, OIB 69918087968, Tina Ujevića 41, 31551 Belišće</item>
    </izvorni_sadrzaj>
    <derivirana_varijabla naziv="DomainObject.Predmet.ProtuStrankaListFormatedWithAdressOIB_1">
      <item>LEMAT jednostavno društvo s ograničenom odgovornošću za izradu namještaja i drvene stolarije, OIB 69918087968, Tina Ujevića 41, 31551 Belišće</item>
    </derivirana_varijabla>
  </DomainObject.Predmet.ProtuStrankaListFormatedWithAdressOIB>
  <DomainObject.Predmet.ProtuStrankaListNazivFormated>
    <izvorni_sadrzaj>
      <item>LEMAT jednostavno društvo s ograničenom odgovornošću za izradu namještaja i drvene stolarije</item>
    </izvorni_sadrzaj>
    <derivirana_varijabla naziv="DomainObject.Predmet.ProtuStrankaListNazivFormated_1">
      <item>LEMAT jednostavno društvo s ograničenom odgovornošću za izradu namještaja i drvene stolarije</item>
    </derivirana_varijabla>
  </DomainObject.Predmet.ProtuStrankaListNazivFormated>
  <DomainObject.Predmet.ProtuStrankaListNazivFormatedOIB>
    <izvorni_sadrzaj>
      <item>LEMAT jednostavno društvo s ograničenom odgovornošću za izradu namještaja i drvene stolarije, OIB 69918087968</item>
    </izvorni_sadrzaj>
    <derivirana_varijabla naziv="DomainObject.Predmet.ProtuStrankaListNazivFormatedOIB_1">
      <item>LEMAT jednostavno društvo s ograničenom odgovornošću za izradu namještaja i drvene stolarije, OIB 69918087968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LEMAT jednostavno društvo s ograničenom odgovornošću za izradu namještaja i drvene stolarije</izvorni_sadrzaj>
    <derivirana_varijabla naziv="DomainObject.Predmet.ProtustrankaIDrugi_1">LEMAT jednostavno društvo s ograničenom odgovornošću za izradu namještaja i drvene stolarije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LEMAT jednostavno društvo s ograničenom odgovornošću za izradu namještaja i drvene stolarije, OIB 69918087968, Tina Ujevića 41, 31551 Belišće</izvorni_sadrzaj>
    <derivirana_varijabla naziv="DomainObject.Predmet.ProtustrankaIDrugiAdressOIB_1">LEMAT jednostavno društvo s ograničenom odgovornošću za izradu namještaja i drvene stolarije, OIB 69918087968, Tina Ujevića 41,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LEMAT jednostavno društvo s ograničenom odgovornošću za izradu namještaja i drvene stolarije</item>
    </izvorni_sadrzaj>
    <derivirana_varijabla naziv="DomainObject.Predmet.SudioniciListNaziv_1">
      <item>FINA RC OSIJEK</item>
      <item>LEMAT jednostavno društvo s ograničenom odgovornošću za izradu namještaja i drvene stolarije</item>
    </derivirana_varijabla>
  </DomainObject.Predmet.SudioniciListNaziv>
  <DomainObject.Predmet.SudioniciListAdressOIB>
    <izvorni_sadrzaj>
      <item>FINA RC OSIJEK, OIB 85821130368</item>
      <item>LEMAT jednostavno društvo s ograničenom odgovornošću za izradu namještaja i drvene stolarije, OIB 69918087968, Tina Ujevića 41,31551 Belišće</item>
    </izvorni_sadrzaj>
    <derivirana_varijabla naziv="DomainObject.Predmet.SudioniciListAdressOIB_1">
      <item>FINA RC OSIJEK, OIB 85821130368</item>
      <item>LEMAT jednostavno društvo s ograničenom odgovornošću za izradu namještaja i drvene stolarije, OIB 69918087968, Tina Ujevića 41,31551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69918087968</item>
    </izvorni_sadrzaj>
    <derivirana_varijabla naziv="DomainObject.Predmet.SudioniciListNazivOIB_1">
      <item>, OIB 85821130368</item>
      <item>, OIB 69918087968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E57B4-A6DF-483D-AF3C-8F20D6BCD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3282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2017-03-30T09:44:00Z</dcterms:created>
  <dc:creator>Korisnik</dc:creator>
  <cp:lastModifiedBy>Žana Bem</cp:lastModifiedBy>
  <cp:lastPrinted>2017-01-11T07:11:00Z</cp:lastPrinted>
  <dcterms:modified xmlns:xsi="http://www.w3.org/2001/XMLSchema-instance" xsi:type="dcterms:W3CDTF">2017-03-30T09:49:00Z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