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c4bf" w14:paraId="cc9c4bf" w:rsidRDefault="00CF54DB" w:rsidP="00CF54DB" w:rsidR="00CF54DB" w:rsidRPr="00CF54DB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CF54DB">
        <w:rPr>
          <w:rFonts w:cstheme="minorBidi" w:eastAsiaTheme="minorHAnsi" w:hAnsiTheme="minorHAnsi" w:asciiTheme="minorHAnsi"/>
        </w:rPr>
        <w:t xml:space="preserve">             </w:t>
      </w:r>
      <w:r w:rsidRPr="00CF54DB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F54DB" w:rsidP="00CF54DB" w:rsidR="00CF54DB" w:rsidRPr="00CF54D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54D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F54DB" w:rsidP="00CF54DB" w:rsidR="00CF54DB" w:rsidRPr="00CF54DB">
      <w:pPr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za otvaranje stečajnog postupka nad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SANA DIZAJN j.d.o.o.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Petrčanska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98697806048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tj. podatke o stanju računa i blokadi dužnika.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27. ožujka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F54DB" w:rsidP="00CF54DB" w:rsidR="00CF54DB">
      <w:pPr>
        <w:tabs>
          <w:tab w:pos="8505" w:val="left"/>
        </w:tabs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rPr>
          <w:rFonts w:eastAsiaTheme="minorHAnsi"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CF54DB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CF54DB" w:rsidP="00CF54DB" w:rsidR="00CF54DB" w:rsidRPr="00CF54DB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F54DB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CF54DB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CF54DB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CF54DB" w:rsidP="00CF54DB" w:rsidR="00CF54DB" w:rsidRPr="00CF54DB">
      <w:pPr>
        <w:tabs>
          <w:tab w:pos="8505" w:val="left"/>
        </w:tabs>
        <w:rPr>
          <w:rFonts w:cstheme="minorBidi" w:eastAsiaTheme="minorHAnsi" w:hAnsiTheme="minorHAnsi" w:asciiTheme="minorHAnsi"/>
        </w:rPr>
      </w:pPr>
    </w:p>
    <w:p w:rsidRDefault="00CF54DB" w:rsidP="00CF54DB" w:rsidR="00CF54DB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F54DB" w:rsidP="00CF54DB" w:rsidR="00CF54DB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54DB" w:rsidP="00CF54DB" w:rsidR="00CF54DB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CF54DB" w:rsidP="00CF54DB" w:rsidR="00CF54DB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CF54DB" w:rsidP="00CF54DB" w:rsidR="00CF54DB"/>
    <w:sectPr w:rsidR="00CF54D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4DB" w:rsidP="00CF54DB" w:rsidR="00CF54DB">
      <w:pPr>
        <w:spacing w:lineRule="auto" w:line="240" w:after="0"/>
      </w:pPr>
      <w:r>
        <w:separator/>
      </w:r>
    </w:p>
  </w:endnote>
  <w:end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4DB" w:rsidP="00CF54DB" w:rsidR="00CF54DB">
      <w:pPr>
        <w:spacing w:lineRule="auto" w:line="240" w:after="0"/>
      </w:pPr>
      <w:r>
        <w:separator/>
      </w:r>
    </w:p>
  </w:footnote>
  <w:footnote w:id="0" w:type="continuationSeparator">
    <w:p w:rsidRDefault="00CF54DB" w:rsidP="00CF54DB" w:rsidR="00CF54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DB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 St-</w:t>
    </w:r>
    <w:r>
      <w:rPr>
        <w:rFonts w:eastAsia="Times New Roman" w:hAnsi="Times New Roman" w:ascii="Times New Roman"/>
        <w:sz w:val="24"/>
        <w:szCs w:val="24"/>
        <w:lang w:eastAsia="hr-HR"/>
      </w:rPr>
      <w:t>400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/201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8</w:t>
    </w:r>
  </w:p>
  <w:p w:rsidRDefault="00CF54DB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DB"/>
    <w:rsid w:val="00B8172B"/>
    <w:rsid w:val="00C62918"/>
    <w:rsid w:val="00C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4DB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54D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54D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629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291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918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918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918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4DB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4D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4D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54D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CF54D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54D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629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291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918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918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918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 DIZAJN j.d.o.o. za građevinarstvo</izvorni_sadrzaj>
    <derivirana_varijabla naziv="DomainObject.Predmet.ProtustrankaFormated_1">  SANA DIZAJN j.d.o.o. za građevinarstvo</derivirana_varijabla>
  </DomainObject.Predmet.ProtustrankaFormated>
  <DomainObject.Predmet.ProtustrankaFormatedOIB>
    <izvorni_sadrzaj>  SANA DIZAJN j.d.o.o. za građevinarstvo, OIB 98697806048</izvorni_sadrzaj>
    <derivirana_varijabla naziv="DomainObject.Predmet.ProtustrankaFormatedOIB_1">  SANA DIZAJN j.d.o.o. za građevinarstvo, OIB 98697806048</derivirana_varijabla>
  </DomainObject.Predmet.ProtustrankaFormatedOIB>
  <DomainObject.Predmet.ProtustrankaFormatedWithAdress>
    <izvorni_sadrzaj> SANA DIZAJN j.d.o.o. za građevinarstvo, Petrčanska 2, 23000 Zadar</izvorni_sadrzaj>
    <derivirana_varijabla naziv="DomainObject.Predmet.ProtustrankaFormatedWithAdress_1"> SANA DIZAJN j.d.o.o. za građevinarstvo, Petrčanska 2, 23000 Zadar</derivirana_varijabla>
  </DomainObject.Predmet.ProtustrankaFormatedWithAdress>
  <DomainObject.Predmet.ProtustrankaFormatedWithAdressOIB>
    <izvorni_sadrzaj> SANA DIZAJN j.d.o.o. za građevinarstvo, OIB 98697806048, Petrčanska 2, 23000 Zadar</izvorni_sadrzaj>
    <derivirana_varijabla naziv="DomainObject.Predmet.ProtustrankaFormatedWithAdressOIB_1"> SANA DIZAJN j.d.o.o. za građevinarstvo, OIB 98697806048, Petrčanska 2, 23000 Zadar</derivirana_varijabla>
  </DomainObject.Predmet.ProtustrankaFormatedWithAdressOIB>
  <DomainObject.Predmet.ProtustrankaWithAdress>
    <izvorni_sadrzaj>SANA DIZAJN j.d.o.o. za građevinarstvo Petrčanska 2, 23000 Zadar</izvorni_sadrzaj>
    <derivirana_varijabla naziv="DomainObject.Predmet.ProtustrankaWithAdress_1">SANA DIZAJN j.d.o.o. za građevinarstvo Petrčanska 2, 23000 Zadar</derivirana_varijabla>
  </DomainObject.Predmet.ProtustrankaWithAdress>
  <DomainObject.Predmet.ProtustrankaWithAdressOIB>
    <izvorni_sadrzaj>SANA DIZAJN j.d.o.o. za građevinarstvo, OIB 98697806048, Petrčanska 2, 23000 Zadar</izvorni_sadrzaj>
    <derivirana_varijabla naziv="DomainObject.Predmet.ProtustrankaWithAdressOIB_1">SANA DIZAJN j.d.o.o. za građevinarstvo, OIB 98697806048, Petrčanska 2, 23000 Zadar</derivirana_varijabla>
  </DomainObject.Predmet.ProtustrankaWithAdressOIB>
  <DomainObject.Predmet.ProtustrankaNazivFormated>
    <izvorni_sadrzaj>SANA DIZAJN j.d.o.o. za građevinarstvo</izvorni_sadrzaj>
    <derivirana_varijabla naziv="DomainObject.Predmet.ProtustrankaNazivFormated_1">SANA DIZAJN j.d.o.o. za građevinarstvo</derivirana_varijabla>
  </DomainObject.Predmet.ProtustrankaNazivFormated>
  <DomainObject.Predmet.ProtustrankaNazivFormatedOIB>
    <izvorni_sadrzaj>SANA DIZAJN j.d.o.o. za građevinarstvo, OIB 98697806048</izvorni_sadrzaj>
    <derivirana_varijabla naziv="DomainObject.Predmet.ProtustrankaNazivFormatedOIB_1">SANA DIZAJN j.d.o.o. za građevinarstvo, OIB 98697806048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Dalibor Mitrović</izvorni_sadrzaj>
    <derivirana_varijabla naziv="DomainObject.Predmet.StrankaFormated_1">  FINA; Dalibor Mitrović</derivirana_varijabla>
  </DomainObject.Predmet.StrankaFormated>
  <DomainObject.Predmet.StrankaFormatedOIB>
    <izvorni_sadrzaj>  FINA, OIB 85821130368; Dalibor Mitrović, OIB 72380698901</izvorni_sadrzaj>
    <derivirana_varijabla naziv="DomainObject.Predmet.StrankaFormatedOIB_1">  FINA, OIB 85821130368; Dalibor Mitrović, OIB 72380698901</derivirana_varijabla>
  </DomainObject.Predmet.StrankaFormatedOIB>
  <DomainObject.Predmet.StrankaFormatedWithAdress>
    <izvorni_sadrzaj> FINA; Dalibor Mitrović, Petrčanska Ulica 2, 23000 Zadar</izvorni_sadrzaj>
    <derivirana_varijabla naziv="DomainObject.Predmet.StrankaFormatedWithAdress_1"> FINA; Dalibor Mitrović, Petrčanska Ulica 2, 23000 Zadar</derivirana_varijabla>
  </DomainObject.Predmet.StrankaFormatedWithAdress>
  <DomainObject.Predmet.StrankaFormatedWithAdressOIB>
    <izvorni_sadrzaj> FINA, OIB 85821130368; Dalibor Mitrović, OIB 72380698901, Petrčanska Ulica 2, 23000 Zadar</izvorni_sadrzaj>
    <derivirana_varijabla naziv="DomainObject.Predmet.StrankaFormatedWithAdressOIB_1"> FINA, OIB 85821130368; Dalibor Mitrović, OIB 72380698901, Petrčanska Ulica 2, 23000 Zadar</derivirana_varijabla>
  </DomainObject.Predmet.StrankaFormatedWithAdressOIB>
  <DomainObject.Predmet.StrankaWithAdress>
    <izvorni_sadrzaj>FINA ,Dalibor Mitrović Petrčanska Ulica 2,23000 Zadar</izvorni_sadrzaj>
    <derivirana_varijabla naziv="DomainObject.Predmet.StrankaWithAdress_1">FINA ,Dalibor Mitrović Petrčanska Ulica 2,23000 Zadar</derivirana_varijabla>
  </DomainObject.Predmet.StrankaWithAdress>
  <DomainObject.Predmet.StrankaWithAdressOIB>
    <izvorni_sadrzaj>FINA, OIB 85821130368,Dalibor Mitrović, OIB 72380698901, Petrčanska Ulica 2,23000 Zadar</izvorni_sadrzaj>
    <derivirana_varijabla naziv="DomainObject.Predmet.StrankaWithAdressOIB_1">FINA, OIB 85821130368,Dalibor Mitrović, OIB 72380698901, Petrčanska Ulica 2,23000 Zadar</derivirana_varijabla>
  </DomainObject.Predmet.StrankaWithAdressOIB>
  <DomainObject.Predmet.StrankaNazivFormated>
    <izvorni_sadrzaj>FINA,Dalibor Mitrović</izvorni_sadrzaj>
    <derivirana_varijabla naziv="DomainObject.Predmet.StrankaNazivFormated_1">FINA,Dalibor Mitrović</derivirana_varijabla>
  </DomainObject.Predmet.StrankaNazivFormated>
  <DomainObject.Predmet.StrankaNazivFormatedOIB>
    <izvorni_sadrzaj>FINA, OIB 85821130368,Dalibor Mitrović, OIB 72380698901</izvorni_sadrzaj>
    <derivirana_varijabla naziv="DomainObject.Predmet.StrankaNazivFormatedOIB_1">FINA, OIB 85821130368,Dalibor Mitrović, OIB 72380698901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Dalibor Mitrović</item>
    </izvorni_sadrzaj>
    <derivirana_varijabla naziv="DomainObject.Predmet.StrankaListFormated_1">
      <item>FINA</item>
      <item>Dalibor Mitrović</item>
    </derivirana_varijabla>
  </DomainObject.Predmet.StrankaListFormated>
  <DomainObject.Predmet.StrankaListFormatedOIB>
    <izvorni_sadrzaj>
      <item>FINA, OIB 85821130368</item>
      <item>Dalibor Mitrović, OIB 72380698901</item>
    </izvorni_sadrzaj>
    <derivirana_varijabla naziv="DomainObject.Predmet.StrankaListFormatedOIB_1">
      <item>FINA, OIB 85821130368</item>
      <item>Dalibor Mitrović, OIB 72380698901</item>
    </derivirana_varijabla>
  </DomainObject.Predmet.StrankaListFormatedOIB>
  <DomainObject.Predmet.StrankaListFormatedWithAdress>
    <izvorni_sadrzaj>
      <item>FINA</item>
      <item>Dalibor Mitrović, Petrčanska Ulica 2, 23000 Zadar</item>
    </izvorni_sadrzaj>
    <derivirana_varijabla naziv="DomainObject.Predmet.StrankaListFormatedWithAdress_1">
      <item>FINA</item>
      <item>Dalibor Mitrović, Petrčanska Ulica 2, 23000 Zadar</item>
    </derivirana_varijabla>
  </DomainObject.Predmet.StrankaListFormatedWithAdress>
  <DomainObject.Predmet.StrankaListFormatedWithAdressOIB>
    <izvorni_sadrzaj>
      <item>FINA, OIB 85821130368</item>
      <item>Dalibor Mitrović, OIB 72380698901, Petrčanska Ulica 2, 23000 Zadar</item>
    </izvorni_sadrzaj>
    <derivirana_varijabla naziv="DomainObject.Predmet.StrankaListFormatedWithAdressOIB_1">
      <item>FINA, OIB 85821130368</item>
      <item>Dalibor Mitrović, OIB 72380698901, Petrčanska Ulica 2, 23000 Zadar</item>
    </derivirana_varijabla>
  </DomainObject.Predmet.StrankaListFormatedWithAdressOIB>
  <DomainObject.Predmet.StrankaListNazivFormated>
    <izvorni_sadrzaj>
      <item>FINA</item>
      <item>Dalibor Mitrović</item>
    </izvorni_sadrzaj>
    <derivirana_varijabla naziv="DomainObject.Predmet.StrankaListNazivFormated_1">
      <item>FINA</item>
      <item>Dalibor Mitrović</item>
    </derivirana_varijabla>
  </DomainObject.Predmet.StrankaListNazivFormated>
  <DomainObject.Predmet.StrankaListNazivFormatedOIB>
    <izvorni_sadrzaj>
      <item>FINA, OIB 85821130368</item>
      <item>Dalibor Mitrović, OIB 72380698901</item>
    </izvorni_sadrzaj>
    <derivirana_varijabla naziv="DomainObject.Predmet.StrankaListNazivFormatedOIB_1">
      <item>FINA, OIB 85821130368</item>
      <item>Dalibor Mitrović, OIB 72380698901</item>
    </derivirana_varijabla>
  </DomainObject.Predmet.StrankaListNazivFormatedOIB>
  <DomainObject.Predmet.ProtuStrankaListFormated>
    <izvorni_sadrzaj>
      <item>SANA DIZAJN j.d.o.o. za građevinarstvo</item>
    </izvorni_sadrzaj>
    <derivirana_varijabla naziv="DomainObject.Predmet.ProtuStrankaListFormated_1">
      <item>SANA DIZAJN j.d.o.o. za građevinarstvo</item>
    </derivirana_varijabla>
  </DomainObject.Predmet.ProtuStrankaListFormated>
  <DomainObject.Predmet.ProtuStrankaListFormatedOIB>
    <izvorni_sadrzaj>
      <item>SANA DIZAJN j.d.o.o. za građevinarstvo, OIB 98697806048</item>
    </izvorni_sadrzaj>
    <derivirana_varijabla naziv="DomainObject.Predmet.ProtuStrankaListFormatedOIB_1">
      <item>SANA DIZAJN j.d.o.o. za građevinarstvo, OIB 98697806048</item>
    </derivirana_varijabla>
  </DomainObject.Predmet.ProtuStrankaListFormatedOIB>
  <DomainObject.Predmet.ProtuStrankaListFormatedWithAdress>
    <izvorni_sadrzaj>
      <item>SANA DIZAJN j.d.o.o. za građevinarstvo, Petrčanska 2, 23000 Zadar</item>
    </izvorni_sadrzaj>
    <derivirana_varijabla naziv="DomainObject.Predmet.ProtuStrankaListFormatedWithAdress_1">
      <item>SANA DIZAJN j.d.o.o. za građevinarstvo, Petrčanska 2, 23000 Zadar</item>
    </derivirana_varijabla>
  </DomainObject.Predmet.ProtuStrankaListFormatedWithAdress>
  <DomainObject.Predmet.ProtuStrankaListFormatedWithAdressOIB>
    <izvorni_sadrzaj>
      <item>SANA DIZAJN j.d.o.o. za građevinarstvo, OIB 98697806048, Petrčanska 2, 23000 Zadar</item>
    </izvorni_sadrzaj>
    <derivirana_varijabla naziv="DomainObject.Predmet.ProtuStrankaListFormatedWithAdressOIB_1">
      <item>SANA DIZAJN j.d.o.o. za građevinarstvo, OIB 98697806048, Petrčanska 2, 23000 Zadar</item>
    </derivirana_varijabla>
  </DomainObject.Predmet.ProtuStrankaListFormatedWithAdressOIB>
  <DomainObject.Predmet.ProtuStrankaListNazivFormated>
    <izvorni_sadrzaj>
      <item>SANA DIZAJN j.d.o.o. za građevinarstvo</item>
    </izvorni_sadrzaj>
    <derivirana_varijabla naziv="DomainObject.Predmet.ProtuStrankaListNazivFormated_1">
      <item>SANA DIZAJN j.d.o.o. za građevinarstvo</item>
    </derivirana_varijabla>
  </DomainObject.Predmet.ProtuStrankaListNazivFormated>
  <DomainObject.Predmet.ProtuStrankaListNazivFormatedOIB>
    <izvorni_sadrzaj>
      <item>SANA DIZAJN j.d.o.o. za građevinarstvo, OIB 98697806048</item>
    </izvorni_sadrzaj>
    <derivirana_varijabla naziv="DomainObject.Predmet.ProtuStrankaListNazivFormatedOIB_1">
      <item>SANA DIZAJN j.d.o.o. za građevinarstvo, OIB 98697806048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SANA DIZAJN j.d.o.o. za građevinarstvo</izvorni_sadrzaj>
    <derivirana_varijabla naziv="DomainObject.Predmet.ProtustrankaIDrugi_1">SANA DIZAJN j.d.o.o.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SANA DIZAJN j.d.o.o. za građevinarstvo, OIB 98697806048, Petrčanska 2, 23000 Zadar</izvorni_sadrzaj>
    <derivirana_varijabla naziv="DomainObject.Predmet.ProtustrankaIDrugiAdressOIB_1">SANA DIZAJN j.d.o.o. za građevinarstvo, OIB 98697806048, Petrčanska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SANA DIZAJN j.d.o.o. za građevinarstvo</item>
      <item>Dalibor Mitrović</item>
    </izvorni_sadrzaj>
    <derivirana_varijabla naziv="DomainObject.Predmet.SudioniciListNaziv_1">
      <item>FINA</item>
      <item>SANA DIZAJN j.d.o.o. za građevinarstvo</item>
      <item>Dalibor Mitrović</item>
    </derivirana_varijabla>
  </DomainObject.Predmet.SudioniciListNaziv>
  <DomainObject.Predmet.SudioniciListAdressOIB>
    <izvorni_sadrzaj>
      <item>FINA, OIB 85821130368</item>
      <item>SANA DIZAJN j.d.o.o. za građevinarstvo, OIB 98697806048, Petrčanska 2,23000 Zadar</item>
      <item>Dalibor Mitrović, OIB 72380698901, Petrčanska Ulica 2,23000 Zadar</item>
    </izvorni_sadrzaj>
    <derivirana_varijabla naziv="DomainObject.Predmet.SudioniciListAdressOIB_1">
      <item>FINA, OIB 85821130368</item>
      <item>SANA DIZAJN j.d.o.o. za građevinarstvo, OIB 98697806048, Petrčanska 2,23000 Zadar</item>
      <item>Dalibor Mitrović, OIB 72380698901, Petrčanska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98697806048</item>
      <item>, OIB 72380698901</item>
    </izvorni_sadrzaj>
    <derivirana_varijabla naziv="DomainObject.Predmet.SudioniciListNazivOIB_1">
      <item>, OIB 85821130368</item>
      <item>, OIB 98697806048</item>
      <item>, OIB 72380698901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924</properties:Characters>
  <properties:Lines>39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2018-03-27T08:20:00Z</dcterms:created>
  <dc:creator>Nena Mužanović</dc:creator>
  <cp:lastModifiedBy>Nena Mužanović</cp:lastModifiedBy>
  <cp:lastPrinted>2018-03-27T08:26:00Z</cp:lastPrinted>
  <dcterms:modified xmlns:xsi="http://www.w3.org/2001/XMLSchema-instance" xsi:type="dcterms:W3CDTF">2018-03-27T08:28:00Z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(St-400-2017-8 zaključak fini blokada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