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acb16a" w14:paraId="aacb16a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92221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E92221">
              <w:t>504/17-7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2221" w:rsidP="0049749B" w:rsidR="00E9222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2221" w:rsidP="00E92221" w:rsidR="00E92221" w:rsidRPr="00E9222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 po sucu toga suda Kseniji Flack-Makitan, u predmetu u povodu zahtjeva predlagatelja Financijske agencije Regionalni centar Zagreb, Podružnica Varaždin, Augusta Cesarca 2, Varaždin, za pokretanje skraćenog stečajnog postupka protiv dužnika MIS-SAMI j.d.o.o., Varaždin, Josipa Kozarca 22, OIB: 88818957870, i prijedloga vjerovnika Republike Hrvatske, Ministarstva financija, Porezne uprave, Područnog ureda Sjeverna Hrvatska, zastupane po Županijskom državnom odvjetništvu u Varaždinu, Građansko-upravnom odjelu iz Varaždina, za otvaranje stečajnog postupka nad istim dužnikom, 17. studenog 2017.               </w:t>
      </w:r>
    </w:p>
    <w:p w:rsidRDefault="00247396" w:rsidP="002E1DA4" w:rsidR="0024739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E92221" w:rsidP="00E92221" w:rsidR="00E92221" w:rsidRPr="00E92221">
      <w:pPr>
        <w:pStyle w:val="Odlomakpopisa"/>
        <w:numPr>
          <w:ilvl w:val="0"/>
          <w:numId w:val="1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>Obustavlja se skraćeni stečajni postupak i pokreće se prethodni postupak nad dužnikom MIS-SAMI j.d.o.o., Varaždin, Josipa Kozarca 22, OIB: 88818957870.</w:t>
      </w:r>
    </w:p>
    <w:p w:rsidRDefault="00E92221" w:rsidP="00E92221" w:rsidR="00E92221" w:rsidRPr="00E92221">
      <w:pPr>
        <w:spacing w:lineRule="auto" w:line="240" w:after="0"/>
        <w:ind w:left="1725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92221" w:rsidP="00E92221" w:rsidR="00E92221" w:rsidRPr="00E92221">
      <w:pPr>
        <w:numPr>
          <w:ilvl w:val="0"/>
          <w:numId w:val="13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>Za privremenog stečajnog upravitelja imenuje se Katarina Conar-Brod, Varaždin, Križanićeva 92, OIB: 45444178361, te se nalaže istom da u roku od 15 dana dostavi ovome sudu pisano izvješće o postojanju stečajnog razloga nesposobnosti za plaćanje ili prezaduženosti, te da utvrdi da li je imovina koju je dužnik naveo da se sastoji od maloprodajne zalihe robe u vrijednosti od 153.653,00 kn postojeća i da li ima određenu tržišnu vrijednost.</w:t>
      </w:r>
    </w:p>
    <w:p w:rsidRDefault="00E92221" w:rsidP="00E92221" w:rsidR="00E92221" w:rsidRPr="00E9222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92221" w:rsidP="00E92221" w:rsidR="00E92221" w:rsidRPr="00E92221">
      <w:pPr>
        <w:numPr>
          <w:ilvl w:val="0"/>
          <w:numId w:val="13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radi rasprave o uvjetima za otvaranje stečajnog postupka zakazuje se kod ovoga suda, soba broj 232/II, za 28. prosinca 2017. u 08,45 sati, te se dostavom ovog rješenja na ročište smatraju pozvani: </w:t>
      </w:r>
    </w:p>
    <w:p w:rsidRDefault="00E92221" w:rsidP="00E92221" w:rsidR="00E92221" w:rsidRPr="00E9222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92221" w:rsidP="00E92221" w:rsidR="00E92221" w:rsidRPr="00E92221">
      <w:pPr>
        <w:numPr>
          <w:ilvl w:val="0"/>
          <w:numId w:val="1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Augusta Cesarca 2,</w:t>
      </w:r>
    </w:p>
    <w:p w:rsidRDefault="00E92221" w:rsidP="00E92221" w:rsidR="00E92221" w:rsidRPr="00E92221">
      <w:pPr>
        <w:numPr>
          <w:ilvl w:val="0"/>
          <w:numId w:val="1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>Republika Hrvatska, po Županijskom državnom odvjetništvu u Varaždinu, Građansko-upravni odjel, Varaždin, B. Radić 2,</w:t>
      </w:r>
    </w:p>
    <w:p w:rsidRDefault="00E92221" w:rsidP="00E92221" w:rsidR="00E92221" w:rsidRPr="00E92221">
      <w:pPr>
        <w:numPr>
          <w:ilvl w:val="0"/>
          <w:numId w:val="1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>Privremeni stečajni upravitelj Katarina Conar-Brod, Varaždin, Križanićeva 92,</w:t>
      </w:r>
    </w:p>
    <w:p w:rsidRDefault="00E92221" w:rsidP="00E92221" w:rsidR="00E92221" w:rsidRPr="00E92221">
      <w:pPr>
        <w:numPr>
          <w:ilvl w:val="0"/>
          <w:numId w:val="1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>Direktor dužnika Sanja Lechner, Varaždin, Fortunata Pintarića 22,</w:t>
      </w:r>
    </w:p>
    <w:p w:rsidRDefault="00E92221" w:rsidP="00E92221" w:rsidR="00E92221" w:rsidRPr="00E92221">
      <w:pPr>
        <w:numPr>
          <w:ilvl w:val="0"/>
          <w:numId w:val="1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>Dužnik MIS-SAMI j.d.o.o., Varaždin, Josipa Kozarca 22.</w:t>
      </w:r>
    </w:p>
    <w:p w:rsidRDefault="00E92221" w:rsidP="00E92221" w:rsidR="00E92221" w:rsidRPr="00E9222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92221" w:rsidP="00E92221" w:rsidR="002E1DA4" w:rsidRPr="00E92221">
      <w:pPr>
        <w:pStyle w:val="Odlomakpopisa"/>
        <w:numPr>
          <w:ilvl w:val="0"/>
          <w:numId w:val="1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sudskom registru ovoga suda da upiše zabilježbu toč. I. i II. izreke ovog rješenja koja se odnosi na pokretanje prethodnog postupka radi utvrđivanja uvjeta za </w:t>
      </w: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otvaranje stečajnog postupka nad ovim dužnikom i imenovanje privremenog stečajnog upravitelja.</w:t>
      </w:r>
    </w:p>
    <w:p w:rsidRDefault="00E92221" w:rsidP="002E1DA4" w:rsidR="00E922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2221" w:rsidP="002E1DA4" w:rsidR="00E922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E1DA4" w:rsidP="002E1DA4" w:rsidR="002E1DA4" w:rsidRPr="002E1DA4">
      <w:pPr>
        <w:spacing w:lineRule="auto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ab/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E1DA4" w:rsidP="002E1DA4" w:rsid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92221" w:rsidP="002E1DA4" w:rsidR="00E92221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92221" w:rsidP="00E92221" w:rsidR="00E92221" w:rsidRPr="00E92221">
      <w:pPr>
        <w:spacing w:lineRule="auto" w:line="24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 Financijska agencija je podnijela zahtjev za pokretanje skraćenog stečajnog postupka nad dužnikom, pa kako su za to bile ispunjene pretpostavke iz čl. 428. Stečajnog zakona </w:t>
      </w:r>
      <w:r w:rsidRPr="00E92221">
        <w:rPr>
          <w:rFonts w:eastAsia="Times New Roman" w:hAnsi="Times New Roman" w:ascii="Times New Roman"/>
          <w:color w:val="000000"/>
          <w:sz w:val="24"/>
          <w:szCs w:val="24"/>
          <w:shd w:fill="FFFFFF" w:color="auto" w:val="clear"/>
          <w:lang w:eastAsia="hr-HR"/>
        </w:rPr>
        <w:t xml:space="preserve">(''Narodne novine'' broj 71/15 – dalje u tekstu: SZ), </w:t>
      </w:r>
      <w:r w:rsidRPr="00E92221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sud je 13. listopada 2017., poslovni broj St-504/17-3 primjenom </w:t>
      </w:r>
      <w:r w:rsidRPr="00E92221">
        <w:rPr>
          <w:rFonts w:eastAsia="Times New Roman" w:hAnsi="Times New Roman" w:ascii="Times New Roman"/>
          <w:color w:val="000000"/>
          <w:sz w:val="24"/>
          <w:szCs w:val="24"/>
          <w:shd w:fill="FFFFFF" w:color="auto" w:val="clear"/>
          <w:lang w:eastAsia="hr-HR"/>
        </w:rPr>
        <w:t>čl. 430. SZ-a,</w:t>
      </w: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 xml:space="preserve"> na mrežnoj stranici e-Oglasna ploča sudova objavio oglas o pokretanju skraćenog stečajnog postupka u kojem je</w:t>
      </w:r>
      <w:r w:rsidRPr="00E9222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E92221" w:rsidP="00E92221" w:rsidR="00E92221" w:rsidRPr="00E9222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 xml:space="preserve">Dana 23. listopada 2017. zaprimljen je prijedlog vjerovnika Republike Hrvatske,  Ministarstva financija, Porezne uprave,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Područnog ureda Varaždina</w:t>
      </w: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>, zastupanog po Županijskom državnom odvjetništvu u Varaždinu, za otvaranje stečajnog postupka iz kojeg prijedloga proizlazi da vjerovnik ima tražbinu prema dužniku u iznosu od 16.411,99 kn.</w:t>
      </w:r>
    </w:p>
    <w:p w:rsidRDefault="00E92221" w:rsidP="00E92221" w:rsidR="00E92221" w:rsidRPr="00E9222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92221" w:rsidP="00E92221" w:rsidR="00E92221" w:rsidRPr="00E9222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ab/>
        <w:t>Također je i dužnik dostavio sudu prokazni popis imovine iz kojeg je razvidno da se isti na dan 7. studenog 2017. očitovao da nema imovine, a u prilogu tog prokaznog popisa imovine priložio je podnesak u kojem je naveo da dužnik ima maloprodajnu zalihu robe u vrijednosti od 153.653,00 kn.</w:t>
      </w:r>
    </w:p>
    <w:p w:rsidRDefault="00E92221" w:rsidP="00E92221" w:rsidR="00E92221" w:rsidRPr="00E92221">
      <w:pPr>
        <w:spacing w:lineRule="auto" w:line="240" w:after="0"/>
        <w:jc w:val="both"/>
        <w:rPr>
          <w:rFonts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E92221" w:rsidP="00E92221" w:rsidR="00E92221" w:rsidRPr="00E9222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ab/>
        <w:t>Obzirom na navedeno, proizlazi da nisu ispunjene pretpostavke za istodobno otvaranje i zaključenje skraćenog stečajnog postupka, u smislu čl. 431. Stečajnog zakona.</w:t>
      </w:r>
    </w:p>
    <w:p w:rsidRDefault="00E92221" w:rsidP="00E92221" w:rsidR="00E92221" w:rsidRPr="00E9222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92221" w:rsidP="00E92221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temeljem članka 433. SZ-a donio rješenje o obustavi skraćenog stečajnog postupka i  pokrenuo prethodni postupak u skladu s čl. 433. SZ uz imenovanje privremenog stečajnog upravitelja, kojeg je odabrao koristeći nasumičnu automatsku dodjelu iz e-Spisa.</w:t>
      </w:r>
    </w:p>
    <w:p w:rsidRDefault="002E1DA4" w:rsidP="002E1DA4" w:rsidR="002E1DA4" w:rsidRPr="00E9222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247396" w:rsidP="00B42DE3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E56BA3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E56BA3">
        <w:rPr>
          <w:rFonts w:hAnsi="Times New Roman" w:ascii="Times New Roman"/>
          <w:sz w:val="24"/>
          <w:szCs w:val="24"/>
        </w:rPr>
        <w:t xml:space="preserve">, </w:t>
      </w:r>
      <w:r w:rsidR="00E92221">
        <w:rPr>
          <w:rFonts w:hAnsi="Times New Roman" w:ascii="Times New Roman"/>
          <w:sz w:val="24"/>
          <w:szCs w:val="24"/>
        </w:rPr>
        <w:t>17</w:t>
      </w:r>
      <w:r w:rsidR="002E1DA4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studenog</w:t>
      </w:r>
      <w:r w:rsidR="000671F5" w:rsidRPr="000671F5">
        <w:rPr>
          <w:rFonts w:hAnsi="Times New Roman" w:ascii="Times New Roman"/>
          <w:sz w:val="24"/>
          <w:szCs w:val="24"/>
        </w:rPr>
        <w:t xml:space="preserve"> 2017.</w:t>
      </w:r>
    </w:p>
    <w:p w:rsidRDefault="000671F5" w:rsidP="000671F5" w:rsid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92221" w:rsidP="000671F5" w:rsidR="00E92221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1B4535" w:rsidR="00B42DE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E92221" w:rsidP="001B4535" w:rsidR="00E92221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92221" w:rsidP="001B4535" w:rsidR="00E92221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B4535" w:rsidP="001B4535" w:rsidR="001B453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92221" w:rsidP="001B4535" w:rsidR="00E92221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42DE3" w:rsidP="00B42DE3" w:rsidR="00E92221" w:rsidRP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POUKA O PRAVNOM LIJEKU:</w:t>
      </w:r>
    </w:p>
    <w:p w:rsidRDefault="00B42DE3" w:rsidP="00B42DE3" w:rsidR="00B42DE3" w:rsidRP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B42DE3" w:rsidP="00B42DE3" w:rsidR="00B42DE3" w:rsidRP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42DE3" w:rsidP="00B42DE3" w:rsidR="00B42DE3" w:rsidRP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42DE3" w:rsidP="00B42DE3" w:rsidR="00B42DE3" w:rsidRP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E56BA3" w:rsidP="000671F5" w:rsidR="00E56BA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92221" w:rsidP="00E92221" w:rsidR="00E92221" w:rsidRPr="00E92221">
      <w:pPr>
        <w:numPr>
          <w:ilvl w:val="0"/>
          <w:numId w:val="1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Augusta Cesarca 2,</w:t>
      </w:r>
    </w:p>
    <w:p w:rsidRDefault="00E92221" w:rsidP="00E92221" w:rsidR="00E92221" w:rsidRPr="00E92221">
      <w:pPr>
        <w:numPr>
          <w:ilvl w:val="0"/>
          <w:numId w:val="1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>Republika Hrvatska, po Županijskom državnom odvjetništvu u Varaždinu, Građansko-upravni odjel, Varaždin, B. Radić 2,</w:t>
      </w:r>
    </w:p>
    <w:p w:rsidRDefault="00E92221" w:rsidP="00E92221" w:rsidR="00E92221" w:rsidRPr="00E92221">
      <w:pPr>
        <w:numPr>
          <w:ilvl w:val="0"/>
          <w:numId w:val="1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>Privremeni stečajni upravitelj Katarina Conar-Brod, Varaždin, Križanićeva 92,</w:t>
      </w:r>
    </w:p>
    <w:p w:rsidRDefault="00E92221" w:rsidP="00E92221" w:rsidR="00E92221" w:rsidRPr="00E92221">
      <w:pPr>
        <w:numPr>
          <w:ilvl w:val="0"/>
          <w:numId w:val="1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>Direktor dužnika Sanja Lechner, Varaždin, Fortunata Pintarića 22,</w:t>
      </w:r>
    </w:p>
    <w:p w:rsidRDefault="00E92221" w:rsidP="00E92221" w:rsidR="00E92221">
      <w:pPr>
        <w:numPr>
          <w:ilvl w:val="0"/>
          <w:numId w:val="1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92221">
        <w:rPr>
          <w:rFonts w:eastAsia="Times New Roman" w:hAnsi="Times New Roman" w:ascii="Times New Roman"/>
          <w:sz w:val="24"/>
          <w:szCs w:val="24"/>
          <w:lang w:eastAsia="hr-HR"/>
        </w:rPr>
        <w:t>Dužnik MIS-SAMI j.d.o.o., Varaždin, Josipa Kozarca 22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</w:p>
    <w:p w:rsidRDefault="00E92221" w:rsidP="00E92221" w:rsidR="00E92221" w:rsidRPr="00E92221">
      <w:pPr>
        <w:numPr>
          <w:ilvl w:val="0"/>
          <w:numId w:val="1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E92221" w:rsidR="0056514C">
      <w:headerReference w:type="default" r:id="rId11"/>
      <w:pgSz w:h="16838" w:w="11906"/>
      <w:pgMar w:gutter="0" w:footer="709" w:header="113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A7E" w:rsidP="00501147" w:rsidR="00407A7E">
      <w:pPr>
        <w:spacing w:lineRule="auto" w:line="240" w:after="0"/>
      </w:pPr>
      <w:r>
        <w:separator/>
      </w:r>
    </w:p>
  </w:endnote>
  <w:endnote w:id="0" w:type="continuationSeparator">
    <w:p w:rsidRDefault="00407A7E" w:rsidP="00501147" w:rsidR="00407A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A7E" w:rsidP="00501147" w:rsidR="00407A7E">
      <w:pPr>
        <w:spacing w:lineRule="auto" w:line="240" w:after="0"/>
      </w:pPr>
      <w:r>
        <w:separator/>
      </w:r>
    </w:p>
  </w:footnote>
  <w:footnote w:id="0" w:type="continuationSeparator">
    <w:p w:rsidRDefault="00407A7E" w:rsidP="00501147" w:rsidR="00407A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03D67">
      <w:rPr>
        <w:rFonts w:hAnsi="Times New Roman" w:ascii="Times New Roman"/>
        <w:noProof/>
        <w:sz w:val="24"/>
        <w:szCs w:val="24"/>
      </w:rPr>
      <w:t>Poslovni broj: 5 St-504/17-7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03D67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53D6B"/>
    <w:multiLevelType w:val="hybridMultilevel"/>
    <w:tmpl w:val="5B2AB6C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422BF4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9">
    <w:nsid w:val="597F1DD4"/>
    <w:multiLevelType w:val="hybridMultilevel"/>
    <w:tmpl w:val="A12A6F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96161C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C270392"/>
    <w:multiLevelType w:val="hybridMultilevel"/>
    <w:tmpl w:val="68947E32"/>
    <w:lvl w:tplc="50EABB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9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0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87C43"/>
    <w:rsid w:val="000B216E"/>
    <w:rsid w:val="0016193F"/>
    <w:rsid w:val="0019143E"/>
    <w:rsid w:val="00194888"/>
    <w:rsid w:val="001A68CF"/>
    <w:rsid w:val="001B4535"/>
    <w:rsid w:val="001E3C62"/>
    <w:rsid w:val="001F6DF0"/>
    <w:rsid w:val="002042C3"/>
    <w:rsid w:val="00237FCE"/>
    <w:rsid w:val="00247396"/>
    <w:rsid w:val="002850D5"/>
    <w:rsid w:val="002971D6"/>
    <w:rsid w:val="002D2FC4"/>
    <w:rsid w:val="002E1DA4"/>
    <w:rsid w:val="002E3DDB"/>
    <w:rsid w:val="002F61DE"/>
    <w:rsid w:val="00340399"/>
    <w:rsid w:val="00341823"/>
    <w:rsid w:val="00342CFC"/>
    <w:rsid w:val="00345212"/>
    <w:rsid w:val="003650CA"/>
    <w:rsid w:val="00367E59"/>
    <w:rsid w:val="00385BF0"/>
    <w:rsid w:val="00394A8C"/>
    <w:rsid w:val="003A4477"/>
    <w:rsid w:val="003B1106"/>
    <w:rsid w:val="00407A7E"/>
    <w:rsid w:val="00450291"/>
    <w:rsid w:val="0049749B"/>
    <w:rsid w:val="004A0BD1"/>
    <w:rsid w:val="004E1C60"/>
    <w:rsid w:val="004F68EC"/>
    <w:rsid w:val="00501147"/>
    <w:rsid w:val="00507360"/>
    <w:rsid w:val="0056514C"/>
    <w:rsid w:val="005E1D89"/>
    <w:rsid w:val="005F633B"/>
    <w:rsid w:val="00685195"/>
    <w:rsid w:val="00713FC3"/>
    <w:rsid w:val="00741600"/>
    <w:rsid w:val="00757A30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53A9D"/>
    <w:rsid w:val="00A65E60"/>
    <w:rsid w:val="00A9082D"/>
    <w:rsid w:val="00AA1295"/>
    <w:rsid w:val="00AF28D9"/>
    <w:rsid w:val="00B00B9A"/>
    <w:rsid w:val="00B42DE3"/>
    <w:rsid w:val="00B43087"/>
    <w:rsid w:val="00B43741"/>
    <w:rsid w:val="00B92B86"/>
    <w:rsid w:val="00BC5568"/>
    <w:rsid w:val="00BE76E7"/>
    <w:rsid w:val="00C22AE8"/>
    <w:rsid w:val="00C470B6"/>
    <w:rsid w:val="00C50709"/>
    <w:rsid w:val="00C817C9"/>
    <w:rsid w:val="00CB0DAC"/>
    <w:rsid w:val="00CE3864"/>
    <w:rsid w:val="00CE51DA"/>
    <w:rsid w:val="00D228AD"/>
    <w:rsid w:val="00D43FE4"/>
    <w:rsid w:val="00D50D29"/>
    <w:rsid w:val="00DB5D1B"/>
    <w:rsid w:val="00DC66A8"/>
    <w:rsid w:val="00DC70E5"/>
    <w:rsid w:val="00E349A5"/>
    <w:rsid w:val="00E5104E"/>
    <w:rsid w:val="00E56BA3"/>
    <w:rsid w:val="00E92221"/>
    <w:rsid w:val="00EC15A5"/>
    <w:rsid w:val="00EE124A"/>
    <w:rsid w:val="00F03D67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D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D6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D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D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D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D6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D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D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St-504/2017-7</izvorni_sadrzaj>
    <derivirana_varijabla naziv="DomainObject.Oznaka_1">St-504/2017-7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MIS-SAMI jednostavno društvo s ograničenom odgovornošću za  trgovinu, posredovanje i usluge zastupanog po punomoćniku Sanja Lechner</izvorni_sadrzaj>
    <derivirana_varijabla naziv="DomainObject.Predmet.ProtustrankaFormated_1">  MIS-SAMI jednostavno društvo s ograničenom odgovornošću za  trgovinu, posredovanje i usluge zastupanog po punomoćniku Sanja Lechner</derivirana_varijabla>
  </DomainObject.Predmet.ProtustrankaFormated>
  <DomainObject.Predmet.ProtustrankaFormatedOIB>
    <izvorni_sadrzaj>  MIS-SAMI jednostavno društvo s ograničenom odgovornošću za  trgovinu, posredovanje i usluge, OIB 88818957870 zastupanog po punomoćniku Sanja Lechner</izvorni_sadrzaj>
    <derivirana_varijabla naziv="DomainObject.Predmet.ProtustrankaFormatedOIB_1">  MIS-SAMI jednostavno društvo s ograničenom odgovornošću za  trgovinu, posredovanje i usluge, OIB 88818957870 zastupanog po punomoćniku Sanja Lechner</derivirana_varijabla>
  </DomainObject.Predmet.ProtustrankaFormatedOIB>
  <DomainObject.Predmet.ProtustrankaFormatedWithAdress>
    <izvorni_sadrzaj> MIS-SAMI jednostavno društvo s ograničenom odgovornošću za  trgovinu, posredovanje i usluge, Josipa Kozarca 22, 42000 Varaždin zastupanog po punomoćniku Sanja Lechner</izvorni_sadrzaj>
    <derivirana_varijabla naziv="DomainObject.Predmet.ProtustrankaFormatedWithAdress_1"> MIS-SAMI jednostavno društvo s ograničenom odgovornošću za  trgovinu, posredovanje i usluge, Josipa Kozarca 22, 42000 Varaždin zastupanog po punomoćniku Sanja Lechner</derivirana_varijabla>
  </DomainObject.Predmet.ProtustrankaFormatedWithAdress>
  <DomainObject.Predmet.ProtustrankaFormatedWithAdressOIB>
    <izvorni_sadrzaj> MIS-SAMI jednostavno društvo s ograničenom odgovornošću za  trgovinu, posredovanje i usluge, OIB 88818957870, Josipa Kozarca 22, 42000 Varaždin zastupanog po punomoćniku Sanja Lechner</izvorni_sadrzaj>
    <derivirana_varijabla naziv="DomainObject.Predmet.ProtustrankaFormatedWithAdressOIB_1"> MIS-SAMI jednostavno društvo s ograničenom odgovornošću za  trgovinu, posredovanje i usluge, OIB 88818957870, Josipa Kozarca 22, 42000 Varaždin zastupanog po punomoćniku Sanja Lechner</derivirana_varijabla>
  </DomainObject.Predmet.ProtustrankaFormatedWithAdressOIB>
  <DomainObject.Predmet.ProtustrankaWithAdress>
    <izvorni_sadrzaj>MIS-SAMI jednostavno društvo s ograničenom odgovornošću za  trgovinu, posredovanje i usluge Josipa Kozarca 22, 42000 Varaždin</izvorni_sadrzaj>
    <derivirana_varijabla naziv="DomainObject.Predmet.ProtustrankaWithAdress_1">MIS-SAMI jednostavno društvo s ograničenom odgovornošću za  trgovinu, posredovanje i usluge Josipa Kozarca 22, 42000 Varaždin</derivirana_varijabla>
  </DomainObject.Predmet.ProtustrankaWithAdress>
  <DomainObject.Predmet.ProtustrankaWithAdressOIB>
    <izvorni_sadrzaj>MIS-SAMI jednostavno društvo s ograničenom odgovornošću za  trgovinu, posredovanje i usluge, OIB 88818957870, Josipa Kozarca 22, 42000 Varaždin</izvorni_sadrzaj>
    <derivirana_varijabla naziv="DomainObject.Predmet.ProtustrankaWithAdressOIB_1">MIS-SAMI jednostavno društvo s ograničenom odgovornošću za  trgovinu, posredovanje i usluge, OIB 88818957870, Josipa Kozarca 22, 42000 Varaždin</derivirana_varijabla>
  </DomainObject.Predmet.ProtustrankaWithAdressOIB>
  <DomainObject.Predmet.ProtustrankaNazivFormated>
    <izvorni_sadrzaj>MIS-SAMI jednostavno društvo s ograničenom odgovornošću za  trgovinu, posredovanje i usluge</izvorni_sadrzaj>
    <derivirana_varijabla naziv="DomainObject.Predmet.ProtustrankaNazivFormated_1">MIS-SAMI jednostavno društvo s ograničenom odgovornošću za  trgovinu, posredovanje i usluge</derivirana_varijabla>
  </DomainObject.Predmet.ProtustrankaNazivFormated>
  <DomainObject.Predmet.ProtustrankaNazivFormatedOIB>
    <izvorni_sadrzaj>MIS-SAMI jednostavno društvo s ograničenom odgovornošću za  trgovinu, posredovanje i usluge, OIB 88818957870</izvorni_sadrzaj>
    <derivirana_varijabla naziv="DomainObject.Predmet.ProtustrankaNazivFormatedOIB_1">MIS-SAMI jednostavno društvo s ograničenom odgovornošću za  trgovinu, posredovanje i usluge, OIB 88818957870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10381.81</izvorni_sadrzaj>
    <derivirana_varijabla naziv="DomainObject.Predmet.TrenutnaVrijednost_1">10381.81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MIS-SAMI jednostavno društvo s ograničenom odgovornošću za  trgovinu, posredovanje i usluge zastupanog po punomoćniku Sanja Lechner</item>
    </izvorni_sadrzaj>
    <derivirana_varijabla naziv="DomainObject.Predmet.ProtuStrankaListFormated_1">
      <item>MIS-SAMI jednostavno društvo s ograničenom odgovornošću za  trgovinu, posredovanje i usluge zastupanog po punomoćniku Sanja Lechner</item>
    </derivirana_varijabla>
  </DomainObject.Predmet.ProtuStrankaListFormated>
  <DomainObject.Predmet.ProtuStrankaListFormatedOIB>
    <izvorni_sadrzaj>
      <item>MIS-SAMI jednostavno društvo s ograničenom odgovornošću za  trgovinu, posredovanje i usluge, OIB 88818957870 zastupanog po punomoćniku Sanja Lechner</item>
    </izvorni_sadrzaj>
    <derivirana_varijabla naziv="DomainObject.Predmet.ProtuStrankaListFormatedOIB_1">
      <item>MIS-SAMI jednostavno društvo s ograničenom odgovornošću za  trgovinu, posredovanje i usluge, OIB 88818957870 zastupanog po punomoćniku Sanja Lechner</item>
    </derivirana_varijabla>
  </DomainObject.Predmet.ProtuStrankaListFormatedOIB>
  <DomainObject.Predmet.ProtuStrankaListFormatedWithAdress>
    <izvorni_sadrzaj>
      <item>MIS-SAMI jednostavno društvo s ograničenom odgovornošću za  trgovinu, posredovanje i usluge, Josipa Kozarca 22, 42000 Varaždin zastupanog po punomoćniku Sanja Lechner</item>
    </izvorni_sadrzaj>
    <derivirana_varijabla naziv="DomainObject.Predmet.ProtuStrankaListFormatedWithAdress_1">
      <item>MIS-SAMI jednostavno društvo s ograničenom odgovornošću za  trgovinu, posredovanje i usluge, Josipa Kozarca 22, 42000 Varaždin zastupanog po punomoćniku Sanja Lechner</item>
    </derivirana_varijabla>
  </DomainObject.Predmet.ProtuStrankaListFormatedWithAdress>
  <DomainObject.Predmet.ProtuStrankaListFormatedWithAdressOIB>
    <izvorni_sadrzaj>
      <item>MIS-SAMI jednostavno društvo s ograničenom odgovornošću za  trgovinu, posredovanje i usluge, OIB 88818957870, Josipa Kozarca 22, 42000 Varaždin zastupanog po punomoćniku Sanja Lechner</item>
    </izvorni_sadrzaj>
    <derivirana_varijabla naziv="DomainObject.Predmet.ProtuStrankaListFormatedWithAdressOIB_1">
      <item>MIS-SAMI jednostavno društvo s ograničenom odgovornošću za  trgovinu, posredovanje i usluge, OIB 88818957870, Josipa Kozarca 22, 42000 Varaždin zastupanog po punomoćniku Sanja Lechner</item>
    </derivirana_varijabla>
  </DomainObject.Predmet.ProtuStrankaListFormatedWithAdressOIB>
  <DomainObject.Predmet.ProtuStrankaListNazivFormated>
    <izvorni_sadrzaj>
      <item>MIS-SAMI jednostavno društvo s ograničenom odgovornošću za  trgovinu, posredovanje i usluge</item>
    </izvorni_sadrzaj>
    <derivirana_varijabla naziv="DomainObject.Predmet.ProtuStrankaListNazivFormated_1">
      <item>MIS-SAMI jednostavno društvo s ograničenom odgovornošću za  trgovinu, posredovanje i usluge</item>
    </derivirana_varijabla>
  </DomainObject.Predmet.ProtuStrankaListNazivFormated>
  <DomainObject.Predmet.ProtuStrankaListNazivFormatedOIB>
    <izvorni_sadrzaj>
      <item>MIS-SAMI jednostavno društvo s ograničenom odgovornošću za  trgovinu, posredovanje i usluge, OIB 88818957870</item>
    </izvorni_sadrzaj>
    <derivirana_varijabla naziv="DomainObject.Predmet.ProtuStrankaListNazivFormatedOIB_1">
      <item>MIS-SAMI jednostavno društvo s ograničenom odgovornošću za  trgovinu, posredovanje i usluge, OIB 88818957870</item>
    </derivirana_varijabla>
  </DomainObject.Predmet.ProtuStrankaListNazivFormatedOIB>
  <DomainObject.Predmet.OstaliListFormated>
    <izvorni_sadrzaj>
      <item>Sudski registar</item>
      <item>Sanja Lechner punomoćnik sudionika u postupku MIS-SAMI jednostavno društvo s ograničenom odgovornošću za  trgovinu, posredovanje i usluge</item>
    </izvorni_sadrzaj>
    <derivirana_varijabla naziv="DomainObject.Predmet.OstaliListFormated_1">
      <item>Sudski registar</item>
      <item>Sanja Lechner punomoćnik sudionika u postupku MIS-SAMI jednostavno društvo s ograničenom odgovornošću za  trgovinu, posredovanje i usluge</item>
    </derivirana_varijabla>
  </DomainObject.Predmet.OstaliListFormated>
  <DomainObject.Predmet.OstaliListFormatedOIB>
    <izvorni_sadrzaj>
      <item>Sudski registar</item>
      <item>Sanja Lechner, OIB 02640799786 punomoćnik sudionika u postupku MIS-SAMI jednostavno društvo s ograničenom odgovornošću za  trgovinu, posredovanje i usluge</item>
    </izvorni_sadrzaj>
    <derivirana_varijabla naziv="DomainObject.Predmet.OstaliListFormatedOIB_1">
      <item>Sudski registar</item>
      <item>Sanja Lechner, OIB 02640799786 punomoćnik sudionika u postupku MIS-SAMI jednostavno društvo s ograničenom odgovornošću za  trgovinu, posredovanje i usluge</item>
    </derivirana_varijabla>
  </DomainObject.Predmet.OstaliListFormatedOIB>
  <DomainObject.Predmet.OstaliListFormatedWithAdress>
    <izvorni_sadrzaj>
      <item>Sudski registar</item>
      <item>Sanja Lechner, Fortunata Pintarića 22, 42000 Varaždin punomoćnik sudionika u postupku MIS-SAMI jednostavno društvo s ograničenom odgovornošću za  trgovinu, posredovanje i usluge</item>
    </izvorni_sadrzaj>
    <derivirana_varijabla naziv="DomainObject.Predmet.OstaliListFormatedWithAdress_1">
      <item>Sudski registar</item>
      <item>Sanja Lechner, Fortunata Pintarića 22, 42000 Varaždin punomoćnik sudionika u postupku MIS-SAMI jednostavno društvo s ograničenom odgovornošću za  trgovinu, posredovanje i usluge</item>
    </derivirana_varijabla>
  </DomainObject.Predmet.OstaliListFormatedWithAdress>
  <DomainObject.Predmet.OstaliListFormatedWithAdressOIB>
    <izvorni_sadrzaj>
      <item>Sudski registar</item>
      <item>Sanja Lechner, OIB 02640799786, Fortunata Pintarića 22, 42000 Varaždin punomoćnik sudionika u postupku MIS-SAMI jednostavno društvo s ograničenom odgovornošću za  trgovinu, posredovanje i usluge</item>
    </izvorni_sadrzaj>
    <derivirana_varijabla naziv="DomainObject.Predmet.OstaliListFormatedWithAdressOIB_1">
      <item>Sudski registar</item>
      <item>Sanja Lechner, OIB 02640799786, Fortunata Pintarića 22, 42000 Varaždin punomoćnik sudionika u postupku MIS-SAMI jednostavno društvo s ograničenom odgovornošću za  trgovinu, posredovanje i usluge</item>
    </derivirana_varijabla>
  </DomainObject.Predmet.OstaliListFormatedWithAdressOIB>
  <DomainObject.Predmet.OstaliListNazivFormated>
    <izvorni_sadrzaj>
      <item>Sudski registar</item>
      <item>Sanja Lechner</item>
    </izvorni_sadrzaj>
    <derivirana_varijabla naziv="DomainObject.Predmet.OstaliListNazivFormated_1">
      <item>Sudski registar</item>
      <item>Sanja Lechner</item>
    </derivirana_varijabla>
  </DomainObject.Predmet.OstaliListNazivFormated>
  <DomainObject.Predmet.OstaliListNazivFormatedOIB>
    <izvorni_sadrzaj>
      <item>Sudski registar</item>
      <item>Sanja Lechner, OIB 02640799786</item>
    </izvorni_sadrzaj>
    <derivirana_varijabla naziv="DomainObject.Predmet.OstaliListNazivFormatedOIB_1">
      <item>Sudski registar</item>
      <item>Sanja Lechner, OIB 02640799786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St-504/2017-7</izvorni_sadrzaj>
    <derivirana_varijabla naziv="DomainObject.PoslovniBrojDokumenta_1">St-504/2017-7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MIS-SAMI jednostavno društvo s ograničenom odgovornošću za  trgovinu, posredovanje i usluge</izvorni_sadrzaj>
    <derivirana_varijabla naziv="DomainObject.Predmet.ProtustrankaIDrugi_1">MIS-SAMI jednostavno društvo s ograničenom odgovornošću za  trgovinu, posredovanje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MIS-SAMI jednostavno društvo s ograničenom odgovornošću za  trgovinu, posredovanje i usluge, OIB 88818957870, Josipa Kozarca 22, 42000 Varaždin</izvorni_sadrzaj>
    <derivirana_varijabla naziv="DomainObject.Predmet.ProtustrankaIDrugiAdressOIB_1">MIS-SAMI jednostavno društvo s ograničenom odgovornošću za  trgovinu, posredovanje i usluge, OIB 88818957870, Josipa Kozarca 22,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MIS-SAMI jednostavno društvo s ograničenom odgovornošću za  trgovinu, posredovanje i usluge</item>
      <item>Sudski registar</item>
      <item>Sanja Lechner</item>
    </izvorni_sadrzaj>
    <derivirana_varijabla naziv="DomainObject.Predmet.SudioniciListNaziv_1">
      <item>Financijska agencija</item>
      <item>MIS-SAMI jednostavno društvo s ograničenom odgovornošću za  trgovinu, posredovanje i usluge</item>
      <item>Sudski registar</item>
      <item>Sanja Lechner</item>
    </derivirana_varijabla>
  </DomainObject.Predmet.SudioniciListNaziv>
  <DomainObject.Predmet.SudioniciListAdressOIB>
    <izvorni_sadrzaj>
      <item>Financijska agencija, OIB 85821130368, Ulica grada Vukovara 70,10000 Zagreb</item>
      <item>MIS-SAMI jednostavno društvo s ograničenom odgovornošću za  trgovinu, posredovanje i usluge, OIB 88818957870, Josipa Kozarca 22,42000 Varaždin</item>
      <item>Sudski registar</item>
      <item>Sanja Lechner, OIB 02640799786, Fortunata Pintarića 22,42000 Varaždin</item>
    </izvorni_sadrzaj>
    <derivirana_varijabla naziv="DomainObject.Predmet.SudioniciListAdressOIB_1">
      <item>Financijska agencija, OIB 85821130368, Ulica grada Vukovara 70,10000 Zagreb</item>
      <item>MIS-SAMI jednostavno društvo s ograničenom odgovornošću za  trgovinu, posredovanje i usluge, OIB 88818957870, Josipa Kozarca 22,42000 Varaždin</item>
      <item>Sudski registar</item>
      <item>Sanja Lechner, OIB 02640799786, Fortunata Pintarića 22,42000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88818957870</item>
      <item>, OIB null</item>
      <item>, OIB 02640799786</item>
    </izvorni_sadrzaj>
    <derivirana_varijabla naziv="DomainObject.Predmet.SudioniciListNazivOIB_1">
      <item>, OIB 85821130368</item>
      <item>, OIB 88818957870</item>
      <item>, OIB null</item>
      <item>, OIB 02640799786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0B64A-C503-4238-8D1D-465BA481D5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756</properties:Words>
  <properties:Characters>4401</properties:Characters>
  <properties:Lines>115</properties:Lines>
  <properties:Paragraphs>36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2017-11-17T12:41:00Z</cp:lastPrinted>
  <dcterms:modified xmlns:xsi="http://www.w3.org/2001/XMLSchema-instance" xsi:type="dcterms:W3CDTF">2017-11-17T12:46:00Z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St-504/2017-7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