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aec8f" w14:paraId="c7aec8f" w:rsidRDefault="00D747B6" w:rsidP="00D747B6" w:rsidR="00D747B6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D747B6" w:rsidP="00D747B6" w:rsidR="00D747B6" w:rsidRPr="00572798">
      <w:pPr>
        <w:tabs>
          <w:tab w:pos="6150" w:val="left"/>
        </w:tabs>
        <w:rPr>
          <w:b/>
        </w:rPr>
      </w:pPr>
    </w:p>
    <w:p w:rsidRDefault="00D747B6" w:rsidP="00D747B6" w:rsidR="00D747B6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747B6" w:rsidP="00D747B6" w:rsidR="00D747B6">
      <w:pPr>
        <w:tabs>
          <w:tab w:pos="7020" w:val="left"/>
        </w:tabs>
      </w:pPr>
      <w:r>
        <w:t xml:space="preserve">REPUBLIKA HRVATSKA </w:t>
      </w:r>
    </w:p>
    <w:p w:rsidRDefault="00D747B6" w:rsidP="00D747B6" w:rsidR="00D747B6">
      <w:r>
        <w:t xml:space="preserve">  Trgovački sud u Zagrebu</w:t>
      </w:r>
    </w:p>
    <w:p w:rsidRDefault="00D747B6" w:rsidP="00D747B6" w:rsidR="00D747B6">
      <w:r>
        <w:t xml:space="preserve">   Zagreb, Amruševa 2/II</w:t>
      </w:r>
    </w:p>
    <w:p w:rsidRDefault="00D747B6" w:rsidP="00D747B6" w:rsidR="00D747B6"/>
    <w:p w:rsidRDefault="00D747B6" w:rsidP="00D747B6" w:rsidR="00D747B6"/>
    <w:p w:rsidRDefault="00D747B6" w:rsidP="00D747B6" w:rsidR="00D747B6"/>
    <w:p w:rsidRDefault="00D747B6" w:rsidP="00D747B6" w:rsidR="00D747B6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E07B86">
        <w:t>7482</w:t>
      </w:r>
      <w:r>
        <w:t>/15, temeljem odredbe članka 430. Stečajnog zakona (Narodne novine br. 71/15.), dana 29. prosinca 2015., objavljuje:</w:t>
      </w:r>
    </w:p>
    <w:p w:rsidRDefault="00D747B6" w:rsidP="00D747B6" w:rsidR="00D747B6" w:rsidRPr="008155EE">
      <w:pPr>
        <w:rPr>
          <w:sz w:val="40"/>
          <w:szCs w:val="40"/>
        </w:rPr>
      </w:pPr>
    </w:p>
    <w:p w:rsidRDefault="00D747B6" w:rsidP="00D747B6" w:rsidR="00D747B6" w:rsidRPr="009E0378">
      <w:pPr>
        <w:jc w:val="center"/>
      </w:pPr>
      <w:r w:rsidRPr="009E0378">
        <w:t>O G L A S</w:t>
      </w:r>
    </w:p>
    <w:p w:rsidRDefault="00D747B6" w:rsidP="00D747B6" w:rsidR="00D747B6" w:rsidRPr="001F6933">
      <w:pPr>
        <w:rPr>
          <w:b/>
        </w:rPr>
      </w:pPr>
    </w:p>
    <w:p w:rsidRDefault="00D747B6" w:rsidP="00D747B6" w:rsidR="00D747B6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7E5E7A">
        <w:t>D-GRAF d.o.o., Zagreb, Jagnjeđe 22, OIB:  50896521418</w:t>
      </w:r>
      <w:r>
        <w:t xml:space="preserve">.   </w:t>
      </w:r>
    </w:p>
    <w:p w:rsidRDefault="00D747B6" w:rsidP="00D747B6" w:rsidR="00D747B6">
      <w:pPr>
        <w:pStyle w:val="Odlomakpopisa"/>
        <w:ind w:left="1428"/>
      </w:pPr>
    </w:p>
    <w:p w:rsidRDefault="00D747B6" w:rsidP="00D747B6" w:rsidR="00D747B6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7E5E7A">
        <w:t>67.629,34</w:t>
      </w:r>
      <w:r>
        <w:t xml:space="preserve">  kn.</w:t>
      </w:r>
    </w:p>
    <w:p w:rsidRDefault="00D747B6" w:rsidP="00D747B6" w:rsidR="00D747B6">
      <w:pPr>
        <w:ind w:left="360"/>
      </w:pPr>
      <w:r>
        <w:t xml:space="preserve"> </w:t>
      </w:r>
    </w:p>
    <w:p w:rsidRDefault="00D747B6" w:rsidP="00D747B6" w:rsidR="00D747B6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D747B6" w:rsidP="00D747B6" w:rsidR="00D747B6">
      <w:pPr>
        <w:ind w:firstLine="720"/>
        <w:jc w:val="both"/>
      </w:pPr>
    </w:p>
    <w:p w:rsidRDefault="00D747B6" w:rsidP="00D747B6" w:rsidR="00D747B6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747B6" w:rsidP="00D747B6" w:rsidR="00D747B6">
      <w:pPr>
        <w:pStyle w:val="Odlomakpopisa"/>
      </w:pPr>
    </w:p>
    <w:p w:rsidRDefault="00D747B6" w:rsidP="00D747B6" w:rsidR="00D747B6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747B6" w:rsidP="00D747B6" w:rsidR="00D747B6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747B6" w:rsidP="00D747B6" w:rsidR="00D747B6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747B6" w:rsidP="00D747B6" w:rsidR="00D747B6">
      <w:pPr>
        <w:jc w:val="center"/>
      </w:pPr>
    </w:p>
    <w:p w:rsidRDefault="00D747B6" w:rsidP="00D747B6" w:rsidR="00D747B6">
      <w:pPr>
        <w:jc w:val="center"/>
      </w:pPr>
      <w:r>
        <w:t>U Zagrebu, 29. prosinca 2015.</w:t>
      </w:r>
    </w:p>
    <w:p w:rsidRDefault="00D747B6" w:rsidP="00D747B6" w:rsidR="00D747B6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D747B6" w:rsidP="00D747B6" w:rsidR="00D747B6">
      <w:pPr>
        <w:jc w:val="right"/>
      </w:pPr>
      <w:r>
        <w:t xml:space="preserve">          Jelena Vučemilo Manojlovski </w:t>
      </w:r>
    </w:p>
    <w:p w:rsidRDefault="00D747B6" w:rsidP="00D747B6" w:rsidR="00D747B6">
      <w:pPr>
        <w:jc w:val="right"/>
      </w:pPr>
    </w:p>
    <w:p w:rsidRDefault="00D747B6" w:rsidP="00D747B6" w:rsidR="00D747B6">
      <w:pPr>
        <w:jc w:val="right"/>
      </w:pPr>
    </w:p>
    <w:p w:rsidRDefault="00D747B6" w:rsidP="00D747B6" w:rsidR="00D747B6">
      <w:pPr>
        <w:jc w:val="right"/>
      </w:pPr>
    </w:p>
    <w:p w:rsidRDefault="00D747B6" w:rsidP="00D747B6" w:rsidR="00D747B6">
      <w:pPr>
        <w:jc w:val="right"/>
      </w:pPr>
    </w:p>
    <w:p w:rsidRDefault="00D747B6" w:rsidP="00D747B6" w:rsidR="00D747B6">
      <w:r>
        <w:t>DNA:</w:t>
      </w:r>
    </w:p>
    <w:p w:rsidRDefault="00D747B6" w:rsidP="00D747B6" w:rsidR="00D747B6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D747B6" w:rsidP="00D747B6" w:rsidR="00D747B6">
      <w:pPr>
        <w:pStyle w:val="Odlomakpopisa"/>
        <w:numPr>
          <w:ilvl w:val="0"/>
          <w:numId w:val="2"/>
        </w:numPr>
      </w:pPr>
      <w:r>
        <w:t>spis</w:t>
      </w:r>
    </w:p>
    <w:p w:rsidRDefault="00D747B6" w:rsidP="00D747B6" w:rsidR="00D747B6"/>
    <w:p w:rsidRDefault="00D747B6" w:rsidP="00D747B6" w:rsidR="00D747B6"/>
    <w:p w:rsidRDefault="00D747B6" w:rsidP="00D747B6" w:rsidR="00D747B6"/>
    <w:p w:rsidRDefault="00D747B6" w:rsidP="00D747B6" w:rsidR="00D747B6"/>
    <w:p w:rsidRDefault="00D747B6" w:rsidP="00D747B6" w:rsidR="00D747B6"/>
    <w:p w:rsidRDefault="00D747B6" w:rsidP="00D747B6" w:rsidR="00D747B6"/>
    <w:p w:rsidRDefault="00D747B6" w:rsidP="00D747B6" w:rsidR="00D747B6"/>
    <w:p w:rsidRDefault="00D747B6" w:rsidP="00D747B6" w:rsidR="00D747B6"/>
    <w:p w:rsidRDefault="00D747B6" w:rsidP="00D747B6" w:rsidR="00D747B6"/>
    <w:p w:rsidRDefault="00D747B6" w:rsidP="00D747B6" w:rsidR="00D747B6"/>
    <w:p w:rsidRDefault="00D747B6" w:rsidP="00D747B6" w:rsidR="00D747B6"/>
    <w:p w:rsidRDefault="00D747B6" w:rsidP="00D747B6" w:rsidR="00D747B6"/>
    <w:p w:rsidRDefault="00D747B6" w:rsidP="00D747B6" w:rsidR="00D747B6"/>
    <w:p w:rsidRDefault="00D747B6" w:rsidP="00D747B6" w:rsidR="00D747B6"/>
    <w:p w:rsidRDefault="00D747B6" w:rsidP="00D747B6" w:rsidR="00D747B6"/>
    <w:p w:rsidRDefault="00D747B6" w:rsidP="00D747B6" w:rsidR="00D747B6"/>
    <w:p w:rsidRDefault="00D747B6" w:rsidP="00D747B6" w:rsidR="00D747B6"/>
    <w:p w:rsidRDefault="00D747B6" w:rsidP="00D747B6" w:rsidR="00D747B6"/>
    <w:p w:rsidRDefault="00D747B6" w:rsidP="00D747B6" w:rsidR="00D747B6"/>
    <w:p w:rsidRDefault="00D747B6" w:rsidP="00D747B6" w:rsidR="00D747B6"/>
    <w:p w:rsidRDefault="00D747B6" w:rsidP="00D747B6" w:rsidR="00D747B6"/>
    <w:p w:rsidRDefault="00D747B6" w:rsidP="00D747B6" w:rsidR="00D747B6"/>
    <w:p w:rsidRDefault="00D747B6" w:rsidP="00D747B6" w:rsidR="00D747B6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7B86" w:rsidR="00000000">
      <w:r>
        <w:separator/>
      </w:r>
    </w:p>
  </w:endnote>
  <w:endnote w:id="0" w:type="continuationSeparator">
    <w:p w:rsidRDefault="00E07B86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7B86" w:rsidR="00000000">
      <w:r>
        <w:separator/>
      </w:r>
    </w:p>
  </w:footnote>
  <w:footnote w:id="0" w:type="continuationSeparator">
    <w:p w:rsidRDefault="00E07B86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5E7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07B86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5E7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07B8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07B86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7B6"/>
    <w:rsid w:val="00133143"/>
    <w:rsid w:val="004E78E3"/>
    <w:rsid w:val="007E5E7A"/>
    <w:rsid w:val="00D747B6"/>
    <w:rsid w:val="00E07B86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747B6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747B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747B6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747B6"/>
  </w:style>
  <w:style w:styleId="Odlomakpopisa" w:type="paragraph">
    <w:name w:val="List Paragraph"/>
    <w:basedOn w:val="Normal"/>
    <w:uiPriority w:val="34"/>
    <w:qFormat/>
    <w:rsid w:val="00D747B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747B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47B6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07B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7B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7B8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7B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7B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747B6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747B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747B6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747B6"/>
  </w:style>
  <w:style w:styleId="Odlomakpopisa" w:type="paragraph">
    <w:name w:val="List Paragraph"/>
    <w:basedOn w:val="Normal"/>
    <w:uiPriority w:val="34"/>
    <w:qFormat/>
    <w:rsid w:val="00D747B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747B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47B6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07B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7B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7B8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7B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7B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7482</izvorni_sadrzaj>
    <derivirana_varijabla naziv="DomainObject.Predmet.Broj_1">7482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St-7482/2015</izvorni_sadrzaj>
    <derivirana_varijabla naziv="DomainObject.Predmet.OznakaBroj_1">St-7482/2015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D-GRAF  d.o.o.</izvorni_sadrzaj>
    <derivirana_varijabla naziv="DomainObject.Predmet.ProtustrankaFormated_1">  D-GRAF  d.o.o.</derivirana_varijabla>
  </DomainObject.Predmet.ProtustrankaFormated>
  <DomainObject.Predmet.ProtustrankaFormatedOIB>
    <izvorni_sadrzaj>  D-GRAF  d.o.o., OIB 50896521418</izvorni_sadrzaj>
    <derivirana_varijabla naziv="DomainObject.Predmet.ProtustrankaFormatedOIB_1">  D-GRAF  d.o.o., OIB 50896521418</derivirana_varijabla>
  </DomainObject.Predmet.ProtustrankaFormatedOIB>
  <DomainObject.Predmet.ProtustrankaFormatedWithAdress>
    <izvorni_sadrzaj> D-GRAF  d.o.o., Jagnjeđe 22, 10000 Zagreb</izvorni_sadrzaj>
    <derivirana_varijabla naziv="DomainObject.Predmet.ProtustrankaFormatedWithAdress_1"> D-GRAF  d.o.o., Jagnjeđe 22, 10000 Zagreb</derivirana_varijabla>
  </DomainObject.Predmet.ProtustrankaFormatedWithAdress>
  <DomainObject.Predmet.ProtustrankaFormatedWithAdressOIB>
    <izvorni_sadrzaj> D-GRAF  d.o.o., OIB 50896521418, Jagnjeđe 22, 10000 Zagreb</izvorni_sadrzaj>
    <derivirana_varijabla naziv="DomainObject.Predmet.ProtustrankaFormatedWithAdressOIB_1"> D-GRAF  d.o.o., OIB 50896521418, Jagnjeđe 22, 10000 Zagreb</derivirana_varijabla>
  </DomainObject.Predmet.ProtustrankaFormatedWithAdressOIB>
  <DomainObject.Predmet.ProtustrankaWithAdress>
    <izvorni_sadrzaj>D-GRAF  d.o.o. Jagnjeđe 22, 10000 Zagreb</izvorni_sadrzaj>
    <derivirana_varijabla naziv="DomainObject.Predmet.ProtustrankaWithAdress_1">D-GRAF  d.o.o. Jagnjeđe 22, 10000 Zagreb</derivirana_varijabla>
  </DomainObject.Predmet.ProtustrankaWithAdress>
  <DomainObject.Predmet.ProtustrankaWithAdressOIB>
    <izvorni_sadrzaj>D-GRAF  d.o.o., OIB 50896521418, Jagnjeđe 22, 10000 Zagreb</izvorni_sadrzaj>
    <derivirana_varijabla naziv="DomainObject.Predmet.ProtustrankaWithAdressOIB_1">D-GRAF  d.o.o., OIB 50896521418, Jagnjeđe 22, 10000 Zagreb</derivirana_varijabla>
  </DomainObject.Predmet.ProtustrankaWithAdressOIB>
  <DomainObject.Predmet.ProtustrankaNazivFormated>
    <izvorni_sadrzaj>D-GRAF  d.o.o.</izvorni_sadrzaj>
    <derivirana_varijabla naziv="DomainObject.Predmet.ProtustrankaNazivFormated_1">D-GRAF  d.o.o.</derivirana_varijabla>
  </DomainObject.Predmet.ProtustrankaNazivFormated>
  <DomainObject.Predmet.ProtustrankaNazivFormatedOIB>
    <izvorni_sadrzaj>D-GRAF  d.o.o., OIB 50896521418</izvorni_sadrzaj>
    <derivirana_varijabla naziv="DomainObject.Predmet.ProtustrankaNazivFormatedOIB_1">D-GRAF  d.o.o., OIB 50896521418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D-GRAF  d.o.o.</item>
    </izvorni_sadrzaj>
    <derivirana_varijabla naziv="DomainObject.Predmet.ProtuStrankaListFormated_1">
      <item>D-GRAF  d.o.o.</item>
    </derivirana_varijabla>
  </DomainObject.Predmet.ProtuStrankaListFormated>
  <DomainObject.Predmet.ProtuStrankaListFormatedOIB>
    <izvorni_sadrzaj>
      <item>D-GRAF  d.o.o., OIB 50896521418</item>
    </izvorni_sadrzaj>
    <derivirana_varijabla naziv="DomainObject.Predmet.ProtuStrankaListFormatedOIB_1">
      <item>D-GRAF  d.o.o., OIB 50896521418</item>
    </derivirana_varijabla>
  </DomainObject.Predmet.ProtuStrankaListFormatedOIB>
  <DomainObject.Predmet.ProtuStrankaListFormatedWithAdress>
    <izvorni_sadrzaj>
      <item>D-GRAF  d.o.o., Jagnjeđe 22, 10000 Zagreb</item>
    </izvorni_sadrzaj>
    <derivirana_varijabla naziv="DomainObject.Predmet.ProtuStrankaListFormatedWithAdress_1">
      <item>D-GRAF  d.o.o., Jagnjeđe 22, 10000 Zagreb</item>
    </derivirana_varijabla>
  </DomainObject.Predmet.ProtuStrankaListFormatedWithAdress>
  <DomainObject.Predmet.ProtuStrankaListFormatedWithAdressOIB>
    <izvorni_sadrzaj>
      <item>D-GRAF  d.o.o., OIB 50896521418, Jagnjeđe 22, 10000 Zagreb</item>
    </izvorni_sadrzaj>
    <derivirana_varijabla naziv="DomainObject.Predmet.ProtuStrankaListFormatedWithAdressOIB_1">
      <item>D-GRAF  d.o.o., OIB 50896521418, Jagnjeđe 22, 10000 Zagreb</item>
    </derivirana_varijabla>
  </DomainObject.Predmet.ProtuStrankaListFormatedWithAdressOIB>
  <DomainObject.Predmet.ProtuStrankaListNazivFormated>
    <izvorni_sadrzaj>
      <item>D-GRAF  d.o.o.</item>
    </izvorni_sadrzaj>
    <derivirana_varijabla naziv="DomainObject.Predmet.ProtuStrankaListNazivFormated_1">
      <item>D-GRAF  d.o.o.</item>
    </derivirana_varijabla>
  </DomainObject.Predmet.ProtuStrankaListNazivFormated>
  <DomainObject.Predmet.ProtuStrankaListNazivFormatedOIB>
    <izvorni_sadrzaj>
      <item>D-GRAF  d.o.o., OIB 50896521418</item>
    </izvorni_sadrzaj>
    <derivirana_varijabla naziv="DomainObject.Predmet.ProtuStrankaListNazivFormatedOIB_1">
      <item>D-GRAF  d.o.o., OIB 50896521418</item>
    </derivirana_varijabla>
  </DomainObject.Predmet.ProtuStrankaListNazivFormatedOIB>
  <DomainObject.Predmet.OstaliListFormated>
    <izvorni_sadrzaj>
      <item>Dario Duliba</item>
    </izvorni_sadrzaj>
    <derivirana_varijabla naziv="DomainObject.Predmet.OstaliListFormated_1">
      <item>Dario Duliba</item>
    </derivirana_varijabla>
  </DomainObject.Predmet.OstaliListFormated>
  <DomainObject.Predmet.OstaliListFormatedOIB>
    <izvorni_sadrzaj>
      <item>Dario Duliba, OIB 24689068169</item>
    </izvorni_sadrzaj>
    <derivirana_varijabla naziv="DomainObject.Predmet.OstaliListFormatedOIB_1">
      <item>Dario Duliba, OIB 24689068169</item>
    </derivirana_varijabla>
  </DomainObject.Predmet.OstaliListFormatedOIB>
  <DomainObject.Predmet.OstaliListFormatedWithAdress>
    <izvorni_sadrzaj>
      <item>Dario Duliba, Jagnedje 22, Zagreb</item>
    </izvorni_sadrzaj>
    <derivirana_varijabla naziv="DomainObject.Predmet.OstaliListFormatedWithAdress_1">
      <item>Dario Duliba, Jagnedje 22, Zagreb</item>
    </derivirana_varijabla>
  </DomainObject.Predmet.OstaliListFormatedWithAdress>
  <DomainObject.Predmet.OstaliListFormatedWithAdressOIB>
    <izvorni_sadrzaj>
      <item>Dario Duliba, OIB 24689068169, Jagnedje 22, Zagreb</item>
    </izvorni_sadrzaj>
    <derivirana_varijabla naziv="DomainObject.Predmet.OstaliListFormatedWithAdressOIB_1">
      <item>Dario Duliba, OIB 24689068169, Jagnedje 22, Zagreb</item>
    </derivirana_varijabla>
  </DomainObject.Predmet.OstaliListFormatedWithAdressOIB>
  <DomainObject.Predmet.OstaliListNazivFormated>
    <izvorni_sadrzaj>
      <item>Dario Duliba</item>
    </izvorni_sadrzaj>
    <derivirana_varijabla naziv="DomainObject.Predmet.OstaliListNazivFormated_1">
      <item>Dario Duliba</item>
    </derivirana_varijabla>
  </DomainObject.Predmet.OstaliListNazivFormated>
  <DomainObject.Predmet.OstaliListNazivFormatedOIB>
    <izvorni_sadrzaj>
      <item>Dario Duliba, OIB 24689068169</item>
    </izvorni_sadrzaj>
    <derivirana_varijabla naziv="DomainObject.Predmet.OstaliListNazivFormatedOIB_1">
      <item>Dario Duliba, OIB 24689068169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D-GRAF  d.o.o.</izvorni_sadrzaj>
    <derivirana_varijabla naziv="DomainObject.Predmet.ProtustrankaIDrugi_1">D-GRAF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D-GRAF  d.o.o., OIB 50896521418, Jagnjeđe 22, 10000 Zagreb</izvorni_sadrzaj>
    <derivirana_varijabla naziv="DomainObject.Predmet.ProtustrankaIDrugiAdressOIB_1">D-GRAF  d.o.o., OIB 50896521418, Jagnjeđe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D-GRAF  d.o.o.</item>
      <item>Dario Duliba</item>
    </izvorni_sadrzaj>
    <derivirana_varijabla naziv="DomainObject.Predmet.SudioniciListNaziv_1">
      <item>FINA Regionalni centar Zagreb</item>
      <item>D-GRAF  d.o.o.</item>
      <item>Dario Duliba</item>
    </derivirana_varijabla>
  </DomainObject.Predmet.SudioniciListNaziv>
  <DomainObject.Predmet.SudioniciListAdressOIB>
    <izvorni_sadrzaj>
      <item>FINA Regionalni centar Zagreb, OIB 85821130368, Trg svibanjskih žrtava 1995. 1,10000 Zagreb</item>
      <item>D-GRAF  d.o.o., OIB 50896521418, Jagnjeđe 22,10000 Zagreb</item>
      <item>Dario Duliba, OIB 24689068169, Jagnedje 22,Zagreb</item>
    </izvorni_sadrzaj>
    <derivirana_varijabla naziv="DomainObject.Predmet.SudioniciListAdressOIB_1">
      <item>FINA Regionalni centar Zagreb, OIB 85821130368, Trg svibanjskih žrtava 1995. 1,10000 Zagreb</item>
      <item>D-GRAF  d.o.o., OIB 50896521418, Jagnjeđe 22,10000 Zagreb</item>
      <item>Dario Duliba, OIB 24689068169, Jagnedje 22,Zagreb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50896521418</item>
      <item>, OIB 24689068169</item>
    </izvorni_sadrzaj>
    <derivirana_varijabla naziv="DomainObject.Predmet.SudioniciListNazivOIB_1">
      <item>, OIB 85821130368</item>
      <item>, OIB 50896521418</item>
      <item>, OIB 24689068169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244</properties:Words>
  <properties:Characters>1337</properties:Characters>
  <properties:Lines>72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2015-12-29T13:40:00Z</dcterms:created>
  <dc:creator>Jelena Vučemilo Manojlovski</dc:creator>
  <cp:lastModifiedBy>Jelena Vučemilo Manojlovski</cp:lastModifiedBy>
  <dcterms:modified xmlns:xsi="http://www.w3.org/2001/XMLSchema-instance" xsi:type="dcterms:W3CDTF">2015-12-29T13:41:00Z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