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f200" w14:paraId="6bcf200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75D71">
        <w:t>405</w:t>
      </w:r>
      <w:r w:rsidR="00937455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64666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E75D71" w:rsidRPr="00E75D71">
        <w:rPr>
          <w:lang w:val="hr-HR"/>
        </w:rPr>
        <w:t>GEOMIN, d.o.o. za rudarsko građevinske radove</w:t>
      </w:r>
      <w:r w:rsidR="00C90F65">
        <w:rPr>
          <w:lang w:val="hr-HR"/>
        </w:rPr>
        <w:t xml:space="preserve">, OIB: </w:t>
      </w:r>
      <w:r w:rsidR="00E75D71" w:rsidRPr="00E75D71">
        <w:rPr>
          <w:lang w:val="hr-HR"/>
        </w:rPr>
        <w:t>56462542507</w:t>
      </w:r>
      <w:r w:rsidR="00C90F65">
        <w:rPr>
          <w:lang w:val="hr-HR"/>
        </w:rPr>
        <w:t xml:space="preserve">, </w:t>
      </w:r>
      <w:r w:rsidR="00E75D71">
        <w:rPr>
          <w:lang w:val="hr-HR"/>
        </w:rPr>
        <w:t>Sinj, Dalmatinska 24</w:t>
      </w:r>
      <w:r w:rsidR="00A53188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66B88">
        <w:rPr>
          <w:lang w:val="hr-HR"/>
        </w:rPr>
        <w:t>09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B7727" w:rsidRPr="007B7727">
        <w:rPr>
          <w:lang w:val="hr-HR"/>
        </w:rPr>
        <w:t xml:space="preserve"> </w:t>
      </w:r>
      <w:r w:rsidR="00E75D71" w:rsidRPr="00E75D71">
        <w:rPr>
          <w:lang w:val="hr-HR"/>
        </w:rPr>
        <w:t>GEOMIN, d.o.o. za rudarsko građevinske radove</w:t>
      </w:r>
      <w:r w:rsidR="00E75D71">
        <w:rPr>
          <w:lang w:val="hr-HR"/>
        </w:rPr>
        <w:t xml:space="preserve">, OIB: </w:t>
      </w:r>
      <w:r w:rsidR="00E75D71" w:rsidRPr="00E75D71">
        <w:rPr>
          <w:lang w:val="hr-HR"/>
        </w:rPr>
        <w:t>56462542507</w:t>
      </w:r>
      <w:r w:rsidR="00E75D71">
        <w:rPr>
          <w:lang w:val="hr-HR"/>
        </w:rPr>
        <w:t>, Sinj, Dalmatinska 24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66B88">
        <w:rPr>
          <w:lang w:val="hr-HR"/>
        </w:rPr>
        <w:t>09</w:t>
      </w:r>
      <w:r w:rsidR="00937455">
        <w:rPr>
          <w:lang w:val="hr-HR"/>
        </w:rPr>
        <w:t>. lipnja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E75D71">
        <w:rPr>
          <w:lang w:val="hr-HR"/>
        </w:rPr>
        <w:t>13,15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3249" w:rsidR="00C6090D" w:rsidRPr="00A45AB9">
      <w:pPr>
        <w:jc w:val="both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6846C1">
        <w:rPr>
          <w:lang w:val="hr-HR"/>
        </w:rPr>
        <w:t xml:space="preserve">se </w:t>
      </w:r>
      <w:r w:rsidR="00343249">
        <w:rPr>
          <w:lang w:val="hr-HR"/>
        </w:rPr>
        <w:t>Domagoj Repač, OIB: 24977406612, Zagreb, Đorđićeva 24.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CD1F23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E75D71" w:rsidRPr="00E75D71">
        <w:rPr>
          <w:lang w:val="hr-HR"/>
        </w:rPr>
        <w:t>GEOMIN, d.o.o. za rudarsko građevinske radove</w:t>
      </w:r>
      <w:r w:rsidR="00E75D71">
        <w:rPr>
          <w:lang w:val="hr-HR"/>
        </w:rPr>
        <w:t xml:space="preserve">, OIB: </w:t>
      </w:r>
      <w:r w:rsidR="00E75D71" w:rsidRPr="00E75D71">
        <w:rPr>
          <w:lang w:val="hr-HR"/>
        </w:rPr>
        <w:t>56462542507</w:t>
      </w:r>
      <w:r w:rsidR="00E75D71">
        <w:rPr>
          <w:lang w:val="hr-HR"/>
        </w:rPr>
        <w:t>, Sinj, Dalmatinska 24</w:t>
      </w:r>
      <w:r w:rsidR="00ED5F9D">
        <w:rPr>
          <w:lang w:val="hr-HR"/>
        </w:rPr>
        <w:t>.</w:t>
      </w:r>
    </w:p>
    <w:p w:rsidRDefault="00ED5F9D" w:rsidP="00937455" w:rsidR="00ED5F9D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C6090D">
        <w:rPr>
          <w:lang w:val="hr-HR"/>
        </w:rPr>
        <w:t>09</w:t>
      </w:r>
      <w:r w:rsidR="00A53188">
        <w:rPr>
          <w:lang w:val="hr-HR"/>
        </w:rPr>
        <w:t>.02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E75D71" w:rsidRPr="00E75D71">
        <w:rPr>
          <w:lang w:val="hr-HR"/>
        </w:rPr>
        <w:t>GEOMIN, d.o.o. za rudarsko građevinske radove</w:t>
      </w:r>
      <w:r w:rsidR="00E75D71">
        <w:rPr>
          <w:lang w:val="hr-HR"/>
        </w:rPr>
        <w:t xml:space="preserve">, OIB: </w:t>
      </w:r>
      <w:r w:rsidR="00E75D71" w:rsidRPr="00E75D71">
        <w:rPr>
          <w:lang w:val="hr-HR"/>
        </w:rPr>
        <w:t>56462542507</w:t>
      </w:r>
      <w:r w:rsidR="00E75D71">
        <w:rPr>
          <w:lang w:val="hr-HR"/>
        </w:rPr>
        <w:t>, Sinj, Dalmatinska 24</w:t>
      </w:r>
      <w:r w:rsidR="00AA24B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E75D71">
        <w:rPr>
          <w:lang w:val="hr-HR"/>
        </w:rPr>
        <w:t>126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E75D71">
        <w:rPr>
          <w:lang w:val="hr-HR"/>
        </w:rPr>
        <w:t>29.766,90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C90F65">
        <w:rPr>
          <w:lang w:val="hr-HR"/>
        </w:rPr>
        <w:t>12</w:t>
      </w:r>
      <w:r w:rsidR="005F7E3F">
        <w:rPr>
          <w:lang w:val="hr-HR"/>
        </w:rPr>
        <w:t>.12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</w:t>
      </w:r>
      <w:r w:rsidR="00753E18">
        <w:rPr>
          <w:lang w:val="hr-HR"/>
        </w:rPr>
        <w:lastRenderedPageBreak/>
        <w:t xml:space="preserve">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66B88">
        <w:rPr>
          <w:lang w:val="hr-HR"/>
        </w:rPr>
        <w:t>09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700D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213A25" w:rsidP="00700D6C" w:rsidR="00213A25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C00E35" w:rsidP="00753E18" w:rsidR="00C00E3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  <w:r w:rsidR="005641F0">
        <w:rPr>
          <w:lang w:val="hr-HR"/>
        </w:rPr>
        <w:t xml:space="preserve">–Ispostava </w:t>
      </w:r>
      <w:r w:rsidR="00E75D71">
        <w:rPr>
          <w:lang w:val="hr-HR"/>
        </w:rPr>
        <w:t>Sinj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6721440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577" w:rsidRPr="00F7257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E75D71">
      <w:t>405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30EF7"/>
    <w:rsid w:val="0004446D"/>
    <w:rsid w:val="0005761D"/>
    <w:rsid w:val="0005765D"/>
    <w:rsid w:val="00064436"/>
    <w:rsid w:val="00064BCD"/>
    <w:rsid w:val="00083EF3"/>
    <w:rsid w:val="0009185A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43249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64666"/>
    <w:rsid w:val="00577B92"/>
    <w:rsid w:val="0059647E"/>
    <w:rsid w:val="005F20F8"/>
    <w:rsid w:val="005F7E3F"/>
    <w:rsid w:val="00607BA2"/>
    <w:rsid w:val="00663273"/>
    <w:rsid w:val="006846C1"/>
    <w:rsid w:val="00692B48"/>
    <w:rsid w:val="006A015D"/>
    <w:rsid w:val="006B468E"/>
    <w:rsid w:val="006C59C2"/>
    <w:rsid w:val="006D1139"/>
    <w:rsid w:val="00700D6C"/>
    <w:rsid w:val="00753E18"/>
    <w:rsid w:val="00766B88"/>
    <w:rsid w:val="00767D85"/>
    <w:rsid w:val="0077341A"/>
    <w:rsid w:val="007765FE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4AA8"/>
    <w:rsid w:val="008E756C"/>
    <w:rsid w:val="00926A19"/>
    <w:rsid w:val="00931BFF"/>
    <w:rsid w:val="00935D54"/>
    <w:rsid w:val="00937455"/>
    <w:rsid w:val="00952975"/>
    <w:rsid w:val="00962EC9"/>
    <w:rsid w:val="00977268"/>
    <w:rsid w:val="009812C9"/>
    <w:rsid w:val="009817AD"/>
    <w:rsid w:val="00993649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74E67"/>
    <w:rsid w:val="00B86B0B"/>
    <w:rsid w:val="00B874FD"/>
    <w:rsid w:val="00BB3A59"/>
    <w:rsid w:val="00BC02F8"/>
    <w:rsid w:val="00BC1B8A"/>
    <w:rsid w:val="00BD35F6"/>
    <w:rsid w:val="00BE1120"/>
    <w:rsid w:val="00BE4D80"/>
    <w:rsid w:val="00C00E35"/>
    <w:rsid w:val="00C10ADB"/>
    <w:rsid w:val="00C22FCB"/>
    <w:rsid w:val="00C6090D"/>
    <w:rsid w:val="00C63AB0"/>
    <w:rsid w:val="00C90F65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75D71"/>
    <w:rsid w:val="00E904E8"/>
    <w:rsid w:val="00E93C7D"/>
    <w:rsid w:val="00E95E20"/>
    <w:rsid w:val="00EB6FD2"/>
    <w:rsid w:val="00EB7DEF"/>
    <w:rsid w:val="00ED0898"/>
    <w:rsid w:val="00ED5F9D"/>
    <w:rsid w:val="00EF5686"/>
    <w:rsid w:val="00F0111A"/>
    <w:rsid w:val="00F0704E"/>
    <w:rsid w:val="00F133B6"/>
    <w:rsid w:val="00F43224"/>
    <w:rsid w:val="00F72577"/>
    <w:rsid w:val="00F81641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72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5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5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5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5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72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5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5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5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5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GEOMIN, d.o.o. za rudarsko građevinske radove</izvorni_sadrzaj>
    <derivirana_varijabla naziv="DomainObject.Predmet.ProtustrankaFormated_1">  GEOMIN, d.o.o. za rudarsko građevinske radove</derivirana_varijabla>
  </DomainObject.Predmet.ProtustrankaFormated>
  <DomainObject.Predmet.ProtustrankaFormatedOIB>
    <izvorni_sadrzaj>  GEOMIN, d.o.o. za rudarsko građevinske radove, OIB 56462542507</izvorni_sadrzaj>
    <derivirana_varijabla naziv="DomainObject.Predmet.ProtustrankaFormatedOIB_1">  GEOMIN, d.o.o. za rudarsko građevinske radove, OIB 56462542507</derivirana_varijabla>
  </DomainObject.Predmet.ProtustrankaFormatedOIB>
  <DomainObject.Predmet.ProtustrankaFormatedWithAdress>
    <izvorni_sadrzaj> GEOMIN, d.o.o. za rudarsko građevinske radove, Dalmatinska 24, 21230 Sinj</izvorni_sadrzaj>
    <derivirana_varijabla naziv="DomainObject.Predmet.ProtustrankaFormatedWithAdress_1"> GEOMIN, d.o.o. za rudarsko građevinske radove, Dalmatinska 24, 21230 Sinj</derivirana_varijabla>
  </DomainObject.Predmet.ProtustrankaFormatedWithAdress>
  <DomainObject.Predmet.ProtustrankaFormatedWithAdressOIB>
    <izvorni_sadrzaj> GEOMIN, d.o.o. za rudarsko građevinske radove, OIB 56462542507, Dalmatinska 24, 21230 Sinj</izvorni_sadrzaj>
    <derivirana_varijabla naziv="DomainObject.Predmet.ProtustrankaFormatedWithAdressOIB_1"> GEOMIN, d.o.o. za rudarsko građevinske radove, OIB 56462542507, Dalmatinska 24, 21230 Sinj</derivirana_varijabla>
  </DomainObject.Predmet.ProtustrankaFormatedWithAdressOIB>
  <DomainObject.Predmet.ProtustrankaWithAdress>
    <izvorni_sadrzaj>GEOMIN, d.o.o. za rudarsko građevinske radove Dalmatinska 24, 21230 Sinj</izvorni_sadrzaj>
    <derivirana_varijabla naziv="DomainObject.Predmet.ProtustrankaWithAdress_1">GEOMIN, d.o.o. za rudarsko građevinske radove Dalmatinska 24, 21230 Sinj</derivirana_varijabla>
  </DomainObject.Predmet.ProtustrankaWithAdress>
  <DomainObject.Predmet.ProtustrankaWithAdressOIB>
    <izvorni_sadrzaj>GEOMIN, d.o.o. za rudarsko građevinske radove, OIB 56462542507, Dalmatinska 24, 21230 Sinj</izvorni_sadrzaj>
    <derivirana_varijabla naziv="DomainObject.Predmet.ProtustrankaWithAdressOIB_1">GEOMIN, d.o.o. za rudarsko građevinske radove, OIB 56462542507, Dalmatinska 24, 21230 Sinj</derivirana_varijabla>
  </DomainObject.Predmet.ProtustrankaWithAdressOIB>
  <DomainObject.Predmet.ProtustrankaNazivFormated>
    <izvorni_sadrzaj>GEOMIN, d.o.o. za rudarsko građevinske radove</izvorni_sadrzaj>
    <derivirana_varijabla naziv="DomainObject.Predmet.ProtustrankaNazivFormated_1">GEOMIN, d.o.o. za rudarsko građevinske radove</derivirana_varijabla>
  </DomainObject.Predmet.ProtustrankaNazivFormated>
  <DomainObject.Predmet.ProtustrankaNazivFormatedOIB>
    <izvorni_sadrzaj>GEOMIN, d.o.o. za rudarsko građevinske radove, OIB 56462542507</izvorni_sadrzaj>
    <derivirana_varijabla naziv="DomainObject.Predmet.ProtustrankaNazivFormatedOIB_1">GEOMIN, d.o.o. za rudarsko građevinske radove, OIB 56462542507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29766.90</izvorni_sadrzaj>
    <derivirana_varijabla naziv="DomainObject.Predmet.TrenutnaVrijednost_1">29766.90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GEOMIN, d.o.o. za rudarsko građevinske radove</item>
    </izvorni_sadrzaj>
    <derivirana_varijabla naziv="DomainObject.Predmet.ProtuStrankaListFormated_1">
      <item>GEOMIN, d.o.o. za rudarsko građevinske radove</item>
    </derivirana_varijabla>
  </DomainObject.Predmet.ProtuStrankaListFormated>
  <DomainObject.Predmet.ProtuStrankaListFormatedOIB>
    <izvorni_sadrzaj>
      <item>GEOMIN, d.o.o. za rudarsko građevinske radove, OIB 56462542507</item>
    </izvorni_sadrzaj>
    <derivirana_varijabla naziv="DomainObject.Predmet.ProtuStrankaListFormatedOIB_1">
      <item>GEOMIN, d.o.o. za rudarsko građevinske radove, OIB 56462542507</item>
    </derivirana_varijabla>
  </DomainObject.Predmet.ProtuStrankaListFormatedOIB>
  <DomainObject.Predmet.ProtuStrankaListFormatedWithAdress>
    <izvorni_sadrzaj>
      <item>GEOMIN, d.o.o. za rudarsko građevinske radove, Dalmatinska 24, 21230 Sinj</item>
    </izvorni_sadrzaj>
    <derivirana_varijabla naziv="DomainObject.Predmet.ProtuStrankaListFormatedWithAdress_1">
      <item>GEOMIN, d.o.o. za rudarsko građevinske radove, Dalmatinska 24, 21230 Sinj</item>
    </derivirana_varijabla>
  </DomainObject.Predmet.ProtuStrankaListFormatedWithAdress>
  <DomainObject.Predmet.ProtuStrankaListFormatedWithAdressOIB>
    <izvorni_sadrzaj>
      <item>GEOMIN, d.o.o. za rudarsko građevinske radove, OIB 56462542507, Dalmatinska 24, 21230 Sinj</item>
    </izvorni_sadrzaj>
    <derivirana_varijabla naziv="DomainObject.Predmet.ProtuStrankaListFormatedWithAdressOIB_1">
      <item>GEOMIN, d.o.o. za rudarsko građevinske radove, OIB 56462542507, Dalmatinska 24, 21230 Sinj</item>
    </derivirana_varijabla>
  </DomainObject.Predmet.ProtuStrankaListFormatedWithAdressOIB>
  <DomainObject.Predmet.ProtuStrankaListNazivFormated>
    <izvorni_sadrzaj>
      <item>GEOMIN, d.o.o. za rudarsko građevinske radove</item>
    </izvorni_sadrzaj>
    <derivirana_varijabla naziv="DomainObject.Predmet.ProtuStrankaListNazivFormated_1">
      <item>GEOMIN, d.o.o. za rudarsko građevinske radove</item>
    </derivirana_varijabla>
  </DomainObject.Predmet.ProtuStrankaListNazivFormated>
  <DomainObject.Predmet.ProtuStrankaListNazivFormatedOIB>
    <izvorni_sadrzaj>
      <item>GEOMIN, d.o.o. za rudarsko građevinske radove, OIB 56462542507</item>
    </izvorni_sadrzaj>
    <derivirana_varijabla naziv="DomainObject.Predmet.ProtuStrankaListNazivFormatedOIB_1">
      <item>GEOMIN, d.o.o. za rudarsko građevinske radove, OIB 56462542507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GEOMIN, d.o.o. za rudarsko građevinske radove</izvorni_sadrzaj>
    <derivirana_varijabla naziv="DomainObject.Predmet.ProtustrankaIDrugi_1">GEOMIN, d.o.o. za rudarsko građevinske radove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GEOMIN, d.o.o. za rudarsko građevinske radove, OIB 56462542507, Dalmatinska 24, 21230 Sinj</izvorni_sadrzaj>
    <derivirana_varijabla naziv="DomainObject.Predmet.ProtustrankaIDrugiAdressOIB_1">GEOMIN, d.o.o. za rudarsko građevinske radove, OIB 56462542507, Dalmatinska 24,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GEOMIN, d.o.o. za rudarsko građevinske radove</item>
      <item>FINANCIJSKA AGENCIJA, RC SPLIT</item>
    </izvorni_sadrzaj>
    <derivirana_varijabla naziv="DomainObject.Predmet.SudioniciListNaziv_1">
      <item>GEOMIN, d.o.o. za rudarsko građevinske radove</item>
      <item>FINANCIJSKA AGENCIJA, RC SPLIT</item>
    </derivirana_varijabla>
  </DomainObject.Predmet.SudioniciListNaziv>
  <DomainObject.Predmet.SudioniciListAdressOIB>
    <izvorni_sadrzaj>
      <item>GEOMIN, d.o.o. za rudarsko građevinske radove, OIB 56462542507, Dalmatinska 24,21230 Sinj</item>
      <item>FINANCIJSKA AGENCIJA, RC SPLIT, OIB 85821130368, Mažuranićevo šetalište 24 b,21000 Split</item>
    </izvorni_sadrzaj>
    <derivirana_varijabla naziv="DomainObject.Predmet.SudioniciListAdressOIB_1">
      <item>GEOMIN, d.o.o. za rudarsko građevinske radove, OIB 56462542507, Dalmatinska 24,21230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56462542507</item>
      <item>, OIB 85821130368</item>
    </izvorni_sadrzaj>
    <derivirana_varijabla naziv="DomainObject.Predmet.SudioniciListNazivOIB_1">
      <item>, OIB 56462542507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E56944-C57E-4147-B049-4FF2DE819A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771</properties:Words>
  <properties:Characters>4127</properties:Characters>
  <properties:Lines>101</properties:Lines>
  <properties:Paragraphs>35</properties:Paragraphs>
  <properties:TotalTime>144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1.St-405/2016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2017-06-09T10:38:00Z</cp:lastPrinted>
  <dcterms:modified xmlns:xsi="http://www.w3.org/2001/XMLSchema-instance" xsi:type="dcterms:W3CDTF">2017-06-09T10:43:00Z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