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bf73" w14:paraId="362bf73" w:rsidRDefault="00D156CD" w:rsidP="00017C4B" w:rsidR="00D156CD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440B12">
        <w:t>1836/17-13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440B12" w:rsidP="00440B12" w:rsidR="00440B12" w:rsidRPr="000E13A9">
      <w:pPr>
        <w:jc w:val="both"/>
      </w:pPr>
      <w:r>
        <w:tab/>
      </w: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0E13A9">
        <w:t xml:space="preserve">dužnikom </w:t>
      </w:r>
      <w:r w:rsidRPr="000E13A9">
        <w:rPr>
          <w:lang w:val="pt-BR"/>
        </w:rPr>
        <w:t>COMMEO TTS MEDIUS j.d.o.o. za prijevoz i usluge, Jakovlje, Adele Sixta 7, OIB 96307225759</w:t>
      </w:r>
      <w:r w:rsidRPr="000E13A9">
        <w:t xml:space="preserve">, </w:t>
      </w:r>
      <w:r>
        <w:t>11</w:t>
      </w:r>
      <w:r w:rsidRPr="000E13A9">
        <w:t xml:space="preserve">. </w:t>
      </w:r>
      <w:r>
        <w:t>listopada</w:t>
      </w:r>
      <w:r w:rsidRPr="000E13A9">
        <w:t xml:space="preserve"> 2018.,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440B12" w:rsidRPr="000E13A9">
        <w:rPr>
          <w:lang w:val="pt-BR"/>
        </w:rPr>
        <w:t>COMMEO TTS MEDIUS j.d.o.o. za prijevoz i usluge, Jakovlje, Adele Sixta 7, OIB 96307225759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40B12" w:rsidRPr="000E13A9">
        <w:rPr>
          <w:lang w:val="pt-BR"/>
        </w:rPr>
        <w:t>COMMEO TTS MEDIUS j.d.o.o. za prijevoz i usluge, Jakovlje, Adele Sixta 7, OIB 96307225759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2805E9" w:rsidR="0068412C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440B12">
        <w:t>24</w:t>
      </w:r>
      <w:r w:rsidR="00C10700" w:rsidRPr="00AE6EE8">
        <w:t xml:space="preserve">. </w:t>
      </w:r>
      <w:r w:rsidR="00440B12">
        <w:t>svibnja</w:t>
      </w:r>
      <w:r w:rsidRPr="00AE6EE8">
        <w:t xml:space="preserve"> 201</w:t>
      </w:r>
      <w:r w:rsidR="00440B12">
        <w:t>8</w:t>
      </w:r>
      <w:r w:rsidRPr="00AE6EE8">
        <w:t xml:space="preserve">.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440B12" w:rsidRPr="000E13A9">
        <w:rPr>
          <w:lang w:val="pt-BR"/>
        </w:rPr>
        <w:t>COMMEO TTS MEDIUS j.d.o.o. za prijevoz i usluge, Jakovlje, Adele Sixta 7, OIB 96307225759</w:t>
      </w:r>
      <w:r w:rsidR="003263CB">
        <w:rPr>
          <w:lang w:val="pt-BR"/>
        </w:rPr>
        <w:t>.</w:t>
      </w:r>
      <w:r w:rsidR="000A39B4" w:rsidRPr="00AE6EE8">
        <w:rPr>
          <w:lang w:val="pt-BR"/>
        </w:rPr>
        <w:t xml:space="preserve"> </w:t>
      </w:r>
    </w:p>
    <w:p w:rsidRDefault="0068412C" w:rsidP="00055EFE" w:rsidR="0068412C">
      <w:pPr>
        <w:ind w:firstLine="708"/>
        <w:jc w:val="both"/>
        <w:rPr>
          <w:color w:val="FF0000"/>
        </w:rPr>
      </w:pPr>
    </w:p>
    <w:p w:rsidRDefault="00440B12" w:rsidP="00440B12" w:rsidR="00440B12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  <w:r>
        <w:t xml:space="preserve"> </w:t>
      </w:r>
      <w:r w:rsidRPr="0065182A">
        <w:t xml:space="preserve">Sukladno navedenoj odredbi, sud je </w:t>
      </w:r>
      <w:r>
        <w:t xml:space="preserve">službenim putem zatražio od Financijske agencije potvrdu </w:t>
      </w:r>
      <w:r w:rsidRPr="00871965">
        <w:t>o blokadi računa i novčanih sredstava ovršenika</w:t>
      </w:r>
      <w:r w:rsidR="00984D9E">
        <w:t xml:space="preserve"> (list 18 spisa).</w:t>
      </w:r>
    </w:p>
    <w:p w:rsidRDefault="00440B12" w:rsidP="00055EFE" w:rsidR="00440B12">
      <w:pPr>
        <w:ind w:firstLine="708"/>
        <w:jc w:val="both"/>
      </w:pPr>
    </w:p>
    <w:p w:rsidRDefault="00440B12" w:rsidP="00055EFE" w:rsidR="00871965" w:rsidRPr="00871965">
      <w:pPr>
        <w:ind w:firstLine="708"/>
        <w:jc w:val="both"/>
        <w:rPr>
          <w:lang w:val="pt-BR"/>
        </w:rPr>
      </w:pPr>
      <w:r>
        <w:t>Uvidom u potvrdu Financijske agencije</w:t>
      </w:r>
      <w:r w:rsidR="00871965" w:rsidRPr="00871965">
        <w:t xml:space="preserve"> o blokadi računa i novčanih sredstava ovršenika od </w:t>
      </w:r>
      <w:r>
        <w:t>11</w:t>
      </w:r>
      <w:r w:rsidR="00871965" w:rsidRPr="00871965">
        <w:t xml:space="preserve">. </w:t>
      </w:r>
      <w:r>
        <w:t>listopada</w:t>
      </w:r>
      <w:r w:rsidR="00871965" w:rsidRPr="00871965">
        <w:t xml:space="preserve"> 201</w:t>
      </w:r>
      <w:r>
        <w:t>8</w:t>
      </w:r>
      <w:r w:rsidR="00871965" w:rsidRPr="00871965">
        <w:t xml:space="preserve">. (list </w:t>
      </w:r>
      <w:r>
        <w:t>19</w:t>
      </w:r>
      <w:r w:rsidR="00871965" w:rsidRPr="00871965">
        <w:t xml:space="preserve"> spisa) utvrđeno je da nepodmirene obveze dužnika na dan izdavanja potvrde iznose 0,00 kuna. </w:t>
      </w:r>
    </w:p>
    <w:p w:rsidRDefault="003C549D" w:rsidP="00C10700" w:rsidR="00055EFE" w:rsidRPr="00C10700">
      <w:pPr>
        <w:tabs>
          <w:tab w:pos="720" w:val="left"/>
        </w:tabs>
        <w:jc w:val="both"/>
        <w:rPr>
          <w:color w:val="FF0000"/>
        </w:rPr>
      </w:pPr>
      <w:r w:rsidRPr="00C10700">
        <w:rPr>
          <w:color w:val="FF0000"/>
        </w:rPr>
        <w:tab/>
      </w:r>
    </w:p>
    <w:p w:rsidRDefault="007C56AE" w:rsidP="00017C4B" w:rsidR="007C56AE">
      <w:pPr>
        <w:pStyle w:val="Bezproreda"/>
        <w:ind w:firstLine="720"/>
        <w:jc w:val="both"/>
      </w:pPr>
      <w:r>
        <w:lastRenderedPageBreak/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C10700">
        <w:t>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440B12">
        <w:t>11</w:t>
      </w:r>
      <w:r w:rsidR="00440B12" w:rsidRPr="00871965">
        <w:t xml:space="preserve">. </w:t>
      </w:r>
      <w:r w:rsidR="00440B12">
        <w:t>listopada</w:t>
      </w:r>
      <w:r w:rsidR="00440B12" w:rsidRPr="00871965">
        <w:t xml:space="preserve"> 201</w:t>
      </w:r>
      <w:r w:rsidR="00440B12">
        <w:t>8</w:t>
      </w:r>
      <w:r w:rsidR="00440B12" w:rsidRPr="00871965">
        <w:t xml:space="preserve">.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440B12">
        <w:t>11</w:t>
      </w:r>
      <w:r w:rsidR="009E54E4">
        <w:t xml:space="preserve">. </w:t>
      </w:r>
      <w:r w:rsidR="00440B12">
        <w:t>listopada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440B12">
        <w:t>8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6122BB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6122BB" w:rsidP="007B64C7" w:rsidR="006122BB">
      <w:pPr>
        <w:ind w:firstLine="708" w:left="3540"/>
        <w:jc w:val="right"/>
      </w:pPr>
      <w:r>
        <w:t>Za točnost otpravka-ovlašteni službenik:</w:t>
      </w:r>
    </w:p>
    <w:p w:rsidRDefault="006122BB" w:rsidP="007B64C7" w:rsidR="006122BB">
      <w:pPr>
        <w:ind w:firstLine="708" w:left="3540"/>
        <w:jc w:val="right"/>
      </w:pPr>
      <w:r>
        <w:t xml:space="preserve">                                       Valentina Gabud</w:t>
      </w: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22BB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440B12">
      <w:t>1836/17-13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4419B"/>
    <w:rsid w:val="00247383"/>
    <w:rsid w:val="00261844"/>
    <w:rsid w:val="002805E9"/>
    <w:rsid w:val="002868D4"/>
    <w:rsid w:val="002C0221"/>
    <w:rsid w:val="002C265E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1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122BB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84D9E"/>
    <w:rsid w:val="009A4A6A"/>
    <w:rsid w:val="009E54E4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St-1836/2017</izvorni_sadrzaj>
    <derivirana_varijabla naziv="DomainObject.Predmet.OznakaBroj_1">St-1836/2017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COMMEO TTS MEDIUS j.d.o.o. za prijevoz i usluge zastupanog po punomoćniku Marina Suhina</izvorni_sadrzaj>
    <derivirana_varijabla naziv="DomainObject.Predmet.ProtustrankaFormated_1">  COMMEO TTS MEDIUS j.d.o.o. za prijevoz i usluge zastupanog po punomoćniku Marina Suhina</derivirana_varijabla>
  </DomainObject.Predmet.ProtustrankaFormated>
  <DomainObject.Predmet.ProtustrankaFormatedOIB>
    <izvorni_sadrzaj>  COMMEO TTS MEDIUS j.d.o.o. za prijevoz i usluge, OIB 96307225759 zastupanog po punomoćniku Marina Suhina</izvorni_sadrzaj>
    <derivirana_varijabla naziv="DomainObject.Predmet.ProtustrankaFormatedOIB_1">  COMMEO TTS MEDIUS j.d.o.o. za prijevoz i usluge, OIB 96307225759 zastupanog po punomoćniku Marina Suhina</derivirana_varijabla>
  </DomainObject.Predmet.ProtustrankaFormatedOIB>
  <DomainObject.Predmet.ProtustrankaFormatedWithAdress>
    <izvorni_sadrzaj> COMMEO TTS MEDIUS j.d.o.o. za prijevoz i usluge, Adele Sixta 7, 10297 Jakovlje zastupanog po punomoćniku Marina Suhina</izvorni_sadrzaj>
    <derivirana_varijabla naziv="DomainObject.Predmet.ProtustrankaFormatedWithAdress_1"> COMMEO TTS MEDIUS j.d.o.o. za prijevoz i usluge, Adele Sixta 7, 10297 Jakovlje zastupanog po punomoćniku Marina Suhina</derivirana_varijabla>
  </DomainObject.Predmet.ProtustrankaFormatedWithAdress>
  <DomainObject.Predmet.ProtustrankaFormatedWithAdressOIB>
    <izvorni_sadrzaj> COMMEO TTS MEDIUS j.d.o.o. za prijevoz i usluge, OIB 96307225759, Adele Sixta 7, 10297 Jakovlje zastupanog po punomoćniku Marina Suhina</izvorni_sadrzaj>
    <derivirana_varijabla naziv="DomainObject.Predmet.ProtustrankaFormatedWithAdressOIB_1"> COMMEO TTS MEDIUS j.d.o.o. za prijevoz i usluge, OIB 96307225759, Adele Sixta 7, 10297 Jakovlje zastupanog po punomoćniku Marina Suhina</derivirana_varijabla>
  </DomainObject.Predmet.ProtustrankaFormatedWithAdressOIB>
  <DomainObject.Predmet.ProtustrankaWithAdress>
    <izvorni_sadrzaj>COMMEO TTS MEDIUS j.d.o.o. za prijevoz i usluge Adele Sixta 7, 10297 Jakovlje</izvorni_sadrzaj>
    <derivirana_varijabla naziv="DomainObject.Predmet.ProtustrankaWithAdress_1">COMMEO TTS MEDIUS j.d.o.o. za prijevoz i usluge Adele Sixta 7, 10297 Jakovlje</derivirana_varijabla>
  </DomainObject.Predmet.ProtustrankaWithAdress>
  <DomainObject.Predmet.ProtustrankaWithAdressOIB>
    <izvorni_sadrzaj>COMMEO TTS MEDIUS j.d.o.o. za prijevoz i usluge, OIB 96307225759, Adele Sixta 7, 10297 Jakovlje</izvorni_sadrzaj>
    <derivirana_varijabla naziv="DomainObject.Predmet.ProtustrankaWithAdressOIB_1">COMMEO TTS MEDIUS j.d.o.o. za prijevoz i usluge, OIB 96307225759, Adele Sixta 7, 10297 Jakovlje</derivirana_varijabla>
  </DomainObject.Predmet.ProtustrankaWithAdressOIB>
  <DomainObject.Predmet.ProtustrankaNazivFormated>
    <izvorni_sadrzaj>COMMEO TTS MEDIUS j.d.o.o. za prijevoz i usluge</izvorni_sadrzaj>
    <derivirana_varijabla naziv="DomainObject.Predmet.ProtustrankaNazivFormated_1">COMMEO TTS MEDIUS j.d.o.o. za prijevoz i usluge</derivirana_varijabla>
  </DomainObject.Predmet.ProtustrankaNazivFormated>
  <DomainObject.Predmet.ProtustrankaNazivFormatedOIB>
    <izvorni_sadrzaj>COMMEO TTS MEDIUS j.d.o.o. za prijevoz i usluge, OIB 96307225759</izvorni_sadrzaj>
    <derivirana_varijabla naziv="DomainObject.Predmet.ProtustrankaNazivFormatedOIB_1">COMMEO TTS MEDIUS j.d.o.o. za prijevoz i usluge, OIB 96307225759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COMMEO TTS MEDIUS j.d.o.o. za prijevoz i usluge zastupanog po punomoćniku Marina Suhina</item>
    </izvorni_sadrzaj>
    <derivirana_varijabla naziv="DomainObject.Predmet.ProtuStrankaListFormated_1">
      <item>COMMEO TTS MEDIUS j.d.o.o. za prijevoz i usluge zastupanog po punomoćniku Marina Suhina</item>
    </derivirana_varijabla>
  </DomainObject.Predmet.ProtuStrankaListFormated>
  <DomainObject.Predmet.ProtuStrankaListFormatedOIB>
    <izvorni_sadrzaj>
      <item>COMMEO TTS MEDIUS j.d.o.o. za prijevoz i usluge, OIB 96307225759 zastupanog po punomoćniku Marina Suhina</item>
    </izvorni_sadrzaj>
    <derivirana_varijabla naziv="DomainObject.Predmet.ProtuStrankaListFormatedOIB_1">
      <item>COMMEO TTS MEDIUS j.d.o.o. za prijevoz i usluge, OIB 96307225759 zastupanog po punomoćniku Marina Suhina</item>
    </derivirana_varijabla>
  </DomainObject.Predmet.ProtuStrankaListFormatedOIB>
  <DomainObject.Predmet.ProtuStrankaListFormatedWithAdress>
    <izvorni_sadrzaj>
      <item>COMMEO TTS MEDIUS j.d.o.o. za prijevoz i usluge, Adele Sixta 7, 10297 Jakovlje zastupanog po punomoćniku Marina Suhina</item>
    </izvorni_sadrzaj>
    <derivirana_varijabla naziv="DomainObject.Predmet.ProtuStrankaListFormatedWithAdress_1">
      <item>COMMEO TTS MEDIUS j.d.o.o. za prijevoz i usluge, Adele Sixta 7, 10297 Jakovlje zastupanog po punomoćniku Marina Suhina</item>
    </derivirana_varijabla>
  </DomainObject.Predmet.ProtuStrankaListFormatedWithAdress>
  <DomainObject.Predmet.ProtuStrankaListFormatedWithAdressOIB>
    <izvorni_sadrzaj>
      <item>COMMEO TTS MEDIUS j.d.o.o. za prijevoz i usluge, OIB 96307225759, Adele Sixta 7, 10297 Jakovlje zastupanog po punomoćniku Marina Suhina</item>
    </izvorni_sadrzaj>
    <derivirana_varijabla naziv="DomainObject.Predmet.ProtuStrankaListFormatedWithAdressOIB_1">
      <item>COMMEO TTS MEDIUS j.d.o.o. za prijevoz i usluge, OIB 96307225759, Adele Sixta 7, 10297 Jakovlje zastupanog po punomoćniku Marina Suhina</item>
    </derivirana_varijabla>
  </DomainObject.Predmet.ProtuStrankaListFormatedWithAdressOIB>
  <DomainObject.Predmet.ProtuStrankaListNazivFormated>
    <izvorni_sadrzaj>
      <item>COMMEO TTS MEDIUS j.d.o.o. za prijevoz i usluge</item>
    </izvorni_sadrzaj>
    <derivirana_varijabla naziv="DomainObject.Predmet.ProtuStrankaListNazivFormated_1">
      <item>COMMEO TTS MEDIUS j.d.o.o. za prijevoz i usluge</item>
    </derivirana_varijabla>
  </DomainObject.Predmet.ProtuStrankaListNazivFormated>
  <DomainObject.Predmet.ProtuStrankaListNazivFormatedOIB>
    <izvorni_sadrzaj>
      <item>COMMEO TTS MEDIUS j.d.o.o. za prijevoz i usluge, OIB 96307225759</item>
    </izvorni_sadrzaj>
    <derivirana_varijabla naziv="DomainObject.Predmet.ProtuStrankaListNazivFormatedOIB_1">
      <item>COMMEO TTS MEDIUS j.d.o.o. za prijevoz i usluge, OIB 96307225759</item>
    </derivirana_varijabla>
  </DomainObject.Predmet.ProtuStrankaListNazivFormatedOIB>
  <DomainObject.Predmet.OstaliListFormated>
    <izvorni_sadrzaj>
      <item>Marina Suhina punomoćnica sudionika u postupku COMMEO TTS MEDIUS j.d.o.o. za prijevoz i usluge</item>
    </izvorni_sadrzaj>
    <derivirana_varijabla naziv="DomainObject.Predmet.OstaliListFormated_1">
      <item>Marina Suhina punomoćnica sudionika u postupku COMMEO TTS MEDIUS j.d.o.o. za prijevoz i usluge</item>
    </derivirana_varijabla>
  </DomainObject.Predmet.OstaliListFormated>
  <DomainObject.Predmet.OstaliListFormatedOIB>
    <izvorni_sadrzaj>
      <item>Marina Suhina, OIB 90988298341 punomoćnica sudionika u postupku COMMEO TTS MEDIUS j.d.o.o. za prijevoz i usluge</item>
    </izvorni_sadrzaj>
    <derivirana_varijabla naziv="DomainObject.Predmet.OstaliListFormatedOIB_1">
      <item>Marina Suhina, OIB 90988298341 punomoćnica sudionika u postupku COMMEO TTS MEDIUS j.d.o.o. za prijevoz i usluge</item>
    </derivirana_varijabla>
  </DomainObject.Predmet.OstaliListFormatedOIB>
  <DomainObject.Predmet.OstaliListFormatedWithAdress>
    <izvorni_sadrzaj>
      <item>Marina Suhina, Ulica Adele Sixta 7, 10297 Jakovlje punomoćnica sudionika u postupku COMMEO TTS MEDIUS j.d.o.o. za prijevoz i usluge</item>
    </izvorni_sadrzaj>
    <derivirana_varijabla naziv="DomainObject.Predmet.OstaliListFormatedWithAdress_1">
      <item>Marina Suhina, Ulica Adele Sixta 7, 10297 Jakovlje punomoćnica sudionika u postupku COMMEO TTS MEDIUS j.d.o.o. za prijevoz i usluge</item>
    </derivirana_varijabla>
  </DomainObject.Predmet.OstaliListFormatedWithAdress>
  <DomainObject.Predmet.OstaliListFormatedWithAdressOIB>
    <izvorni_sadrzaj>
      <item>Marina Suhina, OIB 90988298341, Ulica Adele Sixta 7, 10297 Jakovlje punomoćnica sudionika u postupku COMMEO TTS MEDIUS j.d.o.o. za prijevoz i usluge</item>
    </izvorni_sadrzaj>
    <derivirana_varijabla naziv="DomainObject.Predmet.OstaliListFormatedWithAdressOIB_1">
      <item>Marina Suhina, OIB 90988298341, Ulica Adele Sixta 7, 10297 Jakovlje punomoćnica sudionika u postupku COMMEO TTS MEDIUS j.d.o.o. za prijevoz i usluge</item>
    </derivirana_varijabla>
  </DomainObject.Predmet.OstaliListFormatedWithAdressOIB>
  <DomainObject.Predmet.OstaliListNazivFormated>
    <izvorni_sadrzaj>
      <item>Marina Suhina</item>
    </izvorni_sadrzaj>
    <derivirana_varijabla naziv="DomainObject.Predmet.OstaliListNazivFormated_1">
      <item>Marina Suhina</item>
    </derivirana_varijabla>
  </DomainObject.Predmet.OstaliListNazivFormated>
  <DomainObject.Predmet.OstaliListNazivFormatedOIB>
    <izvorni_sadrzaj>
      <item>Marina Suhina, OIB 90988298341</item>
    </izvorni_sadrzaj>
    <derivirana_varijabla naziv="DomainObject.Predmet.OstaliListNazivFormatedOIB_1">
      <item>Marina Suhina, OIB 90988298341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COMMEO TTS MEDIUS j.d.o.o. za prijevoz i usluge</izvorni_sadrzaj>
    <derivirana_varijabla naziv="DomainObject.Predmet.ProtustrankaIDrugi_1">COMMEO TTS MEDIUS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COMMEO TTS MEDIUS j.d.o.o. za prijevoz i usluge, OIB 96307225759, Adele Sixta 7, 10297 Jakovlje</izvorni_sadrzaj>
    <derivirana_varijabla naziv="DomainObject.Predmet.ProtustrankaIDrugiAdressOIB_1">COMMEO TTS MEDIUS j.d.o.o. za prijevoz i usluge, OIB 96307225759, Adele Sixta 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COMMEO TTS MEDIUS j.d.o.o. za prijevoz i usluge</item>
      <item>Marina Suhina</item>
    </izvorni_sadrzaj>
    <derivirana_varijabla naziv="DomainObject.Predmet.SudioniciListNaziv_1">
      <item>FINA Regionalni centar Zagreb</item>
      <item>COMMEO TTS MEDIUS j.d.o.o. za prijevoz i usluge</item>
      <item>Marina Suhina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COMMEO TTS MEDIUS j.d.o.o. za prijevoz i usluge, OIB 96307225759, Adele Sixta 7,10297 Jakovlje</item>
      <item>Marina Suhina, OIB 90988298341, Ulica Adele Sixta 7,10297 Jakovlje</item>
    </izvorni_sadrzaj>
    <derivirana_varijabla naziv="DomainObject.Predmet.SudioniciListAdressOIB_1">
      <item>FINA Regionalni centar Zagreb, OIB 85821130368, Trg svibanjskih žrtava 1995. br. 1,10000 Zagreb</item>
      <item>COMMEO TTS MEDIUS j.d.o.o. za prijevoz i usluge, OIB 96307225759, Adele Sixta 7,10297 Jakovlje</item>
      <item>Marina Suhina, OIB 90988298341, Ulica Adele Sixta 7,10297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96307225759</item>
      <item>, OIB 90988298341</item>
    </izvorni_sadrzaj>
    <derivirana_varijabla naziv="DomainObject.Predmet.SudioniciListNazivOIB_1">
      <item>, OIB 85821130368</item>
      <item>, OIB 96307225759</item>
      <item>, OIB 90988298341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2105</properties:Characters>
  <properties:Lines>64</properties:Lines>
  <properties:Paragraphs>23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2018-10-11T12:37:00Z</cp:lastPrinted>
  <dcterms:modified xmlns:xsi="http://www.w3.org/2001/XMLSchema-instance" xsi:type="dcterms:W3CDTF">2018-10-11T12:37:00Z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(3. rješenje-obustava-deblokada -čl. 110 prethodni otvoren.docx)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