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71f5" w14:paraId="dcb71f5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</w:t>
      </w:r>
      <w:r w:rsidR="00EE34C5" w:rsidRPr="005364F8">
        <w:t>Pazin</w:t>
      </w:r>
      <w:r w:rsidRPr="005364F8">
        <w:t xml:space="preserve">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867557" w:rsidR="00867557">
      <w:pPr>
        <w:jc w:val="both"/>
      </w:pPr>
      <w:r w:rsidRPr="00DA15C9">
        <w:tab/>
      </w:r>
      <w:r w:rsidR="005A4786">
        <w:t xml:space="preserve">Trgovački sud u Pazinu, po sucu Ivanu Dujiću, </w:t>
      </w:r>
      <w:r w:rsidR="00215209" w:rsidRPr="00215209">
        <w:t xml:space="preserve">u postupku </w:t>
      </w:r>
      <w:r w:rsidR="0083622B" w:rsidRPr="0083622B">
        <w:t xml:space="preserve">u postupku po prijedlogu predlagatelja </w:t>
      </w:r>
      <w:r w:rsidR="00867557">
        <w:t>1. Suzane Budić iz Pule, Begovica 5,OIB 72984931241, 2. Maria Varazlića iz Pule, Krležina ulica 27, OIB 17760230982, 3. Sandra Damijanić iz Rovinja, M. Marulića 26</w:t>
      </w:r>
      <w:r w:rsidR="0083622B">
        <w:t>,</w:t>
      </w:r>
    </w:p>
    <w:p w:rsidRDefault="00867557" w:rsidP="00867557" w:rsidR="005A4786">
      <w:pPr>
        <w:jc w:val="both"/>
      </w:pPr>
      <w:r>
        <w:t>OIB</w:t>
      </w:r>
      <w:r w:rsidR="00D126E4">
        <w:t xml:space="preserve"> 10894247002,</w:t>
      </w:r>
      <w:r w:rsidR="0083622B">
        <w:t xml:space="preserve"> </w:t>
      </w:r>
      <w:r w:rsidR="00215209" w:rsidRPr="00215209">
        <w:t xml:space="preserve">radi otvaranja stečajnog postupka nad </w:t>
      </w:r>
      <w:r w:rsidR="0083622B">
        <w:t xml:space="preserve">dužnikom </w:t>
      </w:r>
      <w:r w:rsidR="004A3E0A" w:rsidRPr="004A3E0A">
        <w:rPr>
          <w:sz w:val="23"/>
          <w:szCs w:val="23"/>
        </w:rPr>
        <w:t>S. Q. Pola d.o.o. Medulin, Vinkuran, Debeli vrv 36, OIB 98866137406</w:t>
      </w:r>
      <w:r w:rsidR="0080629B">
        <w:t xml:space="preserve">, </w:t>
      </w:r>
      <w:r w:rsidR="00D126E4">
        <w:t>06</w:t>
      </w:r>
      <w:r w:rsidR="005A4786">
        <w:t xml:space="preserve">. </w:t>
      </w:r>
      <w:r w:rsidR="00D126E4">
        <w:t>lipnja</w:t>
      </w:r>
      <w:r w:rsidR="0080629B">
        <w:t xml:space="preserve"> </w:t>
      </w:r>
      <w:r w:rsidR="005A4786">
        <w:t xml:space="preserve">2016. </w:t>
      </w:r>
    </w:p>
    <w:p w:rsidRDefault="00146239" w:rsidP="005E3EB7" w:rsidR="00146239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FB0B18" w:rsidP="00D126E4" w:rsidR="00146239">
      <w:pPr>
        <w:pStyle w:val="Odlomakpopisa"/>
        <w:numPr>
          <w:ilvl w:val="0"/>
          <w:numId w:val="1"/>
        </w:numPr>
        <w:jc w:val="both"/>
      </w:pPr>
      <w:r w:rsidRPr="00146239">
        <w:rPr>
          <w:lang w:val="pl-PL"/>
        </w:rPr>
        <w:t>Temeljem čl. 115. st. 1. Stečajnog zakona (Narodne novine broj 71/15, dalje: SZ) p</w:t>
      </w:r>
      <w:r w:rsidR="005E3EB7" w:rsidRPr="00146239">
        <w:rPr>
          <w:lang w:val="pl-PL"/>
        </w:rPr>
        <w:t xml:space="preserve">okreće se prethodni postupak radi utvrđivanja </w:t>
      </w:r>
      <w:r w:rsidR="00814FDD" w:rsidRPr="00146239">
        <w:rPr>
          <w:lang w:val="pl-PL"/>
        </w:rPr>
        <w:t>pretpostavki</w:t>
      </w:r>
      <w:r w:rsidR="005E3EB7" w:rsidRPr="00146239">
        <w:rPr>
          <w:lang w:val="pl-PL"/>
        </w:rPr>
        <w:t xml:space="preserve"> za otvaranje stečajnog postupka nad dužnikom </w:t>
      </w:r>
      <w:r w:rsidR="00D126E4" w:rsidRPr="00D126E4">
        <w:t>S. Q. Pola d.o.o. Medulin, Vinkuran, Debeli vrv 36, OIB 98866137406</w:t>
      </w:r>
      <w:r w:rsidR="00146239">
        <w:t>.</w:t>
      </w:r>
    </w:p>
    <w:p w:rsidRDefault="00146239" w:rsidP="00146239" w:rsidR="00146239">
      <w:pPr>
        <w:pStyle w:val="Odlomakpopisa"/>
        <w:ind w:left="1425"/>
        <w:jc w:val="both"/>
      </w:pPr>
    </w:p>
    <w:p w:rsidRDefault="00146239" w:rsidP="00EE2B1C" w:rsidR="00A43D8D" w:rsidRPr="00215209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215209">
        <w:rPr>
          <w:lang w:val="pl-PL"/>
        </w:rPr>
        <w:t xml:space="preserve">Za privremenog stečajnog upravitelja imenuje se </w:t>
      </w:r>
      <w:r w:rsidR="00EE2B1C" w:rsidRPr="00EE2B1C">
        <w:rPr>
          <w:lang w:val="pl-PL"/>
        </w:rPr>
        <w:t>Boris Zadković iz Buzeta, Sportska 2, OIB: 90786626685</w:t>
      </w:r>
      <w:r w:rsidR="00215209">
        <w:rPr>
          <w:lang w:val="pl-PL"/>
        </w:rPr>
        <w:t>.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146239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</w:t>
      </w:r>
      <w:r w:rsidR="00A43D8D" w:rsidRPr="00A43D8D">
        <w:rPr>
          <w:lang w:val="pl-PL"/>
        </w:rPr>
        <w:t>.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A43D8D" w:rsidP="00A43D8D" w:rsidR="00A43D8D" w:rsidRPr="00A43D8D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A43D8D">
        <w:rPr>
          <w:lang w:val="pl-PL"/>
        </w:rPr>
        <w:t>Određuje se ročište radi rasprave o pretpostavkama za otvaranje stečajnoga postupka (čl. 128. st. 1. SZ-a)</w:t>
      </w:r>
      <w:r w:rsidRPr="00A43D8D">
        <w:t xml:space="preserve"> </w:t>
      </w:r>
      <w:r>
        <w:t xml:space="preserve">te </w:t>
      </w:r>
      <w:r w:rsidRPr="00A43D8D">
        <w:rPr>
          <w:lang w:val="pl-PL"/>
        </w:rPr>
        <w:t xml:space="preserve">radi očitovanja o prijedlogu za otvaranje stečajnoga postupka (čl. 123. SZ-a) </w:t>
      </w:r>
      <w:r w:rsidR="005E3EB7" w:rsidRPr="00997040">
        <w:rPr>
          <w:lang w:val="pl-PL"/>
        </w:rPr>
        <w:t>za dan</w:t>
      </w:r>
      <w:r w:rsidR="005E3EB7" w:rsidRPr="00A43D8D">
        <w:rPr>
          <w:b/>
          <w:lang w:val="pl-PL"/>
        </w:rPr>
        <w:t xml:space="preserve"> </w:t>
      </w:r>
    </w:p>
    <w:p w:rsidRDefault="00A43D8D" w:rsidP="00A43D8D" w:rsidR="00A43D8D" w:rsidRPr="00A43D8D">
      <w:pPr>
        <w:pStyle w:val="Odlomakpopisa"/>
        <w:rPr>
          <w:b/>
          <w:lang w:val="pl-PL"/>
        </w:rPr>
      </w:pPr>
    </w:p>
    <w:p w:rsidRDefault="00D126E4" w:rsidP="00A43D8D" w:rsidR="00A43D8D">
      <w:pPr>
        <w:pStyle w:val="Odlomakpopisa"/>
        <w:ind w:left="1425"/>
        <w:jc w:val="center"/>
        <w:rPr>
          <w:b/>
          <w:lang w:val="pl-PL"/>
        </w:rPr>
      </w:pPr>
      <w:r>
        <w:rPr>
          <w:b/>
          <w:lang w:val="pl-PL"/>
        </w:rPr>
        <w:t>20</w:t>
      </w:r>
      <w:r w:rsidR="00814FDD" w:rsidRPr="00A43D8D">
        <w:rPr>
          <w:b/>
          <w:lang w:val="pl-PL"/>
        </w:rPr>
        <w:t xml:space="preserve">. </w:t>
      </w:r>
      <w:r>
        <w:rPr>
          <w:b/>
          <w:lang w:val="pl-PL"/>
        </w:rPr>
        <w:t>srp</w:t>
      </w:r>
      <w:r w:rsidR="0083622B">
        <w:rPr>
          <w:b/>
          <w:lang w:val="pl-PL"/>
        </w:rPr>
        <w:t>nja</w:t>
      </w:r>
      <w:r w:rsidR="0080629B">
        <w:rPr>
          <w:b/>
          <w:lang w:val="pl-PL"/>
        </w:rPr>
        <w:t xml:space="preserve"> </w:t>
      </w:r>
      <w:r w:rsidR="005E3EB7" w:rsidRPr="00A43D8D">
        <w:rPr>
          <w:b/>
          <w:lang w:val="pl-PL"/>
        </w:rPr>
        <w:t>201</w:t>
      </w:r>
      <w:r w:rsidR="005A4786">
        <w:rPr>
          <w:b/>
          <w:lang w:val="pl-PL"/>
        </w:rPr>
        <w:t>6</w:t>
      </w:r>
      <w:r w:rsidR="005E3EB7" w:rsidRPr="00A43D8D">
        <w:rPr>
          <w:b/>
          <w:lang w:val="pl-PL"/>
        </w:rPr>
        <w:t xml:space="preserve">. u </w:t>
      </w:r>
      <w:r w:rsidR="00144527">
        <w:rPr>
          <w:b/>
          <w:lang w:val="pl-PL"/>
        </w:rPr>
        <w:t>1</w:t>
      </w:r>
      <w:r>
        <w:rPr>
          <w:b/>
          <w:lang w:val="pl-PL"/>
        </w:rPr>
        <w:t>2</w:t>
      </w:r>
      <w:r w:rsidR="00814FDD" w:rsidRPr="00A43D8D">
        <w:rPr>
          <w:b/>
          <w:lang w:val="pl-PL"/>
        </w:rPr>
        <w:t>:</w:t>
      </w:r>
      <w:r>
        <w:rPr>
          <w:b/>
          <w:lang w:val="pl-PL"/>
        </w:rPr>
        <w:t>3</w:t>
      </w:r>
      <w:r w:rsidR="005E3EB7" w:rsidRPr="00A43D8D">
        <w:rPr>
          <w:b/>
          <w:lang w:val="pl-PL"/>
        </w:rPr>
        <w:t>0 sati,</w:t>
      </w:r>
    </w:p>
    <w:p w:rsidRDefault="00814FDD" w:rsidP="00A43D8D" w:rsidR="00A43D8D">
      <w:pPr>
        <w:pStyle w:val="Odlomakpopisa"/>
        <w:ind w:left="1425"/>
        <w:jc w:val="center"/>
      </w:pPr>
      <w:r w:rsidRPr="00A43D8D">
        <w:rPr>
          <w:b/>
          <w:lang w:val="pl-PL"/>
        </w:rPr>
        <w:t>u</w:t>
      </w:r>
      <w:r w:rsidRPr="00A43D8D">
        <w:rPr>
          <w:b/>
        </w:rPr>
        <w:t xml:space="preserve"> Trgovačkom sudu u Pazinu, Dršćevka 1, sudnica </w:t>
      </w:r>
      <w:r w:rsidR="00DF28E8" w:rsidRPr="00A43D8D">
        <w:rPr>
          <w:b/>
        </w:rPr>
        <w:t>1</w:t>
      </w:r>
      <w:r w:rsidRPr="00AF0276">
        <w:t>,</w:t>
      </w:r>
    </w:p>
    <w:p w:rsidRDefault="00A43D8D" w:rsidP="00A43D8D" w:rsidR="00A43D8D">
      <w:pPr>
        <w:pStyle w:val="Odlomakpopisa"/>
        <w:ind w:left="1425"/>
        <w:jc w:val="center"/>
        <w:rPr>
          <w:lang w:val="pl-PL"/>
        </w:rPr>
      </w:pPr>
    </w:p>
    <w:p w:rsidRDefault="005E3EB7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na koje se pozivaju</w:t>
      </w:r>
      <w:r w:rsidR="00FB0B18" w:rsidRPr="00A43D8D">
        <w:rPr>
          <w:lang w:val="pl-PL"/>
        </w:rPr>
        <w:t>:</w:t>
      </w:r>
    </w:p>
    <w:p w:rsidRDefault="00A43D8D" w:rsidP="0080629B" w:rsidR="0083622B">
      <w:pPr>
        <w:pStyle w:val="Odlomakpopisa"/>
        <w:ind w:left="1425"/>
        <w:jc w:val="both"/>
        <w:rPr>
          <w:lang w:val="pl-PL"/>
        </w:rPr>
      </w:pPr>
      <w:r>
        <w:rPr>
          <w:lang w:val="pl-PL"/>
        </w:rPr>
        <w:t xml:space="preserve">- </w:t>
      </w:r>
      <w:r w:rsidR="0083622B">
        <w:rPr>
          <w:lang w:val="pl-PL"/>
        </w:rPr>
        <w:t>predlagatelj</w:t>
      </w:r>
      <w:r w:rsidR="00D126E4">
        <w:rPr>
          <w:lang w:val="pl-PL"/>
        </w:rPr>
        <w:t>i</w:t>
      </w:r>
      <w:r w:rsidR="0083622B">
        <w:rPr>
          <w:lang w:val="pl-PL"/>
        </w:rPr>
        <w:t>,</w:t>
      </w:r>
    </w:p>
    <w:p w:rsidRDefault="0083622B" w:rsidP="0080629B" w:rsidR="0083622B">
      <w:pPr>
        <w:pStyle w:val="Odlomakpopisa"/>
        <w:ind w:left="1425"/>
        <w:jc w:val="both"/>
      </w:pPr>
      <w:r>
        <w:lastRenderedPageBreak/>
        <w:t>- dužnik,</w:t>
      </w:r>
    </w:p>
    <w:p w:rsidRDefault="0083622B" w:rsidP="0080629B" w:rsidR="00B76EFA">
      <w:pPr>
        <w:pStyle w:val="Odlomakpopisa"/>
        <w:ind w:left="1425"/>
        <w:jc w:val="both"/>
        <w:rPr>
          <w:lang w:val="pl-PL"/>
        </w:rPr>
      </w:pPr>
      <w:r>
        <w:rPr>
          <w:lang w:val="pl-PL"/>
        </w:rPr>
        <w:t xml:space="preserve">- </w:t>
      </w:r>
      <w:r w:rsidR="00A43D8D">
        <w:rPr>
          <w:lang w:val="pl-PL"/>
        </w:rPr>
        <w:t>privremeni stečajni upravitelj</w:t>
      </w:r>
      <w:r w:rsidR="002E751B">
        <w:rPr>
          <w:lang w:val="pl-PL"/>
        </w:rPr>
        <w:t xml:space="preserve"> </w:t>
      </w:r>
      <w:r w:rsidR="00EE2B1C" w:rsidRPr="00EE2B1C">
        <w:rPr>
          <w:lang w:val="pl-PL"/>
        </w:rPr>
        <w:t>Boris Zadković iz Buze</w:t>
      </w:r>
      <w:r w:rsidR="00EE2B1C">
        <w:rPr>
          <w:lang w:val="pl-PL"/>
        </w:rPr>
        <w:t>ta, Sportska 2</w:t>
      </w:r>
      <w:r w:rsidR="00B76EFA" w:rsidRPr="00B76EFA">
        <w:rPr>
          <w:lang w:val="pl-PL"/>
        </w:rPr>
        <w:t xml:space="preserve">, </w:t>
      </w:r>
    </w:p>
    <w:p w:rsidRDefault="005E3EB7" w:rsidP="0080629B" w:rsidR="00814FDD" w:rsidRPr="0080629B">
      <w:pPr>
        <w:pStyle w:val="Odlomakpopisa"/>
        <w:ind w:left="1425"/>
        <w:jc w:val="both"/>
        <w:rPr>
          <w:lang w:val="sv-SE"/>
        </w:rPr>
      </w:pPr>
      <w:r w:rsidRPr="003C2AAF">
        <w:rPr>
          <w:lang w:val="sv-SE"/>
        </w:rPr>
        <w:t xml:space="preserve">- </w:t>
      </w:r>
      <w:r w:rsidR="0083622B">
        <w:rPr>
          <w:lang w:val="sv-SE"/>
        </w:rPr>
        <w:t xml:space="preserve"> </w:t>
      </w:r>
      <w:r w:rsidR="00814FDD" w:rsidRPr="0080629B">
        <w:rPr>
          <w:lang w:val="sv-SE"/>
        </w:rPr>
        <w:t xml:space="preserve">FINA, </w:t>
      </w:r>
      <w:r w:rsidR="00814FDD">
        <w:t>Podružnica Pula, Giardini 5</w:t>
      </w:r>
      <w:r w:rsidR="00DF28E8">
        <w:t>,</w:t>
      </w:r>
    </w:p>
    <w:p w:rsidRDefault="00FB0B18" w:rsidP="0083622B" w:rsidR="005A4786" w:rsidRPr="005A4786">
      <w:pPr>
        <w:jc w:val="both"/>
        <w:rPr>
          <w:lang w:val="sv-SE"/>
        </w:rPr>
      </w:pPr>
      <w:r>
        <w:tab/>
      </w:r>
      <w:r>
        <w:tab/>
      </w:r>
      <w:r w:rsidR="00814FDD">
        <w:rPr>
          <w:lang w:val="sv-SE"/>
        </w:rPr>
        <w:t>-</w:t>
      </w:r>
      <w:r w:rsidR="0083622B">
        <w:rPr>
          <w:lang w:val="sv-SE"/>
        </w:rPr>
        <w:t xml:space="preserve"> </w:t>
      </w:r>
      <w:r w:rsidR="005A4786">
        <w:rPr>
          <w:lang w:val="sv-SE"/>
        </w:rPr>
        <w:t xml:space="preserve">zakonski zastupnik </w:t>
      </w:r>
      <w:r w:rsidR="005E3EB7">
        <w:rPr>
          <w:lang w:val="sv-SE"/>
        </w:rPr>
        <w:t xml:space="preserve">dužnika </w:t>
      </w:r>
      <w:r w:rsidR="00D126E4" w:rsidRPr="00D126E4">
        <w:rPr>
          <w:lang w:val="sv-SE"/>
        </w:rPr>
        <w:t>Marco Penzo, Italija, Martellago, Via Ca' Rossa 44/A-2</w:t>
      </w:r>
      <w:r w:rsidR="00A02A37">
        <w:rPr>
          <w:lang w:val="sv-SE"/>
        </w:rPr>
        <w:t>.</w:t>
      </w:r>
    </w:p>
    <w:p w:rsidRDefault="005E3EB7" w:rsidP="005A4786" w:rsidR="005E3EB7">
      <w:pPr>
        <w:jc w:val="both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D126E4">
        <w:t>06</w:t>
      </w:r>
      <w:r w:rsidR="00036ADB">
        <w:t xml:space="preserve">. </w:t>
      </w:r>
      <w:r w:rsidR="00D126E4">
        <w:t>lip</w:t>
      </w:r>
      <w:r w:rsidR="0083622B">
        <w:t>nja</w:t>
      </w:r>
      <w:r w:rsidR="0080629B">
        <w:t xml:space="preserve"> </w:t>
      </w:r>
      <w:r w:rsidR="006E1647">
        <w:t>2016</w:t>
      </w:r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51365F">
        <w:t>Ivan Dujić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997040" w:rsidP="005E3EB7" w:rsidR="00997040">
      <w:pPr>
        <w:jc w:val="both"/>
      </w:pPr>
    </w:p>
    <w:p w:rsidRDefault="0080629B" w:rsidP="005E3EB7" w:rsidR="0080629B">
      <w:pPr>
        <w:jc w:val="both"/>
      </w:pPr>
    </w:p>
    <w:p w:rsidRDefault="0080629B" w:rsidP="005E3EB7" w:rsidR="0080629B">
      <w:pPr>
        <w:jc w:val="both"/>
      </w:pPr>
    </w:p>
    <w:p w:rsidRDefault="0080629B" w:rsidP="005E3EB7" w:rsidR="0080629B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2E751B" w:rsidP="002E751B" w:rsidR="002E751B">
      <w:pPr>
        <w:jc w:val="both"/>
      </w:pPr>
      <w:r>
        <w:t>- e-Oglasna ploča sudova 8 dana (čl. 12. SZ-a),</w:t>
      </w:r>
    </w:p>
    <w:p w:rsidRDefault="0083622B" w:rsidP="00D126E4" w:rsidR="00D126E4" w:rsidRPr="00D126E4">
      <w:pPr>
        <w:jc w:val="both"/>
        <w:rPr>
          <w:lang w:val="sv-SE"/>
        </w:rPr>
      </w:pPr>
      <w:r w:rsidRPr="002E751B">
        <w:rPr>
          <w:lang w:val="sv-SE"/>
        </w:rPr>
        <w:t xml:space="preserve">- </w:t>
      </w:r>
      <w:r w:rsidR="00D126E4" w:rsidRPr="00D126E4">
        <w:rPr>
          <w:lang w:val="sv-SE"/>
        </w:rPr>
        <w:t>Suzana Budić iz Pule, Begovica 5,</w:t>
      </w:r>
    </w:p>
    <w:p w:rsidRDefault="00D126E4" w:rsidP="00D126E4" w:rsidR="00D126E4" w:rsidRPr="00D126E4">
      <w:pPr>
        <w:jc w:val="both"/>
        <w:rPr>
          <w:lang w:val="sv-SE"/>
        </w:rPr>
      </w:pPr>
      <w:r>
        <w:rPr>
          <w:lang w:val="sv-SE"/>
        </w:rPr>
        <w:t xml:space="preserve">- </w:t>
      </w:r>
      <w:r w:rsidRPr="00D126E4">
        <w:rPr>
          <w:lang w:val="sv-SE"/>
        </w:rPr>
        <w:t xml:space="preserve">Mario Varazlić iz Pule, Krležina ulica 27, </w:t>
      </w:r>
    </w:p>
    <w:p w:rsidRDefault="00D126E4" w:rsidP="00D126E4" w:rsidR="0083622B">
      <w:pPr>
        <w:jc w:val="both"/>
        <w:rPr>
          <w:lang w:val="sv-SE"/>
        </w:rPr>
      </w:pPr>
      <w:r>
        <w:rPr>
          <w:lang w:val="sv-SE"/>
        </w:rPr>
        <w:t xml:space="preserve">- </w:t>
      </w:r>
      <w:r w:rsidRPr="00D126E4">
        <w:rPr>
          <w:lang w:val="sv-SE"/>
        </w:rPr>
        <w:t>Sandra Damijanić iz Rovinja, M. Marulića 26,</w:t>
      </w:r>
      <w:r w:rsidR="0083622B">
        <w:rPr>
          <w:lang w:val="sv-SE"/>
        </w:rPr>
        <w:t xml:space="preserve"> </w:t>
      </w:r>
    </w:p>
    <w:p w:rsidRDefault="0083622B" w:rsidP="0083622B" w:rsidR="0083622B" w:rsidRPr="002E751B">
      <w:pPr>
        <w:jc w:val="both"/>
        <w:rPr>
          <w:lang w:val="sv-SE"/>
        </w:rPr>
      </w:pPr>
      <w:r>
        <w:rPr>
          <w:lang w:val="sv-SE"/>
        </w:rPr>
        <w:t>- dužnik,</w:t>
      </w:r>
      <w:r>
        <w:t xml:space="preserve"> </w:t>
      </w:r>
    </w:p>
    <w:p w:rsidRDefault="002E751B" w:rsidP="002E751B" w:rsidR="002E751B" w:rsidRPr="002E751B">
      <w:pPr>
        <w:jc w:val="both"/>
        <w:rPr>
          <w:lang w:val="sv-SE"/>
        </w:rPr>
      </w:pPr>
      <w:r w:rsidRPr="002E751B">
        <w:rPr>
          <w:lang w:val="sv-SE"/>
        </w:rPr>
        <w:t>- privremeni stečajni upravitelj</w:t>
      </w:r>
      <w:r>
        <w:rPr>
          <w:lang w:val="sv-SE"/>
        </w:rPr>
        <w:t xml:space="preserve"> </w:t>
      </w:r>
      <w:r w:rsidR="00DB778A">
        <w:rPr>
          <w:lang w:val="pl-PL"/>
        </w:rPr>
        <w:t>Boris Zadković iz Buzeta, Sportska 2</w:t>
      </w:r>
      <w:r w:rsidR="002B0F43" w:rsidRPr="002B0F43">
        <w:rPr>
          <w:lang w:val="pl-PL"/>
        </w:rPr>
        <w:t>,</w:t>
      </w:r>
    </w:p>
    <w:p w:rsidRDefault="00147C9F" w:rsidP="00A02A37" w:rsidR="00A02A37">
      <w:pPr>
        <w:jc w:val="both"/>
        <w:rPr>
          <w:lang w:val="sv-SE"/>
        </w:rPr>
      </w:pPr>
      <w:r>
        <w:rPr>
          <w:lang w:val="sv-SE"/>
        </w:rPr>
        <w:t xml:space="preserve">- </w:t>
      </w:r>
      <w:r w:rsidR="0080629B" w:rsidRPr="002E751B">
        <w:rPr>
          <w:lang w:val="sv-SE"/>
        </w:rPr>
        <w:t>FI</w:t>
      </w:r>
      <w:r w:rsidR="0080629B">
        <w:rPr>
          <w:lang w:val="sv-SE"/>
        </w:rPr>
        <w:t>NA, Podružnica Pula, Giardini 5,</w:t>
      </w:r>
    </w:p>
    <w:p w:rsidRDefault="00147C9F" w:rsidP="002E751B" w:rsidR="002E751B">
      <w:pPr>
        <w:jc w:val="both"/>
        <w:rPr>
          <w:lang w:val="sv-SE"/>
        </w:rPr>
      </w:pPr>
      <w:r w:rsidRPr="00147C9F">
        <w:rPr>
          <w:lang w:val="sv-SE"/>
        </w:rPr>
        <w:t xml:space="preserve">- zakonski zastupnik dužnika </w:t>
      </w:r>
      <w:r w:rsidR="00D126E4" w:rsidRPr="00D126E4">
        <w:rPr>
          <w:lang w:val="sv-SE"/>
        </w:rPr>
        <w:t>Marco Penzo, Italija, Martellago, Via Ca' Rossa 44/A-2</w:t>
      </w:r>
      <w:r w:rsidR="0083622B">
        <w:rPr>
          <w:lang w:val="sv-SE"/>
        </w:rPr>
        <w:t>.</w:t>
      </w:r>
    </w:p>
    <w:sectPr w:rsidSect="0080629B" w:rsidR="002E751B">
      <w:headerReference w:type="default" r:id="rId11"/>
      <w:headerReference w:type="first" r:id="rId12"/>
      <w:pgSz w:h="16838" w:w="11906"/>
      <w:pgMar w:gutter="0" w:footer="709" w:header="709" w:left="1418" w:bottom="226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EAB" w:rsidP="005E3EB7" w:rsidR="007D2EAB">
      <w:r>
        <w:separator/>
      </w:r>
    </w:p>
  </w:endnote>
  <w:endnote w:id="0" w:type="continuationSeparator">
    <w:p w:rsidRDefault="007D2EAB" w:rsidP="005E3EB7" w:rsidR="007D2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EAB" w:rsidP="005E3EB7" w:rsidR="007D2EAB">
      <w:r>
        <w:separator/>
      </w:r>
    </w:p>
  </w:footnote>
  <w:footnote w:id="0" w:type="continuationSeparator">
    <w:p w:rsidRDefault="007D2EAB" w:rsidP="005E3EB7" w:rsidR="007D2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622B" w:rsidR="00DA15C9">
    <w:pPr>
      <w:pStyle w:val="Zaglavlje"/>
    </w:pPr>
    <w:r>
      <w:tab/>
    </w:r>
    <w:r>
      <w:tab/>
    </w:r>
    <w:r w:rsidR="00D126E4" w:rsidRPr="00D126E4">
      <w:t>Posl.br. 10 St-834/16-12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C9F" w:rsidR="00DF28E8">
    <w:pPr>
      <w:pStyle w:val="Zaglavlje"/>
    </w:pPr>
    <w:r>
      <w:tab/>
    </w:r>
    <w:r>
      <w:tab/>
      <w:t>Posl.br. 10 St-</w:t>
    </w:r>
    <w:r w:rsidR="00D126E4">
      <w:t>834</w:t>
    </w:r>
    <w:r w:rsidR="0080629B">
      <w:t>/16</w:t>
    </w:r>
    <w:r w:rsidR="00DF28E8">
      <w:t>-</w:t>
    </w:r>
    <w:r w:rsidR="00D126E4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C101C"/>
    <w:rsid w:val="00107DA9"/>
    <w:rsid w:val="00144527"/>
    <w:rsid w:val="00146239"/>
    <w:rsid w:val="00147C9F"/>
    <w:rsid w:val="001650D3"/>
    <w:rsid w:val="001771C1"/>
    <w:rsid w:val="00215209"/>
    <w:rsid w:val="00243371"/>
    <w:rsid w:val="00262377"/>
    <w:rsid w:val="00264035"/>
    <w:rsid w:val="00280CCB"/>
    <w:rsid w:val="0029389A"/>
    <w:rsid w:val="002B0F43"/>
    <w:rsid w:val="002C73DE"/>
    <w:rsid w:val="002D55AD"/>
    <w:rsid w:val="002D55CB"/>
    <w:rsid w:val="002E751B"/>
    <w:rsid w:val="003B74B1"/>
    <w:rsid w:val="004311CC"/>
    <w:rsid w:val="004403B7"/>
    <w:rsid w:val="004A3E0A"/>
    <w:rsid w:val="0051365F"/>
    <w:rsid w:val="00554328"/>
    <w:rsid w:val="005A4786"/>
    <w:rsid w:val="005E3EB7"/>
    <w:rsid w:val="00674D8D"/>
    <w:rsid w:val="006E1647"/>
    <w:rsid w:val="006E3799"/>
    <w:rsid w:val="006F2BCD"/>
    <w:rsid w:val="00723802"/>
    <w:rsid w:val="007D2EAB"/>
    <w:rsid w:val="0080629B"/>
    <w:rsid w:val="00814FDD"/>
    <w:rsid w:val="0083622B"/>
    <w:rsid w:val="00867557"/>
    <w:rsid w:val="00877A7B"/>
    <w:rsid w:val="00880D71"/>
    <w:rsid w:val="008833E8"/>
    <w:rsid w:val="008C4A3B"/>
    <w:rsid w:val="00985388"/>
    <w:rsid w:val="00997040"/>
    <w:rsid w:val="009A015A"/>
    <w:rsid w:val="00A02A37"/>
    <w:rsid w:val="00A43D8D"/>
    <w:rsid w:val="00A560B4"/>
    <w:rsid w:val="00B76EFA"/>
    <w:rsid w:val="00B849FE"/>
    <w:rsid w:val="00C81102"/>
    <w:rsid w:val="00D126E4"/>
    <w:rsid w:val="00D14604"/>
    <w:rsid w:val="00DB778A"/>
    <w:rsid w:val="00DF28E8"/>
    <w:rsid w:val="00E1576B"/>
    <w:rsid w:val="00E40527"/>
    <w:rsid w:val="00EE2B1C"/>
    <w:rsid w:val="00EE34C5"/>
    <w:rsid w:val="00F244C7"/>
    <w:rsid w:val="00F26397"/>
    <w:rsid w:val="00F96428"/>
    <w:rsid w:val="00FA67BB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67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7B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7B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7B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7B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67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7B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7B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7B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7B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252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St-834/2016-12</izvorni_sadrzaj>
    <derivirana_varijabla naziv="DomainObject.Oznaka_1">St-834/2016-12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S.Q. Pola d.o.o. MEDULIN</izvorni_sadrzaj>
    <derivirana_varijabla naziv="DomainObject.Predmet.ProtustrankaFormated_1">  S.Q. Pola d.o.o. MEDULIN</derivirana_varijabla>
  </DomainObject.Predmet.ProtustrankaFormated>
  <DomainObject.Predmet.ProtustrankaFormatedOIB>
    <izvorni_sadrzaj>  S.Q. Pola d.o.o. MEDULIN, OIB 98866137406</izvorni_sadrzaj>
    <derivirana_varijabla naziv="DomainObject.Predmet.ProtustrankaFormatedOIB_1">  S.Q. Pola d.o.o. MEDULIN, OIB 98866137406</derivirana_varijabla>
  </DomainObject.Predmet.ProtustrankaFormatedOIB>
  <DomainObject.Predmet.ProtustrankaFormatedWithAdress>
    <izvorni_sadrzaj> S.Q. Pola d.o.o. MEDULIN, Vinkuran, Debeli vrv 36, 52100 Medulin</izvorni_sadrzaj>
    <derivirana_varijabla naziv="DomainObject.Predmet.ProtustrankaFormatedWithAdress_1"> S.Q. Pola d.o.o. MEDULIN, Vinkuran, Debeli vrv 36, 52100 Medulin</derivirana_varijabla>
  </DomainObject.Predmet.ProtustrankaFormatedWithAdress>
  <DomainObject.Predmet.ProtustrankaFormatedWithAdressOIB>
    <izvorni_sadrzaj> S.Q. Pola d.o.o. MEDULIN, OIB 98866137406, Vinkuran, Debeli vrv 36, 52100 Medulin</izvorni_sadrzaj>
    <derivirana_varijabla naziv="DomainObject.Predmet.ProtustrankaFormatedWithAdressOIB_1"> S.Q. Pola d.o.o. MEDULIN, OIB 98866137406, Vinkuran, Debeli vrv 36, 52100 Medulin</derivirana_varijabla>
  </DomainObject.Predmet.ProtustrankaFormatedWithAdressOIB>
  <DomainObject.Predmet.ProtustrankaWithAdress>
    <izvorni_sadrzaj>S.Q. Pola d.o.o. MEDULIN Vinkuran, Debeli vrv 36, 52100 Medulin</izvorni_sadrzaj>
    <derivirana_varijabla naziv="DomainObject.Predmet.ProtustrankaWithAdress_1">S.Q. Pola d.o.o. MEDULIN Vinkuran, Debeli vrv 36, 52100 Medulin</derivirana_varijabla>
  </DomainObject.Predmet.ProtustrankaWithAdress>
  <DomainObject.Predmet.ProtustrankaWithAdressOIB>
    <izvorni_sadrzaj>S.Q. Pola d.o.o. MEDULIN, OIB 98866137406, Vinkuran, Debeli vrv 36, 52100 Medulin</izvorni_sadrzaj>
    <derivirana_varijabla naziv="DomainObject.Predmet.ProtustrankaWithAdressOIB_1">S.Q. Pola d.o.o. MEDULIN, OIB 98866137406, Vinkuran, Debeli vrv 36, 52100 Medulin</derivirana_varijabla>
  </DomainObject.Predmet.ProtustrankaWithAdressOIB>
  <DomainObject.Predmet.ProtustrankaNazivFormated>
    <izvorni_sadrzaj>S.Q. Pola d.o.o. MEDULIN</izvorni_sadrzaj>
    <derivirana_varijabla naziv="DomainObject.Predmet.ProtustrankaNazivFormated_1">S.Q. Pola d.o.o. MEDULIN</derivirana_varijabla>
  </DomainObject.Predmet.ProtustrankaNazivFormated>
  <DomainObject.Predmet.ProtustrankaNazivFormatedOIB>
    <izvorni_sadrzaj>S.Q. Pola d.o.o. MEDULIN, OIB 98866137406</izvorni_sadrzaj>
    <derivirana_varijabla naziv="DomainObject.Predmet.ProtustrankaNazivFormatedOIB_1">S.Q. Pola d.o.o. MEDULIN, OIB 98866137406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SUZANA BUDIĆ, PULA; MARIO VARAZLIĆ, PULA; SANDRA DAMIJANIĆ, ROVINJ</izvorni_sadrzaj>
    <derivirana_varijabla naziv="DomainObject.Predmet.StrankaFormated_1">  SUZANA BUDIĆ, PULA; MARIO VARAZLIĆ, PULA; SANDRA DAMIJANIĆ, ROVINJ</derivirana_varijabla>
  </DomainObject.Predmet.StrankaFormated>
  <DomainObject.Predmet.StrankaFormatedOIB>
    <izvorni_sadrzaj>  SUZANA BUDIĆ, PULA, OIB 72984931241; MARIO VARAZLIĆ, PULA, OIB 17760230982; SANDRA DAMIJANIĆ, ROVINJ, OIB 10894247002</izvorni_sadrzaj>
    <derivirana_varijabla naziv="DomainObject.Predmet.StrankaFormatedOIB_1">  SUZANA BUDIĆ, PULA, OIB 72984931241; MARIO VARAZLIĆ, PULA, OIB 17760230982; SANDRA DAMIJANIĆ, ROVINJ, OIB 10894247002</derivirana_varijabla>
  </DomainObject.Predmet.StrankaFormatedOIB>
  <DomainObject.Predmet.StrankaFormatedWithAdress>
    <izvorni_sadrzaj> SUZANA BUDIĆ, PULA, Begovica 5, 52100 Pula; MARIO VARAZLIĆ, PULA, Krležina 27, 52100 Pula; SANDRA DAMIJANIĆ, ROVINJ, M.marulića 26, 52210 Rovinj</izvorni_sadrzaj>
    <derivirana_varijabla naziv="DomainObject.Predmet.StrankaFormatedWithAdress_1"> SUZANA BUDIĆ, PULA, Begovica 5, 52100 Pula; MARIO VARAZLIĆ, PULA, Krležina 27, 52100 Pula; SANDRA DAMIJANIĆ, ROVINJ, M.marulića 26, 52210 Rovinj</derivirana_varijabla>
  </DomainObject.Predmet.StrankaFormatedWithAdress>
  <DomainObject.Predmet.StrankaFormatedWithAdressOIB>
    <izvorni_sadrzaj> SUZANA BUDIĆ, PULA, OIB 72984931241, Begovica 5, 52100 Pula; MARIO VARAZLIĆ, PULA, OIB 17760230982, Krležina 27, 52100 Pula; SANDRA DAMIJANIĆ, ROVINJ, OIB 10894247002, M.marulića 26, 52210 Rovinj</izvorni_sadrzaj>
    <derivirana_varijabla naziv="DomainObject.Predmet.StrankaFormatedWithAdressOIB_1"> SUZANA BUDIĆ, PULA, OIB 72984931241, Begovica 5, 52100 Pula; MARIO VARAZLIĆ, PULA, OIB 17760230982, Krležina 27, 52100 Pula; SANDRA DAMIJANIĆ, ROVINJ, OIB 10894247002, M.marulića 26, 52210 Rovinj</derivirana_varijabla>
  </DomainObject.Predmet.StrankaFormatedWithAdressOIB>
  <DomainObject.Predmet.StrankaWithAdress>
    <izvorni_sadrzaj>SUZANA BUDIĆ, PULA Begovica 5,52100 Pula,MARIO VARAZLIĆ, PULA Krležina 27,52100 Pula,SANDRA DAMIJANIĆ, ROVINJ M.marulića 26,52210 Rovinj</izvorni_sadrzaj>
    <derivirana_varijabla naziv="DomainObject.Predmet.StrankaWithAdress_1">SUZANA BUDIĆ, PULA Begovica 5,52100 Pula,MARIO VARAZLIĆ, PULA Krležina 27,52100 Pula,SANDRA DAMIJANIĆ, ROVINJ M.marulića 26,52210 Rovinj</derivirana_varijabla>
  </DomainObject.Predmet.StrankaWithAdress>
  <DomainObject.Predmet.StrankaWithAdressOIB>
    <izvorni_sadrzaj>SUZANA BUDIĆ, PULA, OIB 72984931241, Begovica 5,52100 Pula,MARIO VARAZLIĆ, PULA, OIB 17760230982, Krležina 27,52100 Pula,SANDRA DAMIJANIĆ, ROVINJ, OIB 10894247002, M.marulića 26,52210 Rovinj</izvorni_sadrzaj>
    <derivirana_varijabla naziv="DomainObject.Predmet.StrankaWithAdressOIB_1">SUZANA BUDIĆ, PULA, OIB 72984931241, Begovica 5,52100 Pula,MARIO VARAZLIĆ, PULA, OIB 17760230982, Krležina 27,52100 Pula,SANDRA DAMIJANIĆ, ROVINJ, OIB 10894247002, M.marulića 26,52210 Rovinj</derivirana_varijabla>
  </DomainObject.Predmet.StrankaWithAdressOIB>
  <DomainObject.Predmet.StrankaNazivFormated>
    <izvorni_sadrzaj>SUZANA BUDIĆ, PULA,MARIO VARAZLIĆ, PULA,SANDRA DAMIJANIĆ, ROVINJ</izvorni_sadrzaj>
    <derivirana_varijabla naziv="DomainObject.Predmet.StrankaNazivFormated_1">SUZANA BUDIĆ, PULA,MARIO VARAZLIĆ, PULA,SANDRA DAMIJANIĆ, ROVINJ</derivirana_varijabla>
  </DomainObject.Predmet.StrankaNazivFormated>
  <DomainObject.Predmet.StrankaNazivFormatedOIB>
    <izvorni_sadrzaj>SUZANA BUDIĆ, PULA, OIB 72984931241,MARIO VARAZLIĆ, PULA, OIB 17760230982,SANDRA DAMIJANIĆ, ROVINJ, OIB 10894247002</izvorni_sadrzaj>
    <derivirana_varijabla naziv="DomainObject.Predmet.StrankaNazivFormatedOIB_1">SUZANA BUDIĆ, PULA, OIB 72984931241,MARIO VARAZLIĆ, PULA, OIB 17760230982,SANDRA DAMIJANIĆ, ROVINJ, OIB 10894247002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166085.68</izvorni_sadrzaj>
    <derivirana_varijabla naziv="DomainObject.Predmet.TrenutnaVrijednost_1">166085.68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SUZANA BUDIĆ, PULA</item>
      <item>MARIO VARAZLIĆ, PULA</item>
      <item>SANDRA DAMIJANIĆ, ROVINJ</item>
    </izvorni_sadrzaj>
    <derivirana_varijabla naziv="DomainObject.Predmet.StrankaListFormated_1">
      <item>SUZANA BUDIĆ, PULA</item>
      <item>MARIO VARAZLIĆ, PULA</item>
      <item>SANDRA DAMIJANIĆ, ROVINJ</item>
    </derivirana_varijabla>
  </DomainObject.Predmet.StrankaListFormated>
  <DomainObject.Predmet.StrankaListFormatedOIB>
    <izvorni_sadrzaj>
      <item>SUZANA BUDIĆ, PULA, OIB 72984931241</item>
      <item>MARIO VARAZLIĆ, PULA, OIB 17760230982</item>
      <item>SANDRA DAMIJANIĆ, ROVINJ, OIB 10894247002</item>
    </izvorni_sadrzaj>
    <derivirana_varijabla naziv="DomainObject.Predmet.StrankaListFormatedOIB_1">
      <item>SUZANA BUDIĆ, PULA, OIB 72984931241</item>
      <item>MARIO VARAZLIĆ, PULA, OIB 17760230982</item>
      <item>SANDRA DAMIJANIĆ, ROVINJ, OIB 10894247002</item>
    </derivirana_varijabla>
  </DomainObject.Predmet.StrankaListFormatedOIB>
  <DomainObject.Predmet.StrankaListFormatedWithAdress>
    <izvorni_sadrzaj>
      <item>SUZANA BUDIĆ, PULA, Begovica 5, 52100 Pula</item>
      <item>MARIO VARAZLIĆ, PULA, Krležina 27, 52100 Pula</item>
      <item>SANDRA DAMIJANIĆ, ROVINJ, M.marulića 26, 52210 Rovinj</item>
    </izvorni_sadrzaj>
    <derivirana_varijabla naziv="DomainObject.Predmet.StrankaListFormatedWithAdress_1">
      <item>SUZANA BUDIĆ, PULA, Begovica 5, 52100 Pula</item>
      <item>MARIO VARAZLIĆ, PULA, Krležina 27, 52100 Pula</item>
      <item>SANDRA DAMIJANIĆ, ROVINJ, M.marulića 26, 52210 Rovinj</item>
    </derivirana_varijabla>
  </DomainObject.Predmet.StrankaListFormatedWithAdress>
  <DomainObject.Predmet.StrankaListFormatedWithAdressOIB>
    <izvorni_sadrzaj>
      <item>SUZANA BUDIĆ, PULA, OIB 72984931241, Begovica 5, 52100 Pula</item>
      <item>MARIO VARAZLIĆ, PULA, OIB 17760230982, Krležina 27, 52100 Pula</item>
      <item>SANDRA DAMIJANIĆ, ROVINJ, OIB 10894247002, M.marulića 26, 52210 Rovinj</item>
    </izvorni_sadrzaj>
    <derivirana_varijabla naziv="DomainObject.Predmet.StrankaListFormatedWithAdressOIB_1">
      <item>SUZANA BUDIĆ, PULA, OIB 72984931241, Begovica 5, 52100 Pula</item>
      <item>MARIO VARAZLIĆ, PULA, OIB 17760230982, Krležina 27, 52100 Pula</item>
      <item>SANDRA DAMIJANIĆ, ROVINJ, OIB 10894247002, M.marulića 26, 52210 Rovinj</item>
    </derivirana_varijabla>
  </DomainObject.Predmet.StrankaListFormatedWithAdressOIB>
  <DomainObject.Predmet.StrankaListNazivFormated>
    <izvorni_sadrzaj>
      <item>SUZANA BUDIĆ, PULA</item>
      <item>MARIO VARAZLIĆ, PULA</item>
      <item>SANDRA DAMIJANIĆ, ROVINJ</item>
    </izvorni_sadrzaj>
    <derivirana_varijabla naziv="DomainObject.Predmet.StrankaListNazivFormated_1">
      <item>SUZANA BUDIĆ, PULA</item>
      <item>MARIO VARAZLIĆ, PULA</item>
      <item>SANDRA DAMIJANIĆ, ROVINJ</item>
    </derivirana_varijabla>
  </DomainObject.Predmet.StrankaListNazivFormated>
  <DomainObject.Predmet.StrankaListNazivFormatedOIB>
    <izvorni_sadrzaj>
      <item>SUZANA BUDIĆ, PULA, OIB 72984931241</item>
      <item>MARIO VARAZLIĆ, PULA, OIB 17760230982</item>
      <item>SANDRA DAMIJANIĆ, ROVINJ, OIB 10894247002</item>
    </izvorni_sadrzaj>
    <derivirana_varijabla naziv="DomainObject.Predmet.StrankaListNazivFormatedOIB_1">
      <item>SUZANA BUDIĆ, PULA, OIB 72984931241</item>
      <item>MARIO VARAZLIĆ, PULA, OIB 17760230982</item>
      <item>SANDRA DAMIJANIĆ, ROVINJ, OIB 10894247002</item>
    </derivirana_varijabla>
  </DomainObject.Predmet.StrankaListNazivFormatedOIB>
  <DomainObject.Predmet.ProtuStrankaListFormated>
    <izvorni_sadrzaj>
      <item>S.Q. Pola d.o.o. MEDULIN</item>
    </izvorni_sadrzaj>
    <derivirana_varijabla naziv="DomainObject.Predmet.ProtuStrankaListFormated_1">
      <item>S.Q. Pola d.o.o. MEDULIN</item>
    </derivirana_varijabla>
  </DomainObject.Predmet.ProtuStrankaListFormated>
  <DomainObject.Predmet.ProtuStrankaListFormatedOIB>
    <izvorni_sadrzaj>
      <item>S.Q. Pola d.o.o. MEDULIN, OIB 98866137406</item>
    </izvorni_sadrzaj>
    <derivirana_varijabla naziv="DomainObject.Predmet.ProtuStrankaListFormatedOIB_1">
      <item>S.Q. Pola d.o.o. MEDULIN, OIB 98866137406</item>
    </derivirana_varijabla>
  </DomainObject.Predmet.ProtuStrankaListFormatedOIB>
  <DomainObject.Predmet.ProtuStrankaListFormatedWithAdress>
    <izvorni_sadrzaj>
      <item>S.Q. Pola d.o.o. MEDULIN, Vinkuran, Debeli vrv 36, 52100 Medulin</item>
    </izvorni_sadrzaj>
    <derivirana_varijabla naziv="DomainObject.Predmet.ProtuStrankaListFormatedWithAdress_1">
      <item>S.Q. Pola d.o.o. MEDULIN, Vinkuran, Debeli vrv 36, 52100 Medulin</item>
    </derivirana_varijabla>
  </DomainObject.Predmet.ProtuStrankaListFormatedWithAdress>
  <DomainObject.Predmet.ProtuStrankaListFormatedWithAdressOIB>
    <izvorni_sadrzaj>
      <item>S.Q. Pola d.o.o. MEDULIN, OIB 98866137406, Vinkuran, Debeli vrv 36, 52100 Medulin</item>
    </izvorni_sadrzaj>
    <derivirana_varijabla naziv="DomainObject.Predmet.ProtuStrankaListFormatedWithAdressOIB_1">
      <item>S.Q. Pola d.o.o. MEDULIN, OIB 98866137406, Vinkuran, Debeli vrv 36, 52100 Medulin</item>
    </derivirana_varijabla>
  </DomainObject.Predmet.ProtuStrankaListFormatedWithAdressOIB>
  <DomainObject.Predmet.ProtuStrankaListNazivFormated>
    <izvorni_sadrzaj>
      <item>S.Q. Pola d.o.o. MEDULIN</item>
    </izvorni_sadrzaj>
    <derivirana_varijabla naziv="DomainObject.Predmet.ProtuStrankaListNazivFormated_1">
      <item>S.Q. Pola d.o.o. MEDULIN</item>
    </derivirana_varijabla>
  </DomainObject.Predmet.ProtuStrankaListNazivFormated>
  <DomainObject.Predmet.ProtuStrankaListNazivFormatedOIB>
    <izvorni_sadrzaj>
      <item>S.Q. Pola d.o.o. MEDULIN, OIB 98866137406</item>
    </izvorni_sadrzaj>
    <derivirana_varijabla naziv="DomainObject.Predmet.ProtuStrankaListNazivFormatedOIB_1">
      <item>S.Q. Pola d.o.o. MEDULIN, OIB 98866137406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St-834/2016-12</izvorni_sadrzaj>
    <derivirana_varijabla naziv="DomainObject.PoslovniBrojDokumenta_1">St-834/2016-12</derivirana_varijabla>
  </DomainObject.PoslovniBrojDokumenta>
  <DomainObject.Predmet.StrankaIDrugi>
    <izvorni_sadrzaj>SUZANA BUDIĆ, PULA i dr.</izvorni_sadrzaj>
    <derivirana_varijabla naziv="DomainObject.Predmet.StrankaIDrugi_1">SUZANA BUDIĆ, PULA i dr.</derivirana_varijabla>
  </DomainObject.Predmet.StrankaIDrugi>
  <DomainObject.Predmet.ProtustrankaIDrugi>
    <izvorni_sadrzaj>S.Q. Pola d.o.o. MEDULIN</izvorni_sadrzaj>
    <derivirana_varijabla naziv="DomainObject.Predmet.ProtustrankaIDrugi_1">S.Q. Pola d.o.o. MEDULIN</derivirana_varijabla>
  </DomainObject.Predmet.ProtustrankaIDrugi>
  <DomainObject.Predmet.StrankaIDrugiAdressOIB>
    <izvorni_sadrzaj>SUZANA BUDIĆ, PULA, OIB 72984931241, Begovica 5, 52100 Pula i dr.</izvorni_sadrzaj>
    <derivirana_varijabla naziv="DomainObject.Predmet.StrankaIDrugiAdressOIB_1">SUZANA BUDIĆ, PULA, OIB 72984931241, Begovica 5, 52100 Pula i dr.</derivirana_varijabla>
  </DomainObject.Predmet.StrankaIDrugiAdressOIB>
  <DomainObject.Predmet.ProtustrankaIDrugiAdressOIB>
    <izvorni_sadrzaj>S.Q. Pola d.o.o. MEDULIN, OIB 98866137406, Vinkuran, Debeli vrv 36, 52100 Medulin</izvorni_sadrzaj>
    <derivirana_varijabla naziv="DomainObject.Predmet.ProtustrankaIDrugiAdressOIB_1">S.Q. Pola d.o.o. MEDULIN, OIB 98866137406, Vinkuran, Debeli vrv 36,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S.Q. Pola d.o.o. MEDULIN</item>
      <item>SUZANA BUDIĆ, PULA</item>
      <item>MARIO VARAZLIĆ, PULA</item>
      <item>SANDRA DAMIJANIĆ, ROVINJ</item>
    </izvorni_sadrzaj>
    <derivirana_varijabla naziv="DomainObject.Predmet.SudioniciListNaziv_1">
      <item>S.Q. Pola d.o.o. MEDULIN</item>
      <item>SUZANA BUDIĆ, PULA</item>
      <item>MARIO VARAZLIĆ, PULA</item>
      <item>SANDRA DAMIJANIĆ, ROVINJ</item>
    </derivirana_varijabla>
  </DomainObject.Predmet.SudioniciListNaziv>
  <DomainObject.Predmet.SudioniciListAdressOIB>
    <izvorni_sadrzaj>
      <item>S.Q. Pola d.o.o. MEDULIN, OIB 98866137406, Vinkuran, Debeli vrv 36,52100 Medulin</item>
      <item>SUZANA BUDIĆ, PULA, OIB 72984931241, Begovica 5,52100 Pula</item>
      <item>MARIO VARAZLIĆ, PULA, OIB 17760230982, Krležina 27,52100 Pula</item>
      <item>SANDRA DAMIJANIĆ, ROVINJ, OIB 10894247002, M.marulića 26,52210 Rovinj</item>
    </izvorni_sadrzaj>
    <derivirana_varijabla naziv="DomainObject.Predmet.SudioniciListAdressOIB_1">
      <item>S.Q. Pola d.o.o. MEDULIN, OIB 98866137406, Vinkuran, Debeli vrv 36,52100 Medulin</item>
      <item>SUZANA BUDIĆ, PULA, OIB 72984931241, Begovica 5,52100 Pula</item>
      <item>MARIO VARAZLIĆ, PULA, OIB 17760230982, Krležina 27,52100 Pula</item>
      <item>SANDRA DAMIJANIĆ, ROVINJ, OIB 10894247002, M.marulića 26,52210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98866137406</item>
      <item>, OIB 72984931241</item>
      <item>, OIB 17760230982</item>
      <item>, OIB 10894247002</item>
    </izvorni_sadrzaj>
    <derivirana_varijabla naziv="DomainObject.Predmet.SudioniciListNazivOIB_1">
      <item>, OIB 98866137406</item>
      <item>, OIB 72984931241</item>
      <item>, OIB 17760230982</item>
      <item>, OIB 10894247002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461B63-4527-44FA-B3F0-22EBC39D81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2208</properties:Characters>
  <properties:Lines>73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2016-06-06T11:42:00Z</dcterms:created>
  <dc:creator>Jasmina Matika</dc:creator>
  <cp:lastModifiedBy>Sanja Lakošeljac</cp:lastModifiedBy>
  <dcterms:modified xmlns:xsi="http://www.w3.org/2001/XMLSchema-instance" xsi:type="dcterms:W3CDTF">2016-06-06T12:38:00Z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St-834/2016-12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