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330e" w14:paraId="f31330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0631C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85369">
        <w:rPr>
          <w:sz w:val="24"/>
        </w:rPr>
        <w:t xml:space="preserve">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>Broj: St-</w:t>
      </w:r>
      <w:r w:rsidR="00591DCB">
        <w:rPr>
          <w:sz w:val="24"/>
        </w:rPr>
        <w:t>1988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98298E">
        <w:rPr>
          <w:sz w:val="24"/>
          <w:szCs w:val="24"/>
        </w:rPr>
        <w:t xml:space="preserve"> </w:t>
      </w:r>
      <w:r w:rsidR="0098298E" w:rsidRPr="0098298E">
        <w:rPr>
          <w:sz w:val="24"/>
          <w:szCs w:val="24"/>
        </w:rPr>
        <w:t xml:space="preserve">EKO VUKSAN j.d.o.o za proizvodnju, trgovinu i usluge Grabe (Općina </w:t>
      </w:r>
      <w:proofErr w:type="spellStart"/>
      <w:r w:rsidR="0098298E" w:rsidRPr="0098298E">
        <w:rPr>
          <w:sz w:val="24"/>
          <w:szCs w:val="24"/>
        </w:rPr>
        <w:t>Bedekovčina</w:t>
      </w:r>
      <w:proofErr w:type="spellEnd"/>
      <w:r w:rsidR="0098298E" w:rsidRPr="0098298E">
        <w:rPr>
          <w:sz w:val="24"/>
          <w:szCs w:val="24"/>
        </w:rPr>
        <w:t>), Grabe 93, OIB 81189825495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F85369">
        <w:rPr>
          <w:sz w:val="24"/>
          <w:szCs w:val="24"/>
        </w:rPr>
        <w:t>07. 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98298E">
        <w:rPr>
          <w:sz w:val="24"/>
        </w:rPr>
        <w:t xml:space="preserve"> </w:t>
      </w:r>
      <w:r w:rsidR="0098298E" w:rsidRPr="0098298E">
        <w:rPr>
          <w:sz w:val="24"/>
          <w:szCs w:val="24"/>
        </w:rPr>
        <w:t xml:space="preserve">EKO VUKSAN j.d.o.o za proizvodnju, trgovinu i usluge Grabe (Općina </w:t>
      </w:r>
      <w:proofErr w:type="spellStart"/>
      <w:r w:rsidR="0098298E" w:rsidRPr="0098298E">
        <w:rPr>
          <w:sz w:val="24"/>
          <w:szCs w:val="24"/>
        </w:rPr>
        <w:t>Bedekovčina</w:t>
      </w:r>
      <w:proofErr w:type="spellEnd"/>
      <w:r w:rsidR="0098298E" w:rsidRPr="0098298E">
        <w:rPr>
          <w:sz w:val="24"/>
          <w:szCs w:val="24"/>
        </w:rPr>
        <w:t>), Grabe 93, OIB 81189825495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</w:t>
      </w:r>
      <w:r w:rsidR="00F85369">
        <w:rPr>
          <w:sz w:val="24"/>
        </w:rPr>
        <w:t>Damir Cincar, Svete Ane 15b, Osijek, OIB: 60464850994.</w:t>
      </w:r>
      <w:r w:rsidR="00047129" w:rsidRPr="00457103">
        <w:rPr>
          <w:sz w:val="24"/>
        </w:rPr>
        <w:t xml:space="preserve"> 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98298E" w:rsidRPr="0098298E">
        <w:rPr>
          <w:sz w:val="24"/>
          <w:szCs w:val="24"/>
        </w:rPr>
        <w:t xml:space="preserve">EKO VUKSAN j.d.o.o za proizvodnju, trgovinu i usluge Grabe (Općina </w:t>
      </w:r>
      <w:proofErr w:type="spellStart"/>
      <w:r w:rsidR="0098298E" w:rsidRPr="0098298E">
        <w:rPr>
          <w:sz w:val="24"/>
          <w:szCs w:val="24"/>
        </w:rPr>
        <w:t>Bedekovčina</w:t>
      </w:r>
      <w:proofErr w:type="spellEnd"/>
      <w:r w:rsidR="0098298E" w:rsidRPr="0098298E">
        <w:rPr>
          <w:sz w:val="24"/>
          <w:szCs w:val="24"/>
        </w:rPr>
        <w:t>), Grabe 93, OIB 81189825495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F85369" w:rsidP="00457103" w:rsidR="00F85369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</w:t>
      </w:r>
      <w:r w:rsidR="00F85369">
        <w:rPr>
          <w:sz w:val="24"/>
        </w:rPr>
        <w:t xml:space="preserve">          </w:t>
      </w:r>
      <w:r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91DCB">
        <w:rPr>
          <w:sz w:val="24"/>
        </w:rPr>
        <w:t>1988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591DC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005BEE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F7F93">
        <w:rPr>
          <w:sz w:val="24"/>
        </w:rPr>
        <w:t>12.srpnja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85369" w:rsidP="00A6290B" w:rsidR="00F85369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F85369">
        <w:rPr>
          <w:sz w:val="24"/>
        </w:rPr>
        <w:t xml:space="preserve">                 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91DCB">
        <w:rPr>
          <w:sz w:val="24"/>
        </w:rPr>
        <w:t>1988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F85369">
        <w:rPr>
          <w:sz w:val="24"/>
        </w:rPr>
        <w:t>07. listopada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F85369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E449D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3792C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0631C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5D55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369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92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92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77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St-1988/2016</izvorni_sadrzaj>
    <derivirana_varijabla naziv="DomainObject.Predmet.OznakaBroj_1">St-1988/2016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VUKSAN jednostavno društvo s ograničenom odgovornošću za proizvodnju, trgovinu i usluge</izvorni_sadrzaj>
    <derivirana_varijabla naziv="DomainObject.Predmet.ProtustrankaFormated_1">  EKO VUKSAN jednostavno društvo s ograničenom odgovornošću za proizvodnju, trgovinu i usluge</derivirana_varijabla>
  </DomainObject.Predmet.ProtustrankaFormated>
  <DomainObject.Predmet.ProtustrankaFormatedOIB>
    <izvorni_sadrzaj>  EKO VUKSAN jednostavno društvo s ograničenom odgovornošću za proizvodnju, trgovinu i usluge, OIB 81189825495</izvorni_sadrzaj>
    <derivirana_varijabla naziv="DomainObject.Predmet.ProtustrankaFormatedOIB_1">  EKO VUKSAN jednostavno društvo s ograničenom odgovornošću za proizvodnju, trgovinu i usluge, OIB 81189825495</derivirana_varijabla>
  </DomainObject.Predmet.ProtustrankaFormatedOIB>
  <DomainObject.Predmet.ProtustrankaFormatedWithAdress>
    <izvorni_sadrzaj> EKO VUKSAN jednostavno društvo s ograničenom odgovornošću za proizvodnju, trgovinu i usluge, Grabe 93, 49221 Grabe</izvorni_sadrzaj>
    <derivirana_varijabla naziv="DomainObject.Predmet.ProtustrankaFormatedWithAdress_1"> EKO VUKSAN jednostavno društvo s ograničenom odgovornošću za proizvodnju, trgovinu i usluge, Grabe 93, 49221 Grabe</derivirana_varijabla>
  </DomainObject.Predmet.ProtustrankaFormatedWithAdress>
  <DomainObject.Predmet.ProtustrankaFormatedWithAdressOIB>
    <izvorni_sadrzaj> EKO VUKSAN jednostavno društvo s ograničenom odgovornošću za proizvodnju, trgovinu i usluge, OIB 81189825495, Grabe 93, 49221 Grabe</izvorni_sadrzaj>
    <derivirana_varijabla naziv="DomainObject.Predmet.ProtustrankaFormatedWithAdressOIB_1"> EKO VUKSAN jednostavno društvo s ograničenom odgovornošću za proizvodnju, trgovinu i usluge, OIB 81189825495, Grabe 93, 49221 Grabe</derivirana_varijabla>
  </DomainObject.Predmet.ProtustrankaFormatedWithAdressOIB>
  <DomainObject.Predmet.ProtustrankaWithAdress>
    <izvorni_sadrzaj>EKO VUKSAN jednostavno društvo s ograničenom odgovornošću za proizvodnju, trgovinu i usluge Grabe 93, 49221 Grabe</izvorni_sadrzaj>
    <derivirana_varijabla naziv="DomainObject.Predmet.ProtustrankaWithAdress_1">EKO VUKSAN jednostavno društvo s ograničenom odgovornošću za proizvodnju, trgovinu i usluge Grabe 93, 49221 Grabe</derivirana_varijabla>
  </DomainObject.Predmet.ProtustrankaWithAdress>
  <DomainObject.Predmet.ProtustrankaWithAdressOIB>
    <izvorni_sadrzaj>EKO VUKSAN jednostavno društvo s ograničenom odgovornošću za proizvodnju, trgovinu i usluge, OIB 81189825495, Grabe 93, 49221 Grabe</izvorni_sadrzaj>
    <derivirana_varijabla naziv="DomainObject.Predmet.ProtustrankaWithAdressOIB_1">EKO VUKSAN jednostavno društvo s ograničenom odgovornošću za proizvodnju, trgovinu i usluge, OIB 81189825495, Grabe 93, 49221 Grabe</derivirana_varijabla>
  </DomainObject.Predmet.ProtustrankaWithAdressOIB>
  <DomainObject.Predmet.ProtustrankaNazivFormated>
    <izvorni_sadrzaj>EKO VUKSAN jednostavno društvo s ograničenom odgovornošću za proizvodnju, trgovinu i usluge</izvorni_sadrzaj>
    <derivirana_varijabla naziv="DomainObject.Predmet.ProtustrankaNazivFormated_1">EKO VUKSAN jednostavno društvo s ograničenom odgovornošću za proizvodnju, trgovinu i usluge</derivirana_varijabla>
  </DomainObject.Predmet.ProtustrankaNazivFormated>
  <DomainObject.Predmet.ProtustrankaNazivFormatedOIB>
    <izvorni_sadrzaj>EKO VUKSAN jednostavno društvo s ograničenom odgovornošću za proizvodnju, trgovinu i usluge, OIB 81189825495</izvorni_sadrzaj>
    <derivirana_varijabla naziv="DomainObject.Predmet.ProtustrankaNazivFormatedOIB_1">EKO VUKSAN jednostavno društvo s ograničenom odgovornošću za proizvodnju, trgovinu i usluge, OIB 81189825495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14415.34</izvorni_sadrzaj>
    <derivirana_varijabla naziv="DomainObject.Predmet.TrenutnaVrijednost_1">14415.34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VUKSAN jednostavno društvo s ograničenom odgovornošću za proizvodnju, trgovinu i usluge</item>
    </izvorni_sadrzaj>
    <derivirana_varijabla naziv="DomainObject.Predmet.ProtuStrankaListFormated_1">
      <item>EKO VUKSAN jednostavno društvo s ograničenom odgovornošću za proizvodnju, trgovinu i usluge</item>
    </derivirana_varijabla>
  </DomainObject.Predmet.ProtuStrankaListFormated>
  <DomainObject.Predmet.ProtuStrankaListFormatedOIB>
    <izvorni_sadrzaj>
      <item>EKO VUKSAN jednostavno društvo s ograničenom odgovornošću za proizvodnju, trgovinu i usluge, OIB 81189825495</item>
    </izvorni_sadrzaj>
    <derivirana_varijabla naziv="DomainObject.Predmet.ProtuStrankaListFormatedOIB_1">
      <item>EKO VUKSAN jednostavno društvo s ograničenom odgovornošću za proizvodnju, trgovinu i usluge, OIB 81189825495</item>
    </derivirana_varijabla>
  </DomainObject.Predmet.ProtuStrankaListFormatedOIB>
  <DomainObject.Predmet.ProtuStrankaListFormatedWithAdress>
    <izvorni_sadrzaj>
      <item>EKO VUKSAN jednostavno društvo s ograničenom odgovornošću za proizvodnju, trgovinu i usluge, Grabe 93, 49221 Grabe</item>
    </izvorni_sadrzaj>
    <derivirana_varijabla naziv="DomainObject.Predmet.ProtuStrankaListFormatedWithAdress_1">
      <item>EKO VUKSAN jednostavno društvo s ograničenom odgovornošću za proizvodnju, trgovinu i usluge, Grabe 93, 49221 Grabe</item>
    </derivirana_varijabla>
  </DomainObject.Predmet.ProtuStrankaListFormatedWithAdress>
  <DomainObject.Predmet.ProtuStrankaListFormatedWithAdressOIB>
    <izvorni_sadrzaj>
      <item>EKO VUKSAN jednostavno društvo s ograničenom odgovornošću za proizvodnju, trgovinu i usluge, OIB 81189825495, Grabe 93, 49221 Grabe</item>
    </izvorni_sadrzaj>
    <derivirana_varijabla naziv="DomainObject.Predmet.ProtuStrankaListFormatedWithAdressOIB_1">
      <item>EKO VUKSAN jednostavno društvo s ograničenom odgovornošću za proizvodnju, trgovinu i usluge, OIB 81189825495, Grabe 93, 49221 Grabe</item>
    </derivirana_varijabla>
  </DomainObject.Predmet.ProtuStrankaListFormatedWithAdressOIB>
  <DomainObject.Predmet.ProtuStrankaListNazivFormated>
    <izvorni_sadrzaj>
      <item>EKO VUKSAN jednostavno društvo s ograničenom odgovornošću za proizvodnju, trgovinu i usluge</item>
    </izvorni_sadrzaj>
    <derivirana_varijabla naziv="DomainObject.Predmet.ProtuStrankaListNazivFormated_1">
      <item>EKO VUKSAN jednostavno društvo s ograničenom odgovornošću za proizvodnju, trgovinu i usluge</item>
    </derivirana_varijabla>
  </DomainObject.Predmet.ProtuStrankaListNazivFormated>
  <DomainObject.Predmet.ProtuStrankaListNazivFormatedOIB>
    <izvorni_sadrzaj>
      <item>EKO VUKSAN jednostavno društvo s ograničenom odgovornošću za proizvodnju, trgovinu i usluge, OIB 81189825495</item>
    </izvorni_sadrzaj>
    <derivirana_varijabla naziv="DomainObject.Predmet.ProtuStrankaListNazivFormatedOIB_1">
      <item>EKO VUKSAN jednostavno društvo s ograničenom odgovornošću za proizvodnju, trgovinu i usluge, OIB 81189825495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VUKSAN jednostavno društvo s ograničenom odgovornošću za proizvodnju, trgovinu i usluge</izvorni_sadrzaj>
    <derivirana_varijabla naziv="DomainObject.Predmet.ProtustrankaIDrugi_1">EKO VUKSAN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VUKSAN jednostavno društvo s ograničenom odgovornošću za proizvodnju, trgovinu i usluge, OIB 81189825495, Grabe 93, 49221 Grabe</izvorni_sadrzaj>
    <derivirana_varijabla naziv="DomainObject.Predmet.ProtustrankaIDrugiAdressOIB_1">EKO VUKSAN jednostavno društvo s ograničenom odgovornošću za proizvodnju, trgovinu i usluge, OIB 81189825495, Grabe 93,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VUKSAN jednostavno društvo s ograničenom odgovornošću za proizvodnju, trgovinu i usluge</item>
      <item>FINA Regionalni centar Zagreb</item>
    </izvorni_sadrzaj>
    <derivirana_varijabla naziv="DomainObject.Predmet.SudioniciListNaziv_1">
      <item>EKO VUKSAN jednostavno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EKO VUKSAN jednostavno društvo s ograničenom odgovornošću za proizvodnju, trgovinu i usluge, OIB 81189825495, Grabe 93,49221 Grabe</item>
      <item>FINA Regionalni centar Zagreb, OIB 85821130368, Trg svibanjskih žrtava 1995. br. 1,10000 Zagreb</item>
    </izvorni_sadrzaj>
    <derivirana_varijabla naziv="DomainObject.Predmet.SudioniciListAdressOIB_1">
      <item>EKO VUKSAN jednostavno društvo s ograničenom odgovornošću za proizvodnju, trgovinu i usluge, OIB 81189825495, Grabe 93,49221 Grabe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81189825495</item>
      <item>, OIB 85821130368</item>
    </izvorni_sadrzaj>
    <derivirana_varijabla naziv="DomainObject.Predmet.SudioniciListNazivOIB_1">
      <item>, OIB 81189825495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854</properties:Words>
  <properties:Characters>4743</properties:Characters>
  <properties:Lines>129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2016-10-07T07:48:00Z</dcterms:created>
  <dc:creator>Trgovacki sud</dc:creator>
  <cp:keywords/>
  <cp:lastModifiedBy>wsadmin</cp:lastModifiedBy>
  <cp:lastPrinted>2016-10-05T12:42:00Z</cp:lastPrinted>
  <dcterms:modified xmlns:xsi="http://www.w3.org/2001/XMLSchema-instance" xsi:type="dcterms:W3CDTF">2016-10-07T07:56:00Z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