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d4b6" w14:paraId="749d4b6" w:rsidRDefault="00F56070" w:rsidP="00F56070" w:rsidR="00E83E0E">
      <w:pPr>
        <w:jc w:val="both"/>
        <w15:collapsed w:val="false"/>
      </w:pPr>
      <w:bookmarkStart w:name="_GoBack" w:id="0"/>
      <w:bookmarkEnd w:id="0"/>
      <w:r w:rsidRPr="004E4E4D">
        <w:tab/>
      </w:r>
    </w:p>
    <w:p w:rsidRDefault="00E83E0E" w:rsidP="00F56070" w:rsidR="00E83E0E">
      <w:pPr>
        <w:jc w:val="both"/>
      </w:pPr>
    </w:p>
    <w:p w:rsidRDefault="00E83E0E" w:rsidP="00F56070" w:rsidR="00E83E0E">
      <w:pPr>
        <w:jc w:val="both"/>
      </w:pPr>
    </w:p>
    <w:p w:rsidRDefault="00F56070" w:rsidP="00F56070" w:rsidR="00D25BFE" w:rsidRPr="004E4E4D">
      <w:pPr>
        <w:jc w:val="both"/>
      </w:pP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2C1645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</w:t>
      </w:r>
    </w:p>
    <w:p w:rsidRDefault="002C1645" w:rsidP="00FF5AC5" w:rsidR="002C1645">
      <w:pPr>
        <w:ind w:hanging="720" w:left="360"/>
        <w:rPr>
          <w:sz w:val="22"/>
          <w:szCs w:val="22"/>
        </w:rPr>
      </w:pPr>
    </w:p>
    <w:p w:rsidRDefault="002C1645" w:rsidP="00FF5AC5" w:rsidR="002C1645">
      <w:pPr>
        <w:ind w:hanging="720" w:left="360"/>
        <w:rPr>
          <w:sz w:val="22"/>
          <w:szCs w:val="22"/>
        </w:rPr>
      </w:pPr>
    </w:p>
    <w:p w:rsidRDefault="004E4E4D" w:rsidP="00E21308" w:rsidR="00FF5AC5" w:rsidRPr="004E4E4D">
      <w:pPr>
        <w:ind w:left="7440"/>
        <w:rPr>
          <w:sz w:val="22"/>
          <w:szCs w:val="22"/>
        </w:rPr>
      </w:pPr>
      <w:r w:rsidRPr="004E4E4D">
        <w:rPr>
          <w:sz w:val="22"/>
          <w:szCs w:val="22"/>
        </w:rPr>
        <w:t xml:space="preserve">  </w:t>
      </w:r>
      <w:r w:rsidR="008C4385" w:rsidRPr="004E4E4D">
        <w:rPr>
          <w:sz w:val="22"/>
          <w:szCs w:val="22"/>
        </w:rPr>
        <w:t>6 St-</w:t>
      </w:r>
      <w:r w:rsidR="00D7102B">
        <w:rPr>
          <w:sz w:val="22"/>
          <w:szCs w:val="22"/>
        </w:rPr>
        <w:t>81/17-</w:t>
      </w:r>
      <w:r w:rsidR="000723DB">
        <w:rPr>
          <w:sz w:val="22"/>
          <w:szCs w:val="22"/>
        </w:rPr>
        <w:t>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5C6818">
        <w:t xml:space="preserve">FLORIJAN – ALBINI d.o.o. za unutarnju i vanjsku trgovinu, ugostiteljstvo i turizam, Zagreb, </w:t>
      </w:r>
      <w:proofErr w:type="spellStart"/>
      <w:r w:rsidR="005C6818">
        <w:t>Žažinska</w:t>
      </w:r>
      <w:proofErr w:type="spellEnd"/>
      <w:r w:rsidR="005C6818">
        <w:t xml:space="preserve"> 2, MBS: 080356539, OIB: 06993059512</w:t>
      </w:r>
      <w:r w:rsidR="000723DB">
        <w:t xml:space="preserve">,  </w:t>
      </w:r>
      <w:r w:rsidR="00B1450A">
        <w:t xml:space="preserve"> </w:t>
      </w:r>
      <w:r w:rsidR="00B5690D" w:rsidRPr="004E4E4D">
        <w:t xml:space="preserve"> </w:t>
      </w:r>
      <w:r w:rsidR="00454B5F" w:rsidRPr="004E4E4D">
        <w:t xml:space="preserve">dana </w:t>
      </w:r>
      <w:r w:rsidR="00B67B57">
        <w:t>18</w:t>
      </w:r>
      <w:r w:rsidR="008C4385" w:rsidRPr="004E4E4D">
        <w:t xml:space="preserve">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393059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5C6818">
        <w:t xml:space="preserve">FLORIJAN – ALBINI d.o.o. za unutarnju i vanjsku trgovinu, ugostiteljstvo i turizam, Zagreb, </w:t>
      </w:r>
      <w:proofErr w:type="spellStart"/>
      <w:r w:rsidR="005C6818">
        <w:t>Žažinska</w:t>
      </w:r>
      <w:proofErr w:type="spellEnd"/>
      <w:r w:rsidR="005C6818">
        <w:t xml:space="preserve"> 2, MBS: 080356539, OIB: 06993059512.</w:t>
      </w:r>
    </w:p>
    <w:p w:rsidRDefault="000723DB" w:rsidP="00D11146" w:rsidR="000723DB" w:rsidRPr="004E4E4D">
      <w:pPr>
        <w:jc w:val="both"/>
      </w:pPr>
    </w:p>
    <w:p w:rsidRDefault="00540977" w:rsidP="000723DB" w:rsidR="000723DB">
      <w:pPr>
        <w:jc w:val="both"/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0723DB">
        <w:t>Nikola Bojanić, Osijek, Bračka 179</w:t>
      </w:r>
      <w:r w:rsidR="000723DB" w:rsidRPr="00B03FBD">
        <w:t>, OIB</w:t>
      </w:r>
      <w:r w:rsidR="000723DB">
        <w:t>:</w:t>
      </w:r>
      <w:r w:rsidR="000723DB" w:rsidRPr="00B03FBD">
        <w:t xml:space="preserve"> </w:t>
      </w:r>
      <w:r w:rsidR="000723DB">
        <w:t>32886956915</w:t>
      </w:r>
    </w:p>
    <w:p w:rsidRDefault="00B67B57" w:rsidP="004E4E4D" w:rsidR="004E4E4D" w:rsidRPr="004E4E4D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5C6818">
        <w:t xml:space="preserve">FLORIJAN – ALBINI d.o.o. za unutarnju i vanjsku trgovinu, ugostiteljstvo i turizam, Zagreb, </w:t>
      </w:r>
      <w:proofErr w:type="spellStart"/>
      <w:r w:rsidR="005C6818">
        <w:t>Žažinska</w:t>
      </w:r>
      <w:proofErr w:type="spellEnd"/>
      <w:r w:rsidR="005C6818">
        <w:t xml:space="preserve"> 2, MBS: 080356539, OIB: 06993059512</w:t>
      </w:r>
      <w:r w:rsidR="00E21308">
        <w:t xml:space="preserve">,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  <w:r w:rsidR="00473536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Trgovačkog suda u </w:t>
      </w:r>
      <w:r w:rsidR="004E7280">
        <w:t>Zagrebu</w:t>
      </w:r>
      <w:r w:rsidRPr="004E4E4D">
        <w:t xml:space="preserve">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B1450A">
      <w:pPr>
        <w:jc w:val="both"/>
      </w:pPr>
      <w:r w:rsidRPr="004E4E4D">
        <w:tab/>
      </w:r>
    </w:p>
    <w:p w:rsidRDefault="005C6818" w:rsidP="005C6818" w:rsidR="005C6818" w:rsidRPr="004E4E4D">
      <w:pPr>
        <w:jc w:val="center"/>
      </w:pPr>
      <w:r w:rsidRPr="004E4E4D">
        <w:t>Obrazloženje</w:t>
      </w:r>
    </w:p>
    <w:p w:rsidRDefault="005C6818" w:rsidP="005C6818" w:rsidR="005C6818" w:rsidRPr="004E4E4D"/>
    <w:p w:rsidRDefault="005C6818" w:rsidP="005C6818" w:rsidR="005C6818" w:rsidRPr="004E4E4D"/>
    <w:p w:rsidRDefault="005C6818" w:rsidP="005C6818" w:rsidR="00B1450A">
      <w:pPr>
        <w:jc w:val="both"/>
      </w:pPr>
      <w:r w:rsidRPr="004E4E4D">
        <w:t xml:space="preserve">           Oglasom od </w:t>
      </w:r>
      <w:r>
        <w:t>3</w:t>
      </w:r>
      <w:r w:rsidRPr="004E4E4D">
        <w:t>. veljače 2017. g. sud je pokrenuo skraćeni stečajni postupak nad dužnikom</w:t>
      </w:r>
      <w:r w:rsidRPr="00420485">
        <w:t xml:space="preserve"> </w:t>
      </w:r>
      <w:r>
        <w:t>FLORIJAN – ALBINI d.o.o. za unutarnju i vanjsku trgovinu, ugostiteljstvo i</w:t>
      </w:r>
    </w:p>
    <w:p w:rsidRDefault="00B1450A" w:rsidP="00CC0773" w:rsidR="00B1450A">
      <w:pPr>
        <w:jc w:val="both"/>
      </w:pPr>
    </w:p>
    <w:p w:rsidRDefault="00B1450A" w:rsidP="00CC0773" w:rsidR="00B1450A">
      <w:pPr>
        <w:jc w:val="both"/>
      </w:pPr>
    </w:p>
    <w:p w:rsidRDefault="000723DB" w:rsidP="00CC0773" w:rsidR="000723DB">
      <w:pPr>
        <w:jc w:val="both"/>
      </w:pPr>
    </w:p>
    <w:p w:rsidRDefault="000723DB" w:rsidP="00CC0773" w:rsidR="000723DB">
      <w:pPr>
        <w:jc w:val="both"/>
      </w:pPr>
    </w:p>
    <w:p w:rsidRDefault="000723DB" w:rsidP="00CC0773" w:rsidR="000723DB">
      <w:pPr>
        <w:jc w:val="both"/>
      </w:pPr>
    </w:p>
    <w:p w:rsidRDefault="00B1450A" w:rsidP="00CC0773" w:rsidR="00B1450A">
      <w:pPr>
        <w:jc w:val="both"/>
      </w:pPr>
    </w:p>
    <w:p w:rsidRDefault="002C1645" w:rsidP="00CC0773" w:rsidR="002C1645">
      <w:pPr>
        <w:jc w:val="both"/>
      </w:pPr>
    </w:p>
    <w:p w:rsidRDefault="00B30267" w:rsidP="00CC0773" w:rsidR="00B30267">
      <w:pPr>
        <w:jc w:val="both"/>
      </w:pPr>
    </w:p>
    <w:p w:rsidRDefault="00E21308" w:rsidP="00CC0773" w:rsidR="00E21308">
      <w:pPr>
        <w:jc w:val="both"/>
      </w:pPr>
    </w:p>
    <w:p w:rsidRDefault="00E21308" w:rsidP="00CC0773" w:rsidR="00E21308">
      <w:pPr>
        <w:jc w:val="both"/>
      </w:pPr>
    </w:p>
    <w:p w:rsidRDefault="00E21308" w:rsidP="00CC0773" w:rsidR="00E21308">
      <w:pPr>
        <w:jc w:val="both"/>
      </w:pPr>
    </w:p>
    <w:p w:rsidRDefault="00E83E0E" w:rsidP="00CC0773" w:rsidR="00E83E0E">
      <w:pPr>
        <w:jc w:val="both"/>
      </w:pPr>
    </w:p>
    <w:p w:rsidRDefault="00B1450A" w:rsidP="00B1450A" w:rsidR="00B1450A" w:rsidRPr="004E4E4D">
      <w:pPr>
        <w:jc w:val="right"/>
      </w:pPr>
      <w:r w:rsidRPr="004E4E4D">
        <w:t>6 St-</w:t>
      </w:r>
      <w:r w:rsidR="005C6818">
        <w:t>81</w:t>
      </w:r>
      <w:r w:rsidR="000723DB">
        <w:t>/17-4</w:t>
      </w:r>
    </w:p>
    <w:p w:rsidRDefault="00B1450A" w:rsidP="00B1450A" w:rsidR="00B1450A" w:rsidRPr="004E4E4D">
      <w:pPr>
        <w:jc w:val="center"/>
      </w:pPr>
      <w:r w:rsidRPr="004E4E4D">
        <w:t>2</w:t>
      </w:r>
    </w:p>
    <w:p w:rsidRDefault="00B1450A" w:rsidP="00B1450A" w:rsidR="00B1450A">
      <w:pPr>
        <w:jc w:val="both"/>
      </w:pPr>
    </w:p>
    <w:p w:rsidRDefault="00B1450A" w:rsidP="00CC0773" w:rsidR="00B1450A">
      <w:pPr>
        <w:jc w:val="both"/>
      </w:pPr>
    </w:p>
    <w:p w:rsidRDefault="00B1450A" w:rsidP="00CC0773" w:rsidR="00B1450A" w:rsidRPr="004E4E4D">
      <w:pPr>
        <w:jc w:val="both"/>
      </w:pPr>
    </w:p>
    <w:p w:rsidRDefault="005C6818" w:rsidP="00046C09" w:rsidR="004E4E4D" w:rsidRPr="004E4E4D">
      <w:pPr>
        <w:jc w:val="both"/>
      </w:pPr>
      <w:r>
        <w:t xml:space="preserve">turizam, Zagreb, </w:t>
      </w:r>
      <w:proofErr w:type="spellStart"/>
      <w:r>
        <w:t>Žažinska</w:t>
      </w:r>
      <w:proofErr w:type="spellEnd"/>
      <w:r>
        <w:t xml:space="preserve"> 2, MBS: 080356539, OIB: 06993059512</w:t>
      </w:r>
      <w:r w:rsidR="00B1450A">
        <w:t xml:space="preserve">, </w:t>
      </w:r>
      <w:r w:rsidR="00046C09" w:rsidRPr="004E4E4D">
        <w:t xml:space="preserve">te pozvao članove uprave dužnika na podnošenje </w:t>
      </w:r>
      <w:r w:rsidR="00B67B57">
        <w:t xml:space="preserve"> </w:t>
      </w:r>
      <w:r w:rsidR="00046C09" w:rsidRPr="004E4E4D">
        <w:t xml:space="preserve">javnobilježničkog ovjerovljenog </w:t>
      </w:r>
      <w:proofErr w:type="spellStart"/>
      <w:r w:rsidR="00046C09" w:rsidRPr="004E4E4D">
        <w:t>prokaznog</w:t>
      </w:r>
      <w:proofErr w:type="spellEnd"/>
      <w:r w:rsidR="00046C09" w:rsidRPr="004E4E4D">
        <w:t xml:space="preserve"> popisa imovine i obveza dužnika na propisanom obrascu u roku od 15 dana i vjerovnike da u roku od 45 dana </w:t>
      </w:r>
      <w:r w:rsidR="004E7280">
        <w:t xml:space="preserve"> </w:t>
      </w:r>
      <w:r w:rsidR="00046C09" w:rsidRPr="004E4E4D">
        <w:t xml:space="preserve">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5C6818">
        <w:t>3</w:t>
      </w:r>
      <w:r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B67B57">
        <w:t>18</w:t>
      </w:r>
      <w:r w:rsidR="008C4385" w:rsidRPr="004E4E4D">
        <w:t>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E21308" w:rsidP="00CC0773" w:rsidR="001C3D0B">
      <w:pPr>
        <w:jc w:val="both"/>
      </w:pPr>
      <w:r>
        <w:t xml:space="preserve">Zapisničar: </w:t>
      </w:r>
    </w:p>
    <w:p w:rsidRDefault="00E21308" w:rsidP="004E7280" w:rsidR="00655A7A" w:rsidRPr="00F61DDE">
      <w:pPr>
        <w:ind w:hanging="4248" w:left="4248"/>
      </w:pPr>
      <w:r>
        <w:t>Gordana Harc</w:t>
      </w:r>
      <w:r w:rsidR="00DE412F">
        <w:tab/>
      </w:r>
      <w:r w:rsidR="00DE412F">
        <w:tab/>
      </w:r>
      <w:r w:rsidR="00DE412F">
        <w:tab/>
      </w:r>
      <w:r w:rsidR="00DE412F">
        <w:tab/>
      </w:r>
      <w:r w:rsidR="00DE412F">
        <w:tab/>
      </w:r>
      <w:r w:rsidR="00DE412F">
        <w:tab/>
        <w:t xml:space="preserve">  </w:t>
      </w:r>
      <w:r w:rsidR="004E7280">
        <w:tab/>
      </w:r>
      <w:r w:rsidR="004E7280">
        <w:tab/>
      </w:r>
      <w:r w:rsidR="00DE412F">
        <w:tab/>
      </w:r>
      <w:r w:rsidR="00DE412F">
        <w:tab/>
      </w:r>
      <w:r w:rsidR="00655A7A" w:rsidRPr="00F61DDE"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AA7D14" w:rsidP="00CC0773" w:rsidR="00AA7D14">
      <w:pPr>
        <w:jc w:val="both"/>
      </w:pPr>
    </w:p>
    <w:p w:rsidRDefault="00E21308" w:rsidP="00DE412F" w:rsidR="003C7854">
      <w:pPr>
        <w:jc w:val="both"/>
      </w:pPr>
      <w:r>
        <w:t xml:space="preserve">DNA: </w:t>
      </w:r>
    </w:p>
    <w:p w:rsidRDefault="00E21308" w:rsidP="00E21308" w:rsidR="00E21308">
      <w:pPr>
        <w:pStyle w:val="Odlomakpopisa"/>
        <w:numPr>
          <w:ilvl w:val="0"/>
          <w:numId w:val="8"/>
        </w:numPr>
        <w:jc w:val="both"/>
      </w:pPr>
      <w:r>
        <w:t>Predlagatelj</w:t>
      </w:r>
    </w:p>
    <w:p w:rsidRDefault="00E21308" w:rsidP="00E21308" w:rsidR="00E21308">
      <w:pPr>
        <w:pStyle w:val="Odlomakpopisa"/>
        <w:numPr>
          <w:ilvl w:val="0"/>
          <w:numId w:val="8"/>
        </w:numPr>
        <w:jc w:val="both"/>
      </w:pPr>
      <w:r>
        <w:t xml:space="preserve">St. uprav. </w:t>
      </w:r>
    </w:p>
    <w:p w:rsidRDefault="00E21308" w:rsidP="00E21308" w:rsidR="00E21308">
      <w:pPr>
        <w:pStyle w:val="Odlomakpopisa"/>
        <w:numPr>
          <w:ilvl w:val="0"/>
          <w:numId w:val="8"/>
        </w:numPr>
        <w:jc w:val="both"/>
      </w:pPr>
      <w:r>
        <w:t xml:space="preserve">Dužnik </w:t>
      </w:r>
    </w:p>
    <w:p w:rsidRDefault="00E21308" w:rsidP="00E21308" w:rsidR="00E21308">
      <w:pPr>
        <w:pStyle w:val="Odlomakpopisa"/>
        <w:numPr>
          <w:ilvl w:val="0"/>
          <w:numId w:val="8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E21308" w:rsidP="00E21308" w:rsidR="00E21308">
      <w:pPr>
        <w:jc w:val="both"/>
      </w:pPr>
    </w:p>
    <w:p w:rsidRDefault="00E21308" w:rsidP="00E21308" w:rsidR="00E21308">
      <w:pPr>
        <w:jc w:val="both"/>
        <w:rPr>
          <w:u w:val="single"/>
        </w:rPr>
      </w:pPr>
      <w:r w:rsidRPr="00E21308">
        <w:rPr>
          <w:u w:val="single"/>
        </w:rPr>
        <w:t xml:space="preserve">Nakon pravomoćnosti </w:t>
      </w:r>
    </w:p>
    <w:p w:rsidRDefault="00E21308" w:rsidP="00E21308" w:rsidR="00E21308">
      <w:pPr>
        <w:jc w:val="both"/>
        <w:rPr>
          <w:u w:val="single"/>
        </w:rPr>
      </w:pPr>
    </w:p>
    <w:p w:rsidRDefault="005C6818" w:rsidP="00E21308" w:rsidR="00E21308" w:rsidRPr="00E21308">
      <w:pPr>
        <w:pStyle w:val="Odlomakpopisa"/>
        <w:numPr>
          <w:ilvl w:val="0"/>
          <w:numId w:val="8"/>
        </w:numPr>
        <w:jc w:val="both"/>
      </w:pPr>
      <w:r>
        <w:t>Registar suda</w:t>
      </w:r>
      <w:r w:rsidR="00E21308" w:rsidRPr="00E21308">
        <w:t xml:space="preserve"> – Zagreb</w:t>
      </w:r>
    </w:p>
    <w:p w:rsidRDefault="00E21308" w:rsidP="00E21308" w:rsidR="00E21308" w:rsidRPr="00E21308">
      <w:pPr>
        <w:pStyle w:val="Odlomakpopisa"/>
        <w:numPr>
          <w:ilvl w:val="0"/>
          <w:numId w:val="8"/>
        </w:numPr>
        <w:jc w:val="both"/>
      </w:pPr>
      <w:r w:rsidRPr="00E21308">
        <w:t>Kal. 18.5.</w:t>
      </w:r>
    </w:p>
    <w:sectPr w:rsidSect="00B1450A" w:rsidR="00E21308" w:rsidRPr="00E21308">
      <w:headerReference w:type="default" r:id="rId11"/>
      <w:pgSz w:h="16838" w:w="11906"/>
      <w:pgMar w:gutter="0" w:footer="708" w:header="708" w:left="1417" w:bottom="426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2FF" w:rsidP="00E5585D" w:rsidR="008A12FF">
      <w:r>
        <w:separator/>
      </w:r>
    </w:p>
  </w:endnote>
  <w:endnote w:id="0" w:type="continuationSeparator">
    <w:p w:rsidRDefault="008A12FF" w:rsidP="00E5585D" w:rsidR="008A1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2FF" w:rsidP="00E5585D" w:rsidR="008A12FF">
      <w:r>
        <w:separator/>
      </w:r>
    </w:p>
  </w:footnote>
  <w:footnote w:id="0" w:type="continuationSeparator">
    <w:p w:rsidRDefault="008A12FF" w:rsidP="00E5585D" w:rsidR="008A12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5E455A85"/>
    <w:multiLevelType w:val="hybridMultilevel"/>
    <w:tmpl w:val="594ABD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23DB"/>
    <w:rsid w:val="00076074"/>
    <w:rsid w:val="00086B16"/>
    <w:rsid w:val="00092917"/>
    <w:rsid w:val="000B6B5F"/>
    <w:rsid w:val="000C0FF0"/>
    <w:rsid w:val="000F748C"/>
    <w:rsid w:val="00101871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140F"/>
    <w:rsid w:val="00287F49"/>
    <w:rsid w:val="002B038D"/>
    <w:rsid w:val="002B18CB"/>
    <w:rsid w:val="002C0842"/>
    <w:rsid w:val="002C0A5E"/>
    <w:rsid w:val="002C1645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46D2C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A008E"/>
    <w:rsid w:val="005A6BE4"/>
    <w:rsid w:val="005C6818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A12FF"/>
    <w:rsid w:val="008B7386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630E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1450A"/>
    <w:rsid w:val="00B2201F"/>
    <w:rsid w:val="00B30267"/>
    <w:rsid w:val="00B34EA0"/>
    <w:rsid w:val="00B5552B"/>
    <w:rsid w:val="00B56458"/>
    <w:rsid w:val="00B5690D"/>
    <w:rsid w:val="00B60142"/>
    <w:rsid w:val="00B67B57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46FCF"/>
    <w:rsid w:val="00D57645"/>
    <w:rsid w:val="00D7102B"/>
    <w:rsid w:val="00D97F5E"/>
    <w:rsid w:val="00DA13AF"/>
    <w:rsid w:val="00DB3EED"/>
    <w:rsid w:val="00DC1FD9"/>
    <w:rsid w:val="00DD1B04"/>
    <w:rsid w:val="00DE412F"/>
    <w:rsid w:val="00DE715F"/>
    <w:rsid w:val="00E17FAB"/>
    <w:rsid w:val="00E21308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83E0E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F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F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F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F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F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F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F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F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12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FLORIJAN - ALBINI d.o.o.</izvorni_sadrzaj>
    <derivirana_varijabla naziv="DomainObject.Predmet.ProtustrankaFormated_1">  FLORIJAN - ALBINI d.o.o.</derivirana_varijabla>
  </DomainObject.Predmet.ProtustrankaFormated>
  <DomainObject.Predmet.ProtustrankaFormatedOIB>
    <izvorni_sadrzaj>  FLORIJAN - ALBINI d.o.o., OIB 06993059512</izvorni_sadrzaj>
    <derivirana_varijabla naziv="DomainObject.Predmet.ProtustrankaFormatedOIB_1">  FLORIJAN - ALBINI d.o.o., OIB 06993059512</derivirana_varijabla>
  </DomainObject.Predmet.ProtustrankaFormatedOIB>
  <DomainObject.Predmet.ProtustrankaFormatedWithAdress>
    <izvorni_sadrzaj> FLORIJAN - ALBINI d.o.o., Žažinska 2, 10000 Zagreb</izvorni_sadrzaj>
    <derivirana_varijabla naziv="DomainObject.Predmet.ProtustrankaFormatedWithAdress_1"> FLORIJAN - ALBINI d.o.o., Žažinska 2, 10000 Zagreb</derivirana_varijabla>
  </DomainObject.Predmet.ProtustrankaFormatedWithAdress>
  <DomainObject.Predmet.ProtustrankaFormatedWithAdressOIB>
    <izvorni_sadrzaj> FLORIJAN - ALBINI d.o.o., OIB 06993059512, Žažinska 2, 10000 Zagreb</izvorni_sadrzaj>
    <derivirana_varijabla naziv="DomainObject.Predmet.ProtustrankaFormatedWithAdressOIB_1"> FLORIJAN - ALBINI d.o.o., OIB 06993059512, Žažinska 2, 10000 Zagreb</derivirana_varijabla>
  </DomainObject.Predmet.ProtustrankaFormatedWithAdressOIB>
  <DomainObject.Predmet.ProtustrankaWithAdress>
    <izvorni_sadrzaj>FLORIJAN - ALBINI d.o.o. Žažinska 2, 10000 Zagreb</izvorni_sadrzaj>
    <derivirana_varijabla naziv="DomainObject.Predmet.ProtustrankaWithAdress_1">FLORIJAN - ALBINI d.o.o. Žažinska 2, 10000 Zagreb</derivirana_varijabla>
  </DomainObject.Predmet.ProtustrankaWithAdress>
  <DomainObject.Predmet.ProtustrankaWithAdressOIB>
    <izvorni_sadrzaj>FLORIJAN - ALBINI d.o.o., OIB 06993059512, Žažinska 2, 10000 Zagreb</izvorni_sadrzaj>
    <derivirana_varijabla naziv="DomainObject.Predmet.ProtustrankaWithAdressOIB_1">FLORIJAN - ALBINI d.o.o., OIB 06993059512, Žažinska 2, 10000 Zagreb</derivirana_varijabla>
  </DomainObject.Predmet.ProtustrankaWithAdressOIB>
  <DomainObject.Predmet.ProtustrankaNazivFormated>
    <izvorni_sadrzaj>FLORIJAN - ALBINI d.o.o.</izvorni_sadrzaj>
    <derivirana_varijabla naziv="DomainObject.Predmet.ProtustrankaNazivFormated_1">FLORIJAN - ALBINI d.o.o.</derivirana_varijabla>
  </DomainObject.Predmet.ProtustrankaNazivFormated>
  <DomainObject.Predmet.ProtustrankaNazivFormatedOIB>
    <izvorni_sadrzaj>FLORIJAN - ALBINI d.o.o., OIB 06993059512</izvorni_sadrzaj>
    <derivirana_varijabla naziv="DomainObject.Predmet.ProtustrankaNazivFormatedOIB_1">FLORIJAN - ALBINI d.o.o., OIB 06993059512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FLORIJAN - ALBINI d.o.o.</item>
    </izvorni_sadrzaj>
    <derivirana_varijabla naziv="DomainObject.Predmet.ProtuStrankaListFormated_1">
      <item>FLORIJAN - ALBINI d.o.o.</item>
    </derivirana_varijabla>
  </DomainObject.Predmet.ProtuStrankaListFormated>
  <DomainObject.Predmet.ProtuStrankaListFormatedOIB>
    <izvorni_sadrzaj>
      <item>FLORIJAN - ALBINI d.o.o., OIB 06993059512</item>
    </izvorni_sadrzaj>
    <derivirana_varijabla naziv="DomainObject.Predmet.ProtuStrankaListFormatedOIB_1">
      <item>FLORIJAN - ALBINI d.o.o., OIB 06993059512</item>
    </derivirana_varijabla>
  </DomainObject.Predmet.ProtuStrankaListFormatedOIB>
  <DomainObject.Predmet.ProtuStrankaListFormatedWithAdress>
    <izvorni_sadrzaj>
      <item>FLORIJAN - ALBINI d.o.o., Žažinska 2, 10000 Zagreb</item>
    </izvorni_sadrzaj>
    <derivirana_varijabla naziv="DomainObject.Predmet.ProtuStrankaListFormatedWithAdress_1">
      <item>FLORIJAN - ALBINI d.o.o., Žažinska 2, 10000 Zagreb</item>
    </derivirana_varijabla>
  </DomainObject.Predmet.ProtuStrankaListFormatedWithAdress>
  <DomainObject.Predmet.ProtuStrankaListFormatedWithAdressOIB>
    <izvorni_sadrzaj>
      <item>FLORIJAN - ALBINI d.o.o., OIB 06993059512, Žažinska 2, 10000 Zagreb</item>
    </izvorni_sadrzaj>
    <derivirana_varijabla naziv="DomainObject.Predmet.ProtuStrankaListFormatedWithAdressOIB_1">
      <item>FLORIJAN - ALBINI d.o.o., OIB 06993059512, Žažinska 2, 10000 Zagreb</item>
    </derivirana_varijabla>
  </DomainObject.Predmet.ProtuStrankaListFormatedWithAdressOIB>
  <DomainObject.Predmet.ProtuStrankaListNazivFormated>
    <izvorni_sadrzaj>
      <item>FLORIJAN - ALBINI d.o.o.</item>
    </izvorni_sadrzaj>
    <derivirana_varijabla naziv="DomainObject.Predmet.ProtuStrankaListNazivFormated_1">
      <item>FLORIJAN - ALBINI d.o.o.</item>
    </derivirana_varijabla>
  </DomainObject.Predmet.ProtuStrankaListNazivFormated>
  <DomainObject.Predmet.ProtuStrankaListNazivFormatedOIB>
    <izvorni_sadrzaj>
      <item>FLORIJAN - ALBINI d.o.o., OIB 06993059512</item>
    </izvorni_sadrzaj>
    <derivirana_varijabla naziv="DomainObject.Predmet.ProtuStrankaListNazivFormatedOIB_1">
      <item>FLORIJAN - ALBINI d.o.o., OIB 06993059512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FLORIJAN - ALBINI d.o.o.</izvorni_sadrzaj>
    <derivirana_varijabla naziv="DomainObject.Predmet.ProtustrankaIDrugi_1">FLORIJAN - ALBINI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FLORIJAN - ALBINI d.o.o., OIB 06993059512, Žažinska 2, 10000 Zagreb</izvorni_sadrzaj>
    <derivirana_varijabla naziv="DomainObject.Predmet.ProtustrankaIDrugiAdressOIB_1">FLORIJAN - ALBINI d.o.o., OIB 06993059512, Žažinska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FLORIJAN - ALBINI d.o.o.</item>
    </izvorni_sadrzaj>
    <derivirana_varijabla naziv="DomainObject.Predmet.SudioniciListNaziv_1">
      <item>FINA Regionalni centar Zagreb</item>
      <item>FLORIJAN - ALBINI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FLORIJAN - ALBINI d.o.o., OIB 06993059512, Žažinska 2,10000 Zagreb</item>
    </izvorni_sadrzaj>
    <derivirana_varijabla naziv="DomainObject.Predmet.SudioniciListAdressOIB_1">
      <item>FINA Regionalni centar Zagreb, OIB 85821130368, Trg svibanjskih žrtava 1995. 1,10000 Zagreb</item>
      <item>FLORIJAN - ALBINI d.o.o., OIB 06993059512, Žažinska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06993059512</item>
    </izvorni_sadrzaj>
    <derivirana_varijabla naziv="DomainObject.Predmet.SudioniciListNazivOIB_1">
      <item>, OIB 85821130368</item>
      <item>, OIB 06993059512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DB0642-C9C0-4308-9F73-747885F34F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2119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2017-04-18T10:55:00Z</dcterms:created>
  <dc:creator>grgicv</dc:creator>
  <cp:lastModifiedBy>Gordana Harc</cp:lastModifiedBy>
  <cp:lastPrinted>2017-04-18T10:55:00Z</cp:lastPrinted>
  <dcterms:modified xmlns:xsi="http://www.w3.org/2001/XMLSchema-instance" xsi:type="dcterms:W3CDTF">2017-04-18T10:57:00Z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