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34fc" w14:paraId="8a934fc" w:rsidRDefault="008B0A68" w:rsidP="008B0A68" w:rsidR="008B0A68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8B0A68" w:rsidP="008B0A68" w:rsidR="008B0A68" w:rsidRPr="00F813C1">
      <w:r>
        <w:t xml:space="preserve">    </w:t>
      </w:r>
      <w:r w:rsidRPr="00287A9C">
        <w:t>REPUBLIKA HRVATSKA</w:t>
      </w:r>
      <w:r>
        <w:tab/>
      </w:r>
      <w:r>
        <w:tab/>
      </w:r>
      <w:r>
        <w:tab/>
      </w:r>
      <w:r>
        <w:tab/>
      </w:r>
      <w:r>
        <w:tab/>
        <w:t xml:space="preserve">           2 </w:t>
      </w:r>
      <w:proofErr w:type="spellStart"/>
      <w:r>
        <w:t>Pu</w:t>
      </w:r>
      <w:proofErr w:type="spellEnd"/>
      <w:r>
        <w:t xml:space="preserve"> St-56/201</w:t>
      </w:r>
      <w:r w:rsidRPr="00F813C1">
        <w:t>5-291</w:t>
      </w:r>
    </w:p>
    <w:p w:rsidRDefault="008B0A68" w:rsidP="008B0A68" w:rsidR="008B0A68" w:rsidRPr="00F813C1">
      <w:r w:rsidRPr="00F813C1">
        <w:t>TRGOVAČKI SUD U PAZINU</w:t>
      </w:r>
      <w:r w:rsidRPr="00F813C1">
        <w:tab/>
      </w:r>
      <w:r w:rsidRPr="00F813C1">
        <w:tab/>
      </w:r>
      <w:r w:rsidRPr="00F813C1">
        <w:tab/>
      </w:r>
      <w:r w:rsidRPr="00F813C1">
        <w:tab/>
      </w:r>
      <w:r w:rsidRPr="00F813C1">
        <w:tab/>
      </w:r>
      <w:r w:rsidRPr="00F813C1">
        <w:tab/>
        <w:t xml:space="preserve">     </w:t>
      </w:r>
    </w:p>
    <w:p w:rsidRDefault="008B0A68" w:rsidP="008B0A68" w:rsidR="008B0A68" w:rsidRPr="00F813C1">
      <w:r w:rsidRPr="00F813C1">
        <w:t xml:space="preserve">     52000 Pazin, </w:t>
      </w:r>
      <w:proofErr w:type="spellStart"/>
      <w:r w:rsidRPr="00F813C1">
        <w:t>Dršćevka</w:t>
      </w:r>
      <w:proofErr w:type="spellEnd"/>
      <w:r w:rsidRPr="00F813C1">
        <w:t xml:space="preserve"> 1</w:t>
      </w:r>
      <w:r w:rsidRPr="00F813C1">
        <w:tab/>
        <w:t xml:space="preserve">                      </w:t>
      </w:r>
      <w:r w:rsidRPr="00F813C1">
        <w:tab/>
      </w:r>
      <w:r w:rsidRPr="00F813C1">
        <w:tab/>
      </w:r>
      <w:r w:rsidRPr="00F813C1">
        <w:tab/>
      </w:r>
      <w:r w:rsidRPr="00F813C1">
        <w:tab/>
        <w:t xml:space="preserve">      </w:t>
      </w:r>
    </w:p>
    <w:p w:rsidRDefault="008B0A68" w:rsidP="008B0A68" w:rsidR="008B0A68" w:rsidRPr="00F813C1"/>
    <w:p w:rsidRDefault="008B0A68" w:rsidP="008B0A68" w:rsidR="008B0A68">
      <w:pPr>
        <w:ind w:firstLine="708"/>
        <w:jc w:val="both"/>
      </w:pPr>
    </w:p>
    <w:p w:rsidRDefault="0045107B" w:rsidP="008B0A68" w:rsidR="0045107B">
      <w:pPr>
        <w:ind w:firstLine="708"/>
        <w:jc w:val="both"/>
      </w:pPr>
    </w:p>
    <w:p w:rsidRDefault="0045107B" w:rsidP="008B0A68" w:rsidR="0045107B" w:rsidRPr="00F813C1">
      <w:pPr>
        <w:ind w:firstLine="708"/>
        <w:jc w:val="both"/>
      </w:pPr>
    </w:p>
    <w:p w:rsidRDefault="008B0A68" w:rsidP="008B0A68" w:rsidR="008B0A68" w:rsidRPr="00F813C1">
      <w:pPr>
        <w:ind w:firstLine="708"/>
        <w:jc w:val="both"/>
      </w:pPr>
      <w:r w:rsidRPr="00F813C1">
        <w:t xml:space="preserve">Trgovački sud u Pazinu, po stečajnom sucu Adrijani Labinjan Skok, u stečajnom postupku nad Stečajnom masom iza građevinskog obrta „MILE RAJIĆ“ u stečaju, </w:t>
      </w:r>
      <w:r w:rsidR="00F813C1" w:rsidRPr="00F813C1">
        <w:t>vlasnika</w:t>
      </w:r>
      <w:r w:rsidRPr="00F813C1">
        <w:t xml:space="preserve"> Mile Rajića, OIB: 01887115849, Pula, </w:t>
      </w:r>
      <w:r w:rsidR="00230AEF" w:rsidRPr="00F813C1">
        <w:t>Koparska 37</w:t>
      </w:r>
      <w:r w:rsidRPr="00F813C1">
        <w:t>, 11. svibnja 2018.</w:t>
      </w:r>
      <w:r w:rsidR="00F813C1">
        <w:t xml:space="preserve"> donio je sljedeći </w:t>
      </w:r>
    </w:p>
    <w:p w:rsidRDefault="008B0A68" w:rsidP="008B0A68" w:rsidR="008B0A68">
      <w:pPr>
        <w:ind w:firstLine="708"/>
        <w:jc w:val="both"/>
      </w:pPr>
    </w:p>
    <w:p w:rsidRDefault="0045107B" w:rsidP="008B0A68" w:rsidR="0045107B">
      <w:pPr>
        <w:ind w:firstLine="708"/>
        <w:jc w:val="both"/>
      </w:pPr>
    </w:p>
    <w:p w:rsidRDefault="0045107B" w:rsidP="008B0A68" w:rsidR="0045107B" w:rsidRPr="00F813C1">
      <w:pPr>
        <w:ind w:firstLine="708"/>
        <w:jc w:val="both"/>
      </w:pPr>
    </w:p>
    <w:p w:rsidRDefault="00F813C1" w:rsidP="008B0A68" w:rsidR="008B0A68" w:rsidRPr="00287A9C">
      <w:pPr>
        <w:jc w:val="center"/>
      </w:pPr>
      <w:r>
        <w:t>Z A K LJ U Č A K</w:t>
      </w:r>
      <w:r w:rsidR="008B0A68" w:rsidRPr="00287A9C">
        <w:t xml:space="preserve"> </w:t>
      </w:r>
    </w:p>
    <w:p w:rsidRDefault="008B0A68" w:rsidP="008B0A68" w:rsidR="008B0A68">
      <w:pPr>
        <w:jc w:val="both"/>
      </w:pPr>
    </w:p>
    <w:p w:rsidRDefault="0045107B" w:rsidP="008B0A68" w:rsidR="0045107B">
      <w:pPr>
        <w:jc w:val="both"/>
      </w:pPr>
    </w:p>
    <w:p w:rsidRDefault="0045107B" w:rsidP="008B0A68" w:rsidR="0045107B">
      <w:pPr>
        <w:jc w:val="both"/>
      </w:pPr>
    </w:p>
    <w:p w:rsidRDefault="008B0A68" w:rsidP="008B0A68" w:rsidR="008B0A68">
      <w:pPr>
        <w:jc w:val="both"/>
      </w:pPr>
      <w:r w:rsidRPr="00B056DC">
        <w:tab/>
      </w:r>
      <w:r>
        <w:t>Dopušta se stečajnoj upraviteljici</w:t>
      </w:r>
      <w:r w:rsidRPr="00B056DC">
        <w:t xml:space="preserve"> </w:t>
      </w:r>
      <w:r>
        <w:t>Vlasti</w:t>
      </w:r>
      <w:r w:rsidRPr="00A4764A">
        <w:t xml:space="preserve"> Majstorović, Pula, Koparska 37</w:t>
      </w:r>
      <w:r w:rsidRPr="00DC6439">
        <w:t xml:space="preserve">, OIB: </w:t>
      </w:r>
      <w:r>
        <w:t>78258328195</w:t>
      </w:r>
      <w:r w:rsidRPr="00B056DC">
        <w:t xml:space="preserve">, otvaranje bankovnog računa za </w:t>
      </w:r>
      <w:r>
        <w:t>Stečajnu masu</w:t>
      </w:r>
      <w:r w:rsidRPr="00C1749D">
        <w:t xml:space="preserve"> </w:t>
      </w:r>
      <w:r w:rsidR="0045107B" w:rsidRPr="00F813C1">
        <w:t>iza građevinskog obrta „MILE RAJIĆ“ u stečaju, vlasnika Mile Rajića, OIB: 01887115849, Pula, Koparska 37</w:t>
      </w:r>
      <w:r>
        <w:t>,</w:t>
      </w:r>
      <w:r w:rsidRPr="00B056DC">
        <w:t xml:space="preserve"> s</w:t>
      </w:r>
      <w:r w:rsidR="0045107B">
        <w:t xml:space="preserve">ukladno odredbi čl. 133. st. 4. </w:t>
      </w:r>
      <w:r w:rsidRPr="00B056DC">
        <w:t>Stečajnog zakona (NN 71/15</w:t>
      </w:r>
      <w:r>
        <w:t>, 104/17</w:t>
      </w:r>
      <w:r w:rsidRPr="00B056DC">
        <w:t>).</w:t>
      </w:r>
    </w:p>
    <w:p w:rsidRDefault="008B0A68" w:rsidP="008B0A68" w:rsidR="008B0A68">
      <w:pPr>
        <w:jc w:val="center"/>
      </w:pPr>
    </w:p>
    <w:p w:rsidRDefault="008B0A68" w:rsidP="008B0A68" w:rsidR="008B0A68" w:rsidRPr="00DF6D8F">
      <w:pPr>
        <w:jc w:val="both"/>
      </w:pPr>
    </w:p>
    <w:p w:rsidRDefault="008B0A68" w:rsidP="008B0A68" w:rsidR="008B0A68" w:rsidRPr="00F76EA1">
      <w:pPr>
        <w:jc w:val="center"/>
      </w:pPr>
      <w:r w:rsidRPr="00F76EA1">
        <w:t>U Pazi</w:t>
      </w:r>
      <w:r w:rsidRPr="0045107B">
        <w:t xml:space="preserve">nu </w:t>
      </w:r>
      <w:r w:rsidR="0049057F" w:rsidRPr="0045107B">
        <w:t>11. svibnja</w:t>
      </w:r>
      <w:r w:rsidRPr="0045107B">
        <w:t xml:space="preserve"> 2018.</w:t>
      </w:r>
    </w:p>
    <w:p w:rsidRDefault="008B0A68" w:rsidP="008B0A68" w:rsidR="008B0A68">
      <w:pPr>
        <w:jc w:val="center"/>
      </w:pPr>
    </w:p>
    <w:p w:rsidRDefault="0045107B" w:rsidP="008B0A68" w:rsidR="0045107B">
      <w:pPr>
        <w:jc w:val="center"/>
      </w:pPr>
    </w:p>
    <w:p w:rsidRDefault="0045107B" w:rsidP="008B0A68" w:rsidR="0045107B">
      <w:pPr>
        <w:jc w:val="center"/>
      </w:pPr>
    </w:p>
    <w:p w:rsidRDefault="008B0A68" w:rsidP="008B0A68" w:rsidR="008B0A68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Stečajna sutkinja</w:t>
      </w:r>
    </w:p>
    <w:p w:rsidRDefault="008B0A68" w:rsidP="008B0A68" w:rsidR="008B0A68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8B0A68" w:rsidP="008B0A68" w:rsidR="008B0A68"/>
    <w:p w:rsidRDefault="0045107B" w:rsidP="008B0A68" w:rsidR="0045107B"/>
    <w:p w:rsidRDefault="0045107B" w:rsidP="008B0A68" w:rsidR="0045107B" w:rsidRPr="00287A9C"/>
    <w:p w:rsidRDefault="008B0A68" w:rsidP="008B0A68" w:rsidR="008B0A68" w:rsidRPr="00287A9C">
      <w:r w:rsidRPr="00287A9C">
        <w:t>UPUTA O PRAVNOM LIJEKU:</w:t>
      </w:r>
    </w:p>
    <w:p w:rsidRDefault="0045107B" w:rsidP="008B0A68" w:rsidR="0045107B">
      <w:pPr>
        <w:jc w:val="both"/>
      </w:pPr>
      <w:r>
        <w:t>Protiv zaključka nije dopušten pravni lijek.</w:t>
      </w:r>
      <w:r w:rsidR="008B0A68">
        <w:tab/>
      </w:r>
    </w:p>
    <w:p w:rsidRDefault="0045107B" w:rsidP="008B0A68" w:rsidR="0045107B">
      <w:pPr>
        <w:jc w:val="both"/>
      </w:pPr>
    </w:p>
    <w:p w:rsidRDefault="008B0A68" w:rsidP="008B0A68" w:rsidR="008B0A68">
      <w:pPr>
        <w:jc w:val="both"/>
      </w:pPr>
      <w:r w:rsidRPr="003C27D7">
        <w:t>DNA</w:t>
      </w:r>
      <w:r w:rsidR="0045107B">
        <w:t>:</w:t>
      </w:r>
    </w:p>
    <w:p w:rsidRDefault="0045107B" w:rsidP="0045107B" w:rsidR="0045107B" w:rsidRPr="003C27D7">
      <w:pPr>
        <w:jc w:val="both"/>
      </w:pPr>
      <w:r>
        <w:t>- stečajnoj upraviteljici</w:t>
      </w:r>
      <w:r w:rsidRPr="00DF6D8F">
        <w:t xml:space="preserve"> </w:t>
      </w:r>
      <w:r>
        <w:t>Vlasti</w:t>
      </w:r>
      <w:r w:rsidRPr="00A4764A">
        <w:t xml:space="preserve"> Majstorović, Pula, Koparska 37</w:t>
      </w:r>
    </w:p>
    <w:p w:rsidRDefault="008B0A68" w:rsidP="008B0A68" w:rsidR="008B0A68" w:rsidRPr="003C27D7">
      <w:pPr>
        <w:jc w:val="both"/>
      </w:pPr>
      <w:r w:rsidRPr="003C27D7">
        <w:rPr>
          <w:rStyle w:val="f01"/>
        </w:rPr>
        <w:t xml:space="preserve">- e-Oglasna ploča suda </w:t>
      </w:r>
    </w:p>
    <w:p w:rsidRDefault="000D7134" w:rsidR="00500701"/>
    <w:p w:rsidRDefault="0049057F" w:rsidR="0049057F"/>
    <w:p w:rsidRDefault="0049057F" w:rsidR="0049057F"/>
    <w:p w:rsidRDefault="0045107B" w:rsidR="0045107B"/>
    <w:p w:rsidRDefault="0045107B" w:rsidR="0045107B"/>
    <w:p w:rsidRDefault="0049057F" w:rsidR="0049057F"/>
    <w:p w:rsidRDefault="0049057F" w:rsidR="0049057F"/>
    <w:sectPr w:rsidSect="00CF103A" w:rsidR="0049057F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107B" w:rsidR="00771B8E">
      <w:r>
        <w:separator/>
      </w:r>
    </w:p>
  </w:endnote>
  <w:endnote w:id="0" w:type="continuationSeparator">
    <w:p w:rsidRDefault="0045107B" w:rsidR="00771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107B" w:rsidR="00771B8E">
      <w:r>
        <w:separator/>
      </w:r>
    </w:p>
  </w:footnote>
  <w:footnote w:id="0" w:type="continuationSeparator">
    <w:p w:rsidRDefault="0045107B" w:rsidR="00771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57F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7134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57F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48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057F" w:rsidP="00E25B13" w:rsidR="005C1902" w:rsidRPr="00396A5E">
    <w:pPr>
      <w:pStyle w:val="Zaglavlje"/>
      <w:jc w:val="right"/>
    </w:pPr>
    <w:r w:rsidRPr="00E25B13">
      <w:t xml:space="preserve">   </w:t>
    </w:r>
    <w:r w:rsidR="00230AEF">
      <w:t xml:space="preserve"> 2 </w:t>
    </w:r>
    <w:proofErr w:type="spellStart"/>
    <w:r w:rsidR="00230AEF">
      <w:t>Pu</w:t>
    </w:r>
    <w:proofErr w:type="spellEnd"/>
    <w:r w:rsidR="00230AEF">
      <w:t xml:space="preserve"> St-56/2015-</w:t>
    </w:r>
    <w:r w:rsidR="00230AEF" w:rsidRPr="008B0A68">
      <w:rPr>
        <w:color w:val="FF0000"/>
      </w:rPr>
      <w:t>291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057F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0A68"/>
    <w:rsid w:val="000D7134"/>
    <w:rsid w:val="00230AEF"/>
    <w:rsid w:val="0045107B"/>
    <w:rsid w:val="0049057F"/>
    <w:rsid w:val="00554328"/>
    <w:rsid w:val="005D48F3"/>
    <w:rsid w:val="00771B8E"/>
    <w:rsid w:val="008B0A68"/>
    <w:rsid w:val="00985388"/>
    <w:rsid w:val="00F8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B0A6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0A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B0A6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B0A68"/>
  </w:style>
  <w:style w:customStyle="true" w:styleId="f01" w:type="character">
    <w:name w:val="f01"/>
    <w:rsid w:val="008B0A68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0A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0A6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0A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0AE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7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1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1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1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1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B0A6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B0A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B0A6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8B0A68"/>
  </w:style>
  <w:style w:customStyle="1" w:styleId="f01" w:type="character">
    <w:name w:val="f01"/>
    <w:rsid w:val="008B0A68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0A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0A6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30A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0AE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7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1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1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1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1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srpnja 2014.</izvorni_sadrzaj>
    <derivirana_varijabla naziv="DomainObject.Predmet.DatumRjesavanja_1">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St-56/2015</izvorni_sadrzaj>
    <derivirana_varijabla naziv="DomainObject.Predmet.OznakaBroj_1">Pu 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MILE RAJIĆ vl. građevinskog obrta MILE RAJIĆ u stečaju, Pula</izvorni_sadrzaj>
    <derivirana_varijabla naziv="DomainObject.Predmet.ProtustrankaFormated_1">  MILE RAJIĆ vl. građevinskog obrta MILE RAJIĆ u stečaju, Pula</derivirana_varijabla>
  </DomainObject.Predmet.ProtustrankaFormated>
  <DomainObject.Predmet.ProtustrankaFormatedOIB>
    <izvorni_sadrzaj>  MILE RAJIĆ vl. građevinskog obrta MILE RAJIĆ u stečaju, Pula, OIB 15269293885</izvorni_sadrzaj>
    <derivirana_varijabla naziv="DomainObject.Predmet.ProtustrankaFormatedOIB_1">  MILE RAJIĆ vl. građevinskog obrta MILE RAJIĆ u stečaju, Pula, OIB 15269293885</derivirana_varijabla>
  </DomainObject.Predmet.ProtustrankaFormatedOIB>
  <DomainObject.Predmet.ProtustrankaFormatedWithAdress>
    <izvorni_sadrzaj> MILE RAJIĆ vl. građevinskog obrta MILE RAJIĆ u stečaju, Pula</izvorni_sadrzaj>
    <derivirana_varijabla naziv="DomainObject.Predmet.ProtustrankaFormatedWithAdress_1"> MILE RAJIĆ vl. građevinskog obrta MILE RAJIĆ u stečaju, Pula</derivirana_varijabla>
  </DomainObject.Predmet.ProtustrankaFormatedWithAdress>
  <DomainObject.Predmet.ProtustrankaFormatedWithAdressOIB>
    <izvorni_sadrzaj> MILE RAJIĆ vl. građevinskog obrta MILE RAJIĆ u stečaju, Pula, OIB 15269293885</izvorni_sadrzaj>
    <derivirana_varijabla naziv="DomainObject.Predmet.ProtustrankaFormatedWithAdressOIB_1"> MILE RAJIĆ vl. građevinskog obrta MILE RAJIĆ u stečaju, Pula, OIB 15269293885</derivirana_varijabla>
  </DomainObject.Predmet.ProtustrankaFormatedWithAdressOIB>
  <DomainObject.Predmet.ProtustrankaWithAdress>
    <izvorni_sadrzaj>MILE RAJIĆ vl. građevinskog obrta MILE RAJIĆ u stečaju, Pula </izvorni_sadrzaj>
    <derivirana_varijabla naziv="DomainObject.Predmet.ProtustrankaWithAdress_1">MILE RAJIĆ vl. građevinskog obrta MILE RAJIĆ u stečaju, Pula </derivirana_varijabla>
  </DomainObject.Predmet.ProtustrankaWithAdress>
  <DomainObject.Predmet.ProtustrankaWithAdressOIB>
    <izvorni_sadrzaj>MILE RAJIĆ vl. građevinskog obrta MILE RAJIĆ u stečaju, Pula, OIB 15269293885</izvorni_sadrzaj>
    <derivirana_varijabla naziv="DomainObject.Predmet.ProtustrankaWithAdressOIB_1">MILE RAJIĆ vl. građevinskog obrta MILE RAJIĆ u stečaju, Pula, OIB 15269293885</derivirana_varijabla>
  </DomainObject.Predmet.ProtustrankaWithAdressOIB>
  <DomainObject.Predmet.ProtustrankaNazivFormated>
    <izvorni_sadrzaj>MILE RAJIĆ vl. građevinskog obrta MILE RAJIĆ u stečaju, Pula</izvorni_sadrzaj>
    <derivirana_varijabla naziv="DomainObject.Predmet.ProtustrankaNazivFormated_1">MILE RAJIĆ vl. građevinskog obrta MILE RAJIĆ u stečaju, Pula</derivirana_varijabla>
  </DomainObject.Predmet.ProtustrankaNazivFormated>
  <DomainObject.Predmet.ProtustrankaNazivFormatedOIB>
    <izvorni_sadrzaj>MILE RAJIĆ vl. građevinskog obrta MILE RAJIĆ u stečaju, Pula, OIB 15269293885</izvorni_sadrzaj>
    <derivirana_varijabla naziv="DomainObject.Predmet.ProtustrankaNazivFormatedOIB_1">MILE RAJIĆ vl. građevinskog obrta MILE RAJIĆ u stečaju, Pula, OIB 15269293885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</izvorni_sadrzaj>
    <derivirana_varijabla naziv="DomainObject.Predmet.StrankaFormated_1">  ZAGREBAČKA BANKA d.d. ZAGREB</derivirana_varijabla>
  </DomainObject.Predmet.StrankaFormated>
  <DomainObject.Predmet.StrankaFormatedOIB>
    <izvorni_sadrzaj>  ZAGREBAČKA BANKA d.d. ZAGREB, OIB 92963223473</izvorni_sadrzaj>
    <derivirana_varijabla naziv="DomainObject.Predmet.StrankaFormatedOIB_1">  ZAGREBAČKA BANKA d.d. ZAGREB, OIB 92963223473</derivirana_varijabla>
  </DomainObject.Predmet.StrankaFormatedOIB>
  <DomainObject.Predmet.StrankaFormatedWithAdress>
    <izvorni_sadrzaj> ZAGREBAČKA BANKA d.d. ZAGREB, Paromlinska Cesta 2, 10000 Zagreb</izvorni_sadrzaj>
    <derivirana_varijabla naziv="DomainObject.Predmet.StrankaFormatedWithAdress_1"> ZAGREBAČKA BANKA d.d. ZAGREB, Paromlinska Cesta 2, 10000 Zagreb</derivirana_varijabla>
  </DomainObject.Predmet.StrankaFormatedWithAdress>
  <DomainObject.Predmet.StrankaFormatedWithAdressOIB>
    <izvorni_sadrzaj> ZAGREBAČKA BANKA d.d. ZAGREB, OIB 92963223473, Paromlinska Cesta 2, 10000 Zagreb</izvorni_sadrzaj>
    <derivirana_varijabla naziv="DomainObject.Predmet.StrankaFormatedWithAdressOIB_1"> ZAGREBAČKA BANKA d.d. ZAGREB, OIB 92963223473, Paromlinska Cesta 2, 10000 Zagreb</derivirana_varijabla>
  </DomainObject.Predmet.StrankaFormatedWithAdressOIB>
  <DomainObject.Predmet.StrankaWithAdress>
    <izvorni_sadrzaj>ZAGREBAČKA BANKA d.d. ZAGREB Paromlinska Cesta 2,10000 Zagreb</izvorni_sadrzaj>
    <derivirana_varijabla naziv="DomainObject.Predmet.StrankaWithAdress_1">ZAGREBAČKA BANKA d.d. ZAGREB Paromlinska Cesta 2,10000 Zagreb</derivirana_varijabla>
  </DomainObject.Predmet.StrankaWithAdress>
  <DomainObject.Predmet.StrankaWithAdressOIB>
    <izvorni_sadrzaj>ZAGREBAČKA BANKA d.d. ZAGREB, OIB 92963223473, Paromlinska Cesta 2,10000 Zagreb</izvorni_sadrzaj>
    <derivirana_varijabla naziv="DomainObject.Predmet.StrankaWithAdressOIB_1">ZAGREBAČKA BANKA d.d. ZAGREB, OIB 92963223473, Paromlinska Cesta 2,10000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1086466.73</izvorni_sadrzaj>
    <derivirana_varijabla naziv="DomainObject.Predmet.TrenutnaVrijednost_1">1086466.73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ZAGREBAČKA BANKA d.d. ZAGREB</item>
    </izvorni_sadrzaj>
    <derivirana_varijabla naziv="DomainObject.Predmet.StrankaListFormated_1">
      <item>ZAGREBAČKA BANKA d.d. ZAGREB</item>
    </derivirana_varijabla>
  </DomainObject.Predmet.StrankaListFormated>
  <DomainObject.Predmet.StrankaListFormatedOIB>
    <izvorni_sadrzaj>
      <item>ZAGREBAČKA BANKA d.d. ZAGREB, OIB 92963223473</item>
    </izvorni_sadrzaj>
    <derivirana_varijabla naziv="DomainObject.Predmet.StrankaListFormatedOIB_1">
      <item>ZAGREBAČKA BANKA d.d. ZAGREB, OIB 92963223473</item>
    </derivirana_varijabla>
  </DomainObject.Predmet.StrankaListFormatedOIB>
  <DomainObject.Predmet.StrankaListFormatedWithAdress>
    <izvorni_sadrzaj>
      <item>ZAGREBAČKA BANKA d.d. ZAGREB, Paromlinska Cesta 2, 10000 Zagreb</item>
    </izvorni_sadrzaj>
    <derivirana_varijabla naziv="DomainObject.Predmet.StrankaListFormatedWithAdress_1">
      <item>ZAGREBAČKA BANKA d.d. ZAGREB, Paromlinska Cesta 2, 10000 Zagreb</item>
    </derivirana_varijabla>
  </DomainObject.Predmet.StrankaListFormatedWithAdress>
  <DomainObject.Predmet.StrankaListFormatedWithAdressOIB>
    <izvorni_sadrzaj>
      <item>ZAGREBAČKA BANKA d.d. ZAGREB, OIB 92963223473, Paromlinska Cesta 2, 10000 Zagreb</item>
    </izvorni_sadrzaj>
    <derivirana_varijabla naziv="DomainObject.Predmet.StrankaListFormatedWithAdressOIB_1">
      <item>ZAGREBAČKA BANKA d.d. ZAGREB, OIB 92963223473, Paromlinska Cesta 2, 10000 Zagreb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MILE RAJIĆ vl. građevinskog obrta MILE RAJIĆ u stečaju, Pula</item>
    </izvorni_sadrzaj>
    <derivirana_varijabla naziv="DomainObject.Predmet.ProtuStrankaListFormated_1">
      <item>MILE RAJIĆ vl. građevinskog obrta MILE RAJIĆ u stečaju, Pula</item>
    </derivirana_varijabla>
  </DomainObject.Predmet.ProtuStrankaListFormated>
  <DomainObject.Predmet.ProtuStrankaListFormatedOIB>
    <izvorni_sadrzaj>
      <item>MILE RAJIĆ vl. građevinskog obrta MILE RAJIĆ u stečaju, Pula, OIB 15269293885</item>
    </izvorni_sadrzaj>
    <derivirana_varijabla naziv="DomainObject.Predmet.ProtuStrankaListFormatedOIB_1">
      <item>MILE RAJIĆ vl. građevinskog obrta MILE RAJIĆ u stečaju, Pula, OIB 15269293885</item>
    </derivirana_varijabla>
  </DomainObject.Predmet.ProtuStrankaListFormatedOIB>
  <DomainObject.Predmet.ProtuStrankaListFormatedWithAdress>
    <izvorni_sadrzaj>
      <item>MILE RAJIĆ vl. građevinskog obrta MILE RAJIĆ u stečaju, Pula</item>
    </izvorni_sadrzaj>
    <derivirana_varijabla naziv="DomainObject.Predmet.ProtuStrankaListFormatedWithAdress_1">
      <item>MILE RAJIĆ vl. građevinskog obrta MILE RAJIĆ u stečaju, Pula</item>
    </derivirana_varijabla>
  </DomainObject.Predmet.ProtuStrankaListFormatedWithAdress>
  <DomainObject.Predmet.ProtuStrankaListFormatedWithAdressOIB>
    <izvorni_sadrzaj>
      <item>MILE RAJIĆ vl. građevinskog obrta MILE RAJIĆ u stečaju, Pula, OIB 15269293885</item>
    </izvorni_sadrzaj>
    <derivirana_varijabla naziv="DomainObject.Predmet.ProtuStrankaListFormatedWithAdressOIB_1">
      <item>MILE RAJIĆ vl. građevinskog obrta MILE RAJIĆ u stečaju, Pula, OIB 15269293885</item>
    </derivirana_varijabla>
  </DomainObject.Predmet.ProtuStrankaListFormatedWithAdressOIB>
  <DomainObject.Predmet.ProtuStrankaListNazivFormated>
    <izvorni_sadrzaj>
      <item>MILE RAJIĆ vl. građevinskog obrta MILE RAJIĆ u stečaju, Pula</item>
    </izvorni_sadrzaj>
    <derivirana_varijabla naziv="DomainObject.Predmet.ProtuStrankaListNazivFormated_1">
      <item>MILE RAJIĆ vl. građevinskog obrta MILE RAJIĆ u stečaju, Pula</item>
    </derivirana_varijabla>
  </DomainObject.Predmet.ProtuStrankaListNazivFormated>
  <DomainObject.Predmet.ProtuStrankaListNazivFormatedOIB>
    <izvorni_sadrzaj>
      <item>MILE RAJIĆ vl. građevinskog obrta MILE RAJIĆ u stečaju, Pula, OIB 15269293885</item>
    </izvorni_sadrzaj>
    <derivirana_varijabla naziv="DomainObject.Predmet.ProtuStrankaListNazivFormatedOIB_1">
      <item>MILE RAJIĆ vl. građevinskog obrta MILE RAJIĆ u stečaju, Pula, OIB 15269293885</item>
    </derivirana_varijabla>
  </DomainObject.Predmet.ProtuStrankaListNazivFormatedOIB>
  <DomainObject.Predmet.OstaliList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Formated_1">
      <item>VENETO BANKA d.d. ZAGREB</item>
      <item>Odvjetničko društvo GOLUB I PARTNERI društvo s ograničenom odgovornošću</item>
      <item>VLASTA MAJSTOROVIĆ</item>
    </derivirana_varijabla>
  </DomainObject.Predmet.OstaliListFormated>
  <DomainObject.Predmet.OstaliList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FormatedOIB>
  <DomainObject.Predmet.OstaliListFormatedWithAdress>
    <izvorni_sadrzaj>
      <item>VENETO BANKA d.d. ZAGREB, Draškovićeva 58, 10000 Zagreb</item>
      <item>Odvjetničko društvo GOLUB I PARTNERI društvo s ograničenom odgovornošću, Ljudevita Gaja 2/a, 10000 Zagreb</item>
      <item>VLASTA MAJSTOROVIĆ</item>
    </izvorni_sadrzaj>
    <derivirana_varijabla naziv="DomainObject.Predmet.OstaliListFormatedWithAdress_1">
      <item>VENETO BANKA d.d. ZAGREB, Draškovićeva 58, 10000 Zagreb</item>
      <item>Odvjetničko društvo GOLUB I PARTNERI društvo s ograničenom odgovornošću, Ljudevita Gaja 2/a, 10000 Zagreb</item>
      <item>VLASTA MAJSTOROVIĆ</item>
    </derivirana_varijabla>
  </DomainObject.Predmet.OstaliListFormatedWithAdress>
  <DomainObject.Predmet.OstaliListFormatedWithAdressOIB>
    <izvorni_sadrzaj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izvorni_sadrzaj>
    <derivirana_varijabla naziv="DomainObject.Predmet.OstaliListFormatedWithAdressOIB_1">
      <item>VENETO BANKA d.d. ZAGREB, OIB 81712716992, Draškovićeva 58, 10000 Zagreb</item>
      <item>Odvjetničko društvo GOLUB I PARTNERI društvo s ograničenom odgovornošću, OIB 36714247867, Ljudevita Gaja 2/a, 10000 Zagreb</item>
      <item>VLASTA MAJSTOROVIĆ, OIB 78258328195</item>
    </derivirana_varijabla>
  </DomainObject.Predmet.OstaliListFormatedWithAdressOIB>
  <DomainObject.Predmet.OstaliListNazivFormated>
    <izvorni_sadrzaj>
      <item>VENETO BANKA d.d. ZAGREB</item>
      <item>Odvjetničko društvo GOLUB I PARTNERI društvo s ograničenom odgovornošću</item>
      <item>VLASTA MAJSTOROVIĆ</item>
    </izvorni_sadrzaj>
    <derivirana_varijabla naziv="DomainObject.Predmet.OstaliListNazivFormated_1">
      <item>VENETO BANKA d.d. ZAGREB</item>
      <item>Odvjetničko društvo GOLUB I PARTNERI društvo s ograničenom odgovornošću</item>
      <item>VLASTA MAJSTOROVIĆ</item>
    </derivirana_varijabla>
  </DomainObject.Predmet.OstaliListNazivFormated>
  <DomainObject.Predmet.OstaliListNazivFormatedOIB>
    <izvorni_sadrzaj>
      <item>VENETO BANKA d.d. ZAGREB, OIB 81712716992</item>
      <item>Odvjetničko društvo GOLUB I PARTNERI društvo s ograničenom odgovornošću, OIB 36714247867</item>
      <item>VLASTA MAJSTOROVIĆ, OIB 78258328195</item>
    </izvorni_sadrzaj>
    <derivirana_varijabla naziv="DomainObject.Predmet.OstaliListNazivFormatedOIB_1">
      <item>VENETO BANKA d.d. ZAGREB, OIB 81712716992</item>
      <item>Odvjetničko društvo GOLUB I PARTNERI društvo s ograničenom odgovornošću, OIB 36714247867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MILE RAJIĆ vl. građevinskog obrta MILE RAJIĆ u stečaju, Pula</izvorni_sadrzaj>
    <derivirana_varijabla naziv="DomainObject.Predmet.ProtustrankaIDrugi_1">MILE RAJIĆ vl. građevinskog obrta MILE RAJIĆ u stečaju, Pula</derivirana_varijabla>
  </DomainObject.Predmet.ProtustrankaIDrugi>
  <DomainObject.Predmet.StrankaIDrugiAdressOIB>
    <izvorni_sadrzaj>ZAGREBAČKA BANKA d.d. ZAGREB, OIB 92963223473, Paromlinska Cesta 2, 10000 Zagreb</izvorni_sadrzaj>
    <derivirana_varijabla naziv="DomainObject.Predmet.StrankaIDrugiAdressOIB_1">ZAGREBAČKA BANKA d.d. ZAGREB, OIB 92963223473, Paromlinska Cesta 2, 10000 Zagreb</derivirana_varijabla>
  </DomainObject.Predmet.StrankaIDrugiAdressOIB>
  <DomainObject.Predmet.ProtustrankaIDrugiAdressOIB>
    <izvorni_sadrzaj>MILE RAJIĆ vl. građevinskog obrta MILE RAJIĆ u stečaju, Pula, OIB 15269293885</izvorni_sadrzaj>
    <derivirana_varijabla naziv="DomainObject.Predmet.ProtustrankaIDrugiAdressOIB_1">MILE RAJIĆ vl. građevinskog obrta MILE RAJIĆ u stečaju, Pula, OIB 15269293885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2014.</izvorni_sadrzaj>
    <derivirana_varijabla naziv="DomainObject.Predmet.OdlukaRjesenje.DatumDonosenjaOdluke_1">12. svibnja 2014.</derivirana_varijabla>
  </DomainObject.Predmet.OdlukaRjesenje.DatumDonosenjaOdluke>
  <DomainObject.Predmet.OdlukaRjesenje.DatumPravomocnosti>
    <izvorni_sadrzaj>3. lipnja 2014.</izvorni_sadrzaj>
    <derivirana_varijabla naziv="DomainObject.Predmet.OdlukaRjesenje.DatumPravomocnosti_1">3. lipnja 2014.</derivirana_varijabla>
  </DomainObject.Predmet.OdlukaRjesenje.DatumPravomocnosti>
  <DomainObject.Predmet.OdlukaRjesenje.Oznaka>
    <izvorni_sadrzaj>St-945/2013-110</izvorni_sadrzaj>
    <derivirana_varijabla naziv="DomainObject.Predmet.OdlukaRjesenje.Oznaka_1">St-945/2013-110</derivirana_varijabla>
  </DomainObject.Predmet.OdlukaRjesenje.Oznaka>
  <DomainObject.Predmet.SudioniciListNaziv>
    <izvorni_sadrzaj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izvorni_sadrzaj>
    <derivirana_varijabla naziv="DomainObject.Predmet.SudioniciListNaziv_1">
      <item>ZAGREBAČKA BANKA d.d. ZAGREB</item>
      <item>VENETO BANKA d.d. ZAGREB</item>
      <item>Odvjetničko društvo GOLUB I PARTNERI društvo s ograničenom odgovornošću</item>
      <item>VLASTA MAJSTOROVIĆ</item>
      <item>MILE RAJIĆ vl. građevinskog obrta MILE RAJIĆ u stečaju, Pula</item>
    </derivirana_varijabla>
  </DomainObject.Predmet.SudioniciListNaziv>
  <DomainObject.Predmet.SudioniciListAdressOIB>
    <izvorni_sadrzaj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izvorni_sadrzaj>
    <derivirana_varijabla naziv="DomainObject.Predmet.SudioniciListAdressOIB_1">
      <item>ZAGREBAČKA BANKA d.d. ZAGREB, OIB 92963223473, Paromlinska Cesta 2,10000 Zagreb</item>
      <item>VENETO BANKA d.d. ZAGREB, OIB 81712716992, Draškovićeva 58,10000 Zagreb</item>
      <item>Odvjetničko društvo GOLUB I PARTNERI društvo s ograničenom odgovornošću, OIB 36714247867, Ljudevita Gaja 2/a,10000 Zagreb</item>
      <item>VLASTA MAJSTOROVIĆ, OIB 78258328195</item>
      <item>MILE RAJIĆ vl. građevinskog obrta MILE RAJIĆ u stečaju, Pula, OIB 15269293885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81712716992</item>
      <item>, OIB 36714247867</item>
      <item>, OIB 78258328195</item>
      <item>, OIB 15269293885</item>
    </izvorni_sadrzaj>
    <derivirana_varijabla naziv="DomainObject.Predmet.SudioniciListNazivOIB_1">
      <item>, OIB 92963223473</item>
      <item>, OIB 81712716992</item>
      <item>, OIB 36714247867</item>
      <item>, OIB 78258328195</item>
      <item>, OIB 15269293885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764</properties:Characters>
  <properties:Lines>45</properties:Lines>
  <properties:Paragraphs>14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2018-05-10T13:27:00Z</dcterms:created>
  <dc:creator>Jasmina Matika</dc:creator>
  <cp:lastModifiedBy>Jasmina Matika</cp:lastModifiedBy>
  <dcterms:modified xmlns:xsi="http://www.w3.org/2001/XMLSchema-instance" xsi:type="dcterms:W3CDTF">2018-05-11T07:53:00Z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(Pu St-56-15 - ZAKLJUČAK - DOPUŠTA SE STEČAJNOM UPRAVITELJU OTVARANJE BANKOVNOG RAČUNA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