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1ea6" w14:paraId="a651ea6" w:rsidRDefault="003255FA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F2C7C">
        <w:rPr>
          <w:rFonts w:cs="Times New Roman" w:eastAsia="Calibri"/>
        </w:rPr>
        <w:t>PERAJA UGOSTITELJSTVO j.d.o.o., Zagreb, Baštijanova 17, OIB: 38470852909,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F2C7C">
        <w:rPr>
          <w:rFonts w:cs="Times New Roman" w:eastAsia="Calibri"/>
        </w:rPr>
        <w:t>PERAJA UGOSTITELJSTVO j.d.o.o., Zagreb, Baštijanova 17, OIB: 38470852909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F2C7C">
        <w:rPr>
          <w:rFonts w:cs="Times New Roman" w:eastAsia="Times New Roman"/>
          <w:color w:val="000000"/>
          <w:lang w:eastAsia="hr-HR"/>
        </w:rPr>
        <w:t>4503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F617DE">
        <w:rPr>
          <w:rFonts w:cs="Times New Roman" w:eastAsia="Times New Roman"/>
          <w:lang w:eastAsia="hr-HR"/>
        </w:rPr>
        <w:t>444. st. 2.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8F2C7C">
        <w:rPr>
          <w:rFonts w:cs="Times New Roman" w:eastAsia="Calibri"/>
        </w:rPr>
        <w:t>PERAJA UGOSTITELJSTVO j.d.o.o., Zagreb, Baštijanova 17, OIB: 38470852909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8F2C7C">
        <w:rPr>
          <w:rFonts w:cs="Times New Roman" w:eastAsia="Times New Roman"/>
          <w:lang w:eastAsia="hr-HR"/>
        </w:rPr>
        <w:t xml:space="preserve">24.471,91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8F2C7C">
        <w:rPr>
          <w:rFonts w:cs="Times New Roman" w:eastAsia="Times New Roman"/>
          <w:lang w:eastAsia="hr-HR"/>
        </w:rPr>
        <w:t>dvoje</w:t>
      </w:r>
      <w:r w:rsidR="00F617DE">
        <w:rPr>
          <w:rFonts w:cs="Times New Roman" w:eastAsia="Times New Roman"/>
          <w:lang w:eastAsia="hr-HR"/>
        </w:rPr>
        <w:t xml:space="preserve"> zaposlenih</w:t>
      </w:r>
      <w:r w:rsidR="00B1774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8F2C7C">
        <w:rPr>
          <w:rFonts w:cs="Times New Roman" w:eastAsia="Times New Roman"/>
          <w:lang w:eastAsia="hr-HR"/>
        </w:rPr>
        <w:t>4503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8F2C7C">
        <w:rPr>
          <w:rFonts w:cs="Times New Roman" w:eastAsia="Times New Roman"/>
          <w:lang w:eastAsia="hr-HR"/>
        </w:rPr>
        <w:t>5</w:t>
      </w:r>
      <w:r w:rsidR="00F617DE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617DE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 w:rsidR="00B17740">
        <w:rPr>
          <w:rFonts w:cs="Times New Roman" w:eastAsia="Times New Roman"/>
          <w:lang w:eastAsia="hr-HR"/>
        </w:rPr>
        <w:t xml:space="preserve">na dan </w:t>
      </w:r>
      <w:r w:rsidR="00F617DE">
        <w:rPr>
          <w:rFonts w:cs="Times New Roman" w:eastAsia="Times New Roman"/>
          <w:lang w:eastAsia="hr-HR"/>
        </w:rPr>
        <w:t>1. rujna 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8F2C7C">
        <w:rPr>
          <w:rFonts w:cs="Times New Roman" w:eastAsia="Times New Roman"/>
          <w:lang w:eastAsia="hr-HR"/>
        </w:rPr>
        <w:t>495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8F2C7C">
        <w:rPr>
          <w:rFonts w:cs="Times New Roman" w:eastAsia="Times New Roman"/>
          <w:lang w:eastAsia="hr-HR"/>
        </w:rPr>
        <w:t xml:space="preserve">24.471,91 </w:t>
      </w:r>
      <w:r w:rsidR="00B17740">
        <w:rPr>
          <w:rFonts w:cs="Times New Roman" w:eastAsia="Times New Roman"/>
          <w:lang w:eastAsia="hr-HR"/>
        </w:rPr>
        <w:t>kn</w:t>
      </w:r>
      <w:r>
        <w:rPr>
          <w:rFonts w:cs="Times New Roman" w:eastAsia="Times New Roman"/>
          <w:lang w:eastAsia="hr-HR"/>
        </w:rPr>
        <w:t xml:space="preserve">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8F2C7C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F617DE">
        <w:rPr>
          <w:rFonts w:cs="Times New Roman" w:eastAsia="Times New Roman"/>
          <w:lang w:eastAsia="hr-HR"/>
        </w:rPr>
        <w:t>1</w:t>
      </w:r>
      <w:r w:rsidR="008F2C7C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2C7C" w:rsidP="00483278" w:rsidR="008F2C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Ministarstva financija Republike Hrvatska, Porezna uprava, Područni ured Zagreb, od 27. lipnja 2017. proizlazi da dužnik ne posjeduje pokretnu odnosno nepokretnu imovinu (list 17 spisa).</w:t>
      </w:r>
    </w:p>
    <w:p w:rsidRDefault="008F2C7C" w:rsidP="00905680" w:rsidR="008F2C7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63B" w:rsidP="00537B78" w:rsidR="0083763B">
      <w:r>
        <w:separator/>
      </w:r>
    </w:p>
  </w:endnote>
  <w:endnote w:id="0" w:type="continuationSeparator">
    <w:p w:rsidRDefault="0083763B" w:rsidP="00537B78" w:rsidR="00837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63B" w:rsidP="00537B78" w:rsidR="0083763B">
      <w:r>
        <w:separator/>
      </w:r>
    </w:p>
  </w:footnote>
  <w:footnote w:id="0" w:type="continuationSeparator">
    <w:p w:rsidRDefault="0083763B" w:rsidP="00537B78" w:rsidR="00837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5FA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F2C7C">
      <w:t>4503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5FA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63B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0BD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C7C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74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5C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7DE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4503</izvorni_sadrzaj>
    <derivirana_varijabla naziv="DomainObject.Predmet.Broj_1">4503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St-4503/2016</izvorni_sadrzaj>
    <derivirana_varijabla naziv="DomainObject.Predmet.OznakaBroj_1">St-4503/2016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PERAJA UGOSTITELJSTVO j.d.o.o. za ugostiteljstvo zastupanog po punomoćniku Mario Beber</izvorni_sadrzaj>
    <derivirana_varijabla naziv="DomainObject.Predmet.ProtustrankaFormated_1">  PERAJA UGOSTITELJSTVO j.d.o.o. za ugostiteljstvo zastupanog po punomoćniku Mario Beber</derivirana_varijabla>
  </DomainObject.Predmet.ProtustrankaFormated>
  <DomainObject.Predmet.ProtustrankaFormatedOIB>
    <izvorni_sadrzaj>  PERAJA UGOSTITELJSTVO j.d.o.o. za ugostiteljstvo, OIB 38470852909 zastupanog po punomoćniku Mario Beber</izvorni_sadrzaj>
    <derivirana_varijabla naziv="DomainObject.Predmet.ProtustrankaFormatedOIB_1">  PERAJA UGOSTITELJSTVO j.d.o.o. za ugostiteljstvo, OIB 38470852909 zastupanog po punomoćniku Mario Beber</derivirana_varijabla>
  </DomainObject.Predmet.ProtustrankaFormatedOIB>
  <DomainObject.Predmet.ProtustrankaFormatedWithAdress>
    <izvorni_sadrzaj> PERAJA UGOSTITELJSTVO j.d.o.o. za ugostiteljstvo, Baštijanova 17, 10000 Zagreb zastupanog po punomoćniku Mario Beber</izvorni_sadrzaj>
    <derivirana_varijabla naziv="DomainObject.Predmet.ProtustrankaFormatedWithAdress_1"> PERAJA UGOSTITELJSTVO j.d.o.o. za ugostiteljstvo, Baštijanova 17, 10000 Zagreb zastupanog po punomoćniku Mario Beber</derivirana_varijabla>
  </DomainObject.Predmet.ProtustrankaFormatedWithAdress>
  <DomainObject.Predmet.ProtustrankaFormatedWithAdressOIB>
    <izvorni_sadrzaj> PERAJA UGOSTITELJSTVO j.d.o.o. za ugostiteljstvo, OIB 38470852909, Baštijanova 17, 10000 Zagreb zastupanog po punomoćniku Mario Beber</izvorni_sadrzaj>
    <derivirana_varijabla naziv="DomainObject.Predmet.ProtustrankaFormatedWithAdressOIB_1"> PERAJA UGOSTITELJSTVO j.d.o.o. za ugostiteljstvo, OIB 38470852909, Baštijanova 17, 10000 Zagreb zastupanog po punomoćniku Mario Beber</derivirana_varijabla>
  </DomainObject.Predmet.ProtustrankaFormatedWithAdressOIB>
  <DomainObject.Predmet.ProtustrankaWithAdress>
    <izvorni_sadrzaj>PERAJA UGOSTITELJSTVO j.d.o.o. za ugostiteljstvo Baštijanova 17, 10000 Zagreb</izvorni_sadrzaj>
    <derivirana_varijabla naziv="DomainObject.Predmet.ProtustrankaWithAdress_1">PERAJA UGOSTITELJSTVO j.d.o.o. za ugostiteljstvo Baštijanova 17, 10000 Zagreb</derivirana_varijabla>
  </DomainObject.Predmet.ProtustrankaWithAdress>
  <DomainObject.Predmet.ProtustrankaWithAdressOIB>
    <izvorni_sadrzaj>PERAJA UGOSTITELJSTVO j.d.o.o. za ugostiteljstvo, OIB 38470852909, Baštijanova 17, 10000 Zagreb</izvorni_sadrzaj>
    <derivirana_varijabla naziv="DomainObject.Predmet.ProtustrankaWithAdressOIB_1">PERAJA UGOSTITELJSTVO j.d.o.o. za ugostiteljstvo, OIB 38470852909, Baštijanova 17, 10000 Zagreb</derivirana_varijabla>
  </DomainObject.Predmet.ProtustrankaWithAdressOIB>
  <DomainObject.Predmet.ProtustrankaNazivFormated>
    <izvorni_sadrzaj>PERAJA UGOSTITELJSTVO j.d.o.o. za ugostiteljstvo</izvorni_sadrzaj>
    <derivirana_varijabla naziv="DomainObject.Predmet.ProtustrankaNazivFormated_1">PERAJA UGOSTITELJSTVO j.d.o.o. za ugostiteljstvo</derivirana_varijabla>
  </DomainObject.Predmet.ProtustrankaNazivFormated>
  <DomainObject.Predmet.ProtustrankaNazivFormatedOIB>
    <izvorni_sadrzaj>PERAJA UGOSTITELJSTVO j.d.o.o. za ugostiteljstvo, OIB 38470852909</izvorni_sadrzaj>
    <derivirana_varijabla naziv="DomainObject.Predmet.ProtustrankaNazivFormatedOIB_1">PERAJA UGOSTITELJSTVO j.d.o.o. za ugostiteljstvo, OIB 38470852909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PERAJA UGOSTITELJSTVO j.d.o.o. za ugostiteljstvo zastupanog po punomoćniku Mario Beber</item>
    </izvorni_sadrzaj>
    <derivirana_varijabla naziv="DomainObject.Predmet.ProtuStrankaListFormated_1">
      <item>PERAJA UGOSTITELJSTVO j.d.o.o. za ugostiteljstvo zastupanog po punomoćniku Mario Beber</item>
    </derivirana_varijabla>
  </DomainObject.Predmet.ProtuStrankaListFormated>
  <DomainObject.Predmet.ProtuStrankaListFormatedOIB>
    <izvorni_sadrzaj>
      <item>PERAJA UGOSTITELJSTVO j.d.o.o. za ugostiteljstvo, OIB 38470852909 zastupanog po punomoćniku Mario Beber</item>
    </izvorni_sadrzaj>
    <derivirana_varijabla naziv="DomainObject.Predmet.ProtuStrankaListFormatedOIB_1">
      <item>PERAJA UGOSTITELJSTVO j.d.o.o. za ugostiteljstvo, OIB 38470852909 zastupanog po punomoćniku Mario Beber</item>
    </derivirana_varijabla>
  </DomainObject.Predmet.ProtuStrankaListFormatedOIB>
  <DomainObject.Predmet.ProtuStrankaListFormatedWithAdress>
    <izvorni_sadrzaj>
      <item>PERAJA UGOSTITELJSTVO j.d.o.o. za ugostiteljstvo, Baštijanova 17, 10000 Zagreb zastupanog po punomoćniku Mario Beber</item>
    </izvorni_sadrzaj>
    <derivirana_varijabla naziv="DomainObject.Predmet.ProtuStrankaListFormatedWithAdress_1">
      <item>PERAJA UGOSTITELJSTVO j.d.o.o. za ugostiteljstvo, Baštijanova 17, 10000 Zagreb zastupanog po punomoćniku Mario Beber</item>
    </derivirana_varijabla>
  </DomainObject.Predmet.ProtuStrankaListFormatedWithAdress>
  <DomainObject.Predmet.ProtuStrankaListFormatedWithAdressOIB>
    <izvorni_sadrzaj>
      <item>PERAJA UGOSTITELJSTVO j.d.o.o. za ugostiteljstvo, OIB 38470852909, Baštijanova 17, 10000 Zagreb zastupanog po punomoćniku Mario Beber</item>
    </izvorni_sadrzaj>
    <derivirana_varijabla naziv="DomainObject.Predmet.ProtuStrankaListFormatedWithAdressOIB_1">
      <item>PERAJA UGOSTITELJSTVO j.d.o.o. za ugostiteljstvo, OIB 38470852909, Baštijanova 17, 10000 Zagreb zastupanog po punomoćniku Mario Beber</item>
    </derivirana_varijabla>
  </DomainObject.Predmet.ProtuStrankaListFormatedWithAdressOIB>
  <DomainObject.Predmet.ProtuStrankaListNazivFormated>
    <izvorni_sadrzaj>
      <item>PERAJA UGOSTITELJSTVO j.d.o.o. za ugostiteljstvo</item>
    </izvorni_sadrzaj>
    <derivirana_varijabla naziv="DomainObject.Predmet.ProtuStrankaListNazivFormated_1">
      <item>PERAJA UGOSTITELJSTVO j.d.o.o. za ugostiteljstvo</item>
    </derivirana_varijabla>
  </DomainObject.Predmet.ProtuStrankaListNazivFormated>
  <DomainObject.Predmet.ProtuStrankaListNazivFormatedOIB>
    <izvorni_sadrzaj>
      <item>PERAJA UGOSTITELJSTVO j.d.o.o. za ugostiteljstvo, OIB 38470852909</item>
    </izvorni_sadrzaj>
    <derivirana_varijabla naziv="DomainObject.Predmet.ProtuStrankaListNazivFormatedOIB_1">
      <item>PERAJA UGOSTITELJSTVO j.d.o.o. za ugostiteljstvo, OIB 38470852909</item>
    </derivirana_varijabla>
  </DomainObject.Predmet.ProtuStrankaListNazivFormatedOIB>
  <DomainObject.Predmet.OstaliListFormated>
    <izvorni_sadrzaj>
      <item>Mario Beber punomoćnik sudionika u postupku PERAJA UGOSTITELJSTVO j.d.o.o. za ugostiteljstvo</item>
    </izvorni_sadrzaj>
    <derivirana_varijabla naziv="DomainObject.Predmet.OstaliListFormated_1">
      <item>Mario Beber punomoćnik sudionika u postupku PERAJA UGOSTITELJSTVO j.d.o.o. za ugostiteljstvo</item>
    </derivirana_varijabla>
  </DomainObject.Predmet.OstaliListFormated>
  <DomainObject.Predmet.OstaliListFormatedOIB>
    <izvorni_sadrzaj>
      <item>Mario Beber, OIB 23623885729 punomoćnik sudionika u postupku PERAJA UGOSTITELJSTVO j.d.o.o. za ugostiteljstvo</item>
    </izvorni_sadrzaj>
    <derivirana_varijabla naziv="DomainObject.Predmet.OstaliListFormatedOIB_1">
      <item>Mario Beber, OIB 23623885729 punomoćnik sudionika u postupku PERAJA UGOSTITELJSTVO j.d.o.o. za ugostiteljstvo</item>
    </derivirana_varijabla>
  </DomainObject.Predmet.OstaliListFormatedOIB>
  <DomainObject.Predmet.OstaliListFormatedWithAdress>
    <izvorni_sadrzaj>
      <item>Mario Beber, Selska Cesta 90, 10000 Zagreb punomoćnik sudionika u postupku PERAJA UGOSTITELJSTVO j.d.o.o. za ugostiteljstvo</item>
    </izvorni_sadrzaj>
    <derivirana_varijabla naziv="DomainObject.Predmet.OstaliListFormatedWithAdress_1">
      <item>Mario Beber, Selska Cesta 90, 10000 Zagreb punomoćnik sudionika u postupku PERAJA UGOSTITELJSTVO j.d.o.o. za ugostiteljstvo</item>
    </derivirana_varijabla>
  </DomainObject.Predmet.OstaliListFormatedWithAdress>
  <DomainObject.Predmet.OstaliListFormatedWithAdressOIB>
    <izvorni_sadrzaj>
      <item>Mario Beber, OIB 23623885729, Selska Cesta 90, 10000 Zagreb punomoćnik sudionika u postupku PERAJA UGOSTITELJSTVO j.d.o.o. za ugostiteljstvo</item>
    </izvorni_sadrzaj>
    <derivirana_varijabla naziv="DomainObject.Predmet.OstaliListFormatedWithAdressOIB_1">
      <item>Mario Beber, OIB 23623885729, Selska Cesta 90, 10000 Zagreb punomoćnik sudionika u postupku PERAJA UGOSTITELJSTVO j.d.o.o. za ugostiteljstvo</item>
    </derivirana_varijabla>
  </DomainObject.Predmet.OstaliListFormatedWithAdressOIB>
  <DomainObject.Predmet.OstaliListNazivFormated>
    <izvorni_sadrzaj>
      <item>Mario Beber</item>
    </izvorni_sadrzaj>
    <derivirana_varijabla naziv="DomainObject.Predmet.OstaliListNazivFormated_1">
      <item>Mario Beber</item>
    </derivirana_varijabla>
  </DomainObject.Predmet.OstaliListNazivFormated>
  <DomainObject.Predmet.OstaliListNazivFormatedOIB>
    <izvorni_sadrzaj>
      <item>Mario Beber, OIB 23623885729</item>
    </izvorni_sadrzaj>
    <derivirana_varijabla naziv="DomainObject.Predmet.OstaliListNazivFormatedOIB_1">
      <item>Mario Beber, OIB 23623885729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PERAJA UGOSTITELJSTVO j.d.o.o. za ugostiteljstvo</izvorni_sadrzaj>
    <derivirana_varijabla naziv="DomainObject.Predmet.ProtustrankaIDrugi_1">PERAJA UGOSTITELJSTVO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PERAJA UGOSTITELJSTVO j.d.o.o. za ugostiteljstvo, OIB 38470852909, Baštijanova 17, 10000 Zagreb</izvorni_sadrzaj>
    <derivirana_varijabla naziv="DomainObject.Predmet.ProtustrankaIDrugiAdressOIB_1">PERAJA UGOSTITELJSTVO j.d.o.o. za ugostiteljstvo, OIB 38470852909, Baštijanova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PERAJA UGOSTITELJSTVO j.d.o.o. za ugostiteljstvo</item>
      <item>Mario Beber</item>
    </izvorni_sadrzaj>
    <derivirana_varijabla naziv="DomainObject.Predmet.SudioniciListNaziv_1">
      <item>FINA Regionalni centar Zagreb</item>
      <item>PERAJA UGOSTITELJSTVO j.d.o.o. za ugostiteljstvo</item>
      <item>Mario Beber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izvorni_sadrzaj>
    <derivirana_varijabla naziv="DomainObject.Predmet.SudioniciListAdressOIB_1"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75592-6AE2-4E85-A2CB-D8011E380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2541</properties:Characters>
  <properties:Lines>78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2017-07-12T08:50:00Z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2017-07-12T08:51:00Z</cp:lastPrinted>
  <dcterms:modified xmlns:xsi="http://www.w3.org/2001/XMLSchema-instance" xsi:type="dcterms:W3CDTF">2017-07-12T08:51:00Z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