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8b16" w14:paraId="d4c8b16" w:rsidRDefault="00CC16C1" w:rsidP="00CC16C1" w:rsidR="00CC16C1">
      <w:pPr>
        <w:pStyle w:val="Tijeloteksta"/>
        <w:jc w:val="right"/>
        <w15:collapsed w:val="false"/>
      </w:pPr>
      <w:r>
        <w:t>6 St-</w:t>
      </w:r>
      <w:r w:rsidR="00243C07">
        <w:t>577/16-20</w:t>
      </w:r>
    </w:p>
    <w:p w:rsidRDefault="00CC16C1" w:rsidP="00CC16C1" w:rsidR="00CC16C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6C1" w:rsidP="00CC16C1" w:rsidR="00CC16C1"/>
    <w:p w:rsidRDefault="00CC16C1" w:rsidP="00CC16C1" w:rsidR="00CC16C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C16C1" w:rsidP="00CC16C1" w:rsidR="00CC16C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C16C1" w:rsidP="00CC16C1" w:rsidR="00CC16C1"/>
    <w:p w:rsidRDefault="00CC16C1" w:rsidP="00CC16C1" w:rsidR="00CC16C1"/>
    <w:p w:rsidRDefault="00CC16C1" w:rsidP="0045512F" w:rsidR="00CC16C1"/>
    <w:p w:rsidRDefault="00CC16C1" w:rsidP="00CC16C1" w:rsidR="00CC16C1">
      <w:pPr>
        <w:jc w:val="center"/>
      </w:pPr>
      <w:r>
        <w:t>Z A K L J U Č A K</w:t>
      </w:r>
    </w:p>
    <w:p w:rsidRDefault="00CC16C1" w:rsidP="00CC16C1" w:rsidR="00CC16C1"/>
    <w:p w:rsidRDefault="00CC16C1" w:rsidP="00CC16C1" w:rsidR="00CC16C1">
      <w:pPr>
        <w:jc w:val="both"/>
      </w:pPr>
      <w:r>
        <w:tab/>
        <w:t xml:space="preserve">Trgovački sud u Osijeku, po stečajnoj sutkinji Nadi Roso, u stečajnom postupku nad dužnikom </w:t>
      </w:r>
      <w:r w:rsidR="00243C07">
        <w:t>SILARUS d.o.o., Vukovar, Dr. Ante Starčevića 48/17, MBS: 030117731, OIB: 22302207961</w:t>
      </w:r>
      <w:r>
        <w:rPr>
          <w:b/>
        </w:rPr>
        <w:t>,</w:t>
      </w:r>
      <w:r>
        <w:t xml:space="preserve"> dana </w:t>
      </w:r>
      <w:r w:rsidR="0045512F">
        <w:t>1. rujna</w:t>
      </w:r>
      <w:r>
        <w:t xml:space="preserve"> 2017.g., </w:t>
      </w:r>
    </w:p>
    <w:p w:rsidRDefault="00B62EB7" w:rsidP="0045512F" w:rsidR="00B62EB7">
      <w:pPr>
        <w:jc w:val="both"/>
      </w:pPr>
      <w:r>
        <w:t xml:space="preserve"> </w:t>
      </w:r>
    </w:p>
    <w:p w:rsidRDefault="0045512F" w:rsidP="0045512F" w:rsidR="0045512F" w:rsidRPr="0045512F">
      <w:pPr>
        <w:jc w:val="both"/>
      </w:pPr>
    </w:p>
    <w:p w:rsidRDefault="00B62EB7" w:rsidP="00B62EB7" w:rsidR="00B62EB7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B62EB7" w:rsidP="00B62EB7" w:rsidR="00B62EB7">
      <w:pPr>
        <w:pStyle w:val="Tijeloteksta"/>
        <w:jc w:val="center"/>
      </w:pPr>
    </w:p>
    <w:p w:rsidRDefault="00B62EB7" w:rsidP="00B62EB7" w:rsidR="00B62EB7">
      <w:pPr>
        <w:pStyle w:val="Tijeloteksta"/>
      </w:pPr>
    </w:p>
    <w:p w:rsidRDefault="00F46CC1" w:rsidP="00B62EB7" w:rsidR="00B62EB7">
      <w:pPr>
        <w:pStyle w:val="Tijeloteksta"/>
        <w:numPr>
          <w:ilvl w:val="0"/>
          <w:numId w:val="5"/>
        </w:numPr>
      </w:pPr>
      <w:r w:rsidRPr="00F46CC1">
        <w:t>Poziva se</w:t>
      </w:r>
      <w:r>
        <w:rPr>
          <w:b/>
        </w:rPr>
        <w:t xml:space="preserve"> </w:t>
      </w:r>
      <w:r>
        <w:t>zakonski zastupnik</w:t>
      </w:r>
      <w:r w:rsidR="00B62EB7">
        <w:t xml:space="preserve"> dužnika </w:t>
      </w:r>
      <w:r w:rsidR="00243C07">
        <w:rPr>
          <w:b/>
        </w:rPr>
        <w:t xml:space="preserve">Danijel </w:t>
      </w:r>
      <w:proofErr w:type="spellStart"/>
      <w:r w:rsidR="00243C07">
        <w:rPr>
          <w:b/>
        </w:rPr>
        <w:t>Kifer</w:t>
      </w:r>
      <w:proofErr w:type="spellEnd"/>
      <w:r w:rsidR="00243C07">
        <w:rPr>
          <w:b/>
        </w:rPr>
        <w:t xml:space="preserve">, OIB: 22498813157, Vukovar, </w:t>
      </w:r>
      <w:proofErr w:type="spellStart"/>
      <w:r w:rsidR="00243C07">
        <w:rPr>
          <w:b/>
        </w:rPr>
        <w:t>Đergajska</w:t>
      </w:r>
      <w:proofErr w:type="spellEnd"/>
      <w:r w:rsidR="00243C07">
        <w:rPr>
          <w:b/>
        </w:rPr>
        <w:t xml:space="preserve"> 40</w:t>
      </w:r>
      <w:r w:rsidR="00B62EB7">
        <w:t>, da u roku od 8 dana od dana primitka ovog zaključka, u dogovoru sa stečajnim upraviteljem sastavi Zapisnik o arhiviranju poslovne dokumentacije dužnika te isti potpisan dostavi u spis a u kojem će se navesti da će se arhivska građa čuvati kod zakonskog zastupnika dužnika, pod zakonskim posljedicama, u protivnom će mu se izreći novčana kazna u iznosu od 3.000,00 kn koja se može zamijeniti kaznom zatvora (čl. 107. i čl. 336. SZ).</w:t>
      </w:r>
    </w:p>
    <w:p w:rsidRDefault="00B62EB7" w:rsidP="00B62EB7" w:rsidR="00B62EB7">
      <w:pPr>
        <w:pStyle w:val="Tijeloteksta"/>
        <w:rPr>
          <w:b/>
        </w:rPr>
      </w:pPr>
    </w:p>
    <w:p w:rsidRDefault="00D960F3" w:rsidR="00D960F3">
      <w:pPr>
        <w:pStyle w:val="Tijeloteksta"/>
      </w:pPr>
    </w:p>
    <w:p w:rsidRDefault="0071082B" w:rsidR="0071082B">
      <w:pPr>
        <w:pStyle w:val="Tijeloteksta"/>
      </w:pPr>
    </w:p>
    <w:p w:rsidRDefault="00F43773" w:rsidP="00F43773" w:rsidR="00BB210D">
      <w:pPr>
        <w:pStyle w:val="Tijeloteksta"/>
        <w:tabs>
          <w:tab w:pos="4392" w:val="center"/>
          <w:tab w:pos="6120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45512F">
        <w:t>1. rujna</w:t>
      </w:r>
      <w:r w:rsidR="004F7F6E">
        <w:t xml:space="preserve"> 2017. </w:t>
      </w:r>
      <w:r>
        <w:t xml:space="preserve">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243C07" w:rsidRPr="00243C07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243C07" w:rsidRPr="00243C07">
        <w:t xml:space="preserve">Danijel </w:t>
      </w:r>
      <w:proofErr w:type="spellStart"/>
      <w:r w:rsidR="00243C07" w:rsidRPr="00243C07">
        <w:t>Kifer</w:t>
      </w:r>
      <w:proofErr w:type="spellEnd"/>
      <w:r w:rsidR="00243C07" w:rsidRPr="00243C07">
        <w:t xml:space="preserve">, Vukovar, </w:t>
      </w:r>
      <w:proofErr w:type="spellStart"/>
      <w:r w:rsidR="00243C07" w:rsidRPr="00243C07">
        <w:t>Đergajska</w:t>
      </w:r>
      <w:proofErr w:type="spellEnd"/>
      <w:r w:rsidR="00243C07" w:rsidRPr="00243C07">
        <w:t xml:space="preserve"> 40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45512F" w:rsidRPr="00243C07">
        <w:rPr>
          <w:bCs/>
        </w:rPr>
        <w:t>1.10.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47E4B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21E8"/>
    <w:rsid w:val="00BD20CE"/>
    <w:rsid w:val="00BD54E6"/>
    <w:rsid w:val="00BD68FC"/>
    <w:rsid w:val="00BF61F7"/>
    <w:rsid w:val="00C00C69"/>
    <w:rsid w:val="00C21D09"/>
    <w:rsid w:val="00C540DB"/>
    <w:rsid w:val="00C64FE8"/>
    <w:rsid w:val="00C72FD4"/>
    <w:rsid w:val="00C77C06"/>
    <w:rsid w:val="00CB1949"/>
    <w:rsid w:val="00CC16C1"/>
    <w:rsid w:val="00CE0147"/>
    <w:rsid w:val="00D267B2"/>
    <w:rsid w:val="00D34690"/>
    <w:rsid w:val="00D508CB"/>
    <w:rsid w:val="00D563B2"/>
    <w:rsid w:val="00D8227C"/>
    <w:rsid w:val="00D85C4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7E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7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7E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7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>
      <item>Danijel Kifer</item>
    </izvorni_sadrzaj>
    <derivirana_varijabla naziv="DomainObject.Predmet.OstaliListFormated_1">
      <item>Danijel Kifer</item>
    </derivirana_varijabla>
  </DomainObject.Predmet.OstaliListFormated>
  <DomainObject.Predmet.OstaliListFormatedOIB>
    <izvorni_sadrzaj>
      <item>Danijel Kifer, OIB 22498813157</item>
    </izvorni_sadrzaj>
    <derivirana_varijabla naziv="DomainObject.Predmet.OstaliListFormatedOIB_1">
      <item>Danijel Kifer, OIB 22498813157</item>
    </derivirana_varijabla>
  </DomainObject.Predmet.OstaliListFormatedOIB>
  <DomainObject.Predmet.OstaliListFormatedWithAdress>
    <izvorni_sadrzaj>
      <item>Danijel Kifer</item>
    </izvorni_sadrzaj>
    <derivirana_varijabla naziv="DomainObject.Predmet.OstaliListFormatedWithAdress_1">
      <item>Danijel Kifer</item>
    </derivirana_varijabla>
  </DomainObject.Predmet.OstaliListFormatedWithAdress>
  <DomainObject.Predmet.OstaliListFormatedWithAdressOIB>
    <izvorni_sadrzaj>
      <item>Danijel Kifer, OIB 22498813157</item>
    </izvorni_sadrzaj>
    <derivirana_varijabla naziv="DomainObject.Predmet.OstaliListFormatedWithAdressOIB_1">
      <item>Danijel Kifer, OIB 22498813157</item>
    </derivirana_varijabla>
  </DomainObject.Predmet.OstaliListFormatedWithAdressOIB>
  <DomainObject.Predmet.OstaliListNazivFormated>
    <izvorni_sadrzaj>
      <item>Danijel Kifer</item>
    </izvorni_sadrzaj>
    <derivirana_varijabla naziv="DomainObject.Predmet.OstaliListNazivFormated_1">
      <item>Danijel Kifer</item>
    </derivirana_varijabla>
  </DomainObject.Predmet.OstaliListNazivFormated>
  <DomainObject.Predmet.OstaliListNazivFormatedOIB>
    <izvorni_sadrzaj>
      <item>Danijel Kifer, OIB 22498813157</item>
    </izvorni_sadrzaj>
    <derivirana_varijabla naziv="DomainObject.Predmet.OstaliListNazivFormatedOIB_1">
      <item>Danijel Kifer, OIB 22498813157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>6. srpnja 2017.</izvorni_sadrzaj>
    <derivirana_varijabla naziv="DomainObject.Predmet.OdlukaRjesenje.DatumPravomocnosti_1">6. srpnja 2017.</derivirana_varijabla>
  </DomainObject.Predmet.OdlukaRjesenje.DatumPravomocnosti>
  <DomainObject.Predmet.OdlukaRjesenje.Oznaka>
    <izvorni_sadrzaj>St-577/2016-15</izvorni_sadrzaj>
    <derivirana_varijabla naziv="DomainObject.Predmet.OdlukaRjesenje.Oznaka_1">St-577/2016-15</derivirana_varijabla>
  </DomainObject.Predmet.OdlukaRjesenje.Oznaka>
  <DomainObject.Predmet.SudioniciListNaziv>
    <izvorni_sadrzaj>
      <item>FINA RC OSIJEK</item>
      <item>SILARUS d.o.o. za računalne djelatnosti</item>
      <item>Danijel Kifer</item>
    </izvorni_sadrzaj>
    <derivirana_varijabla naziv="DomainObject.Predmet.SudioniciListNaziv_1">
      <item>FINA RC OSIJEK</item>
      <item>SILARUS d.o.o. za računalne djelatnosti</item>
      <item>Danijel Kifer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  <item>Danijel Kifer, OIB 22498813157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  <item>Danijel Kifer, OIB 22498813157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  <item>, OIB 22498813157</item>
    </izvorni_sadrzaj>
    <derivirana_varijabla naziv="DomainObject.Predmet.SudioniciListNazivOIB_1">
      <item>, OIB 85821130368</item>
      <item>, OIB 22302207961</item>
      <item>, OIB 22498813157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FEA52-BE2A-4838-98C6-1D86EB0B0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901</properties:Characters>
  <properties:Lines>54</properties:Lines>
  <properties:Paragraphs>17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2017-09-01T08:54:00Z</cp:lastPrinted>
  <dcterms:modified xmlns:xsi="http://www.w3.org/2001/XMLSchema-instance" xsi:type="dcterms:W3CDTF">2017-09-01T08:55:00Z</dcterms:modified>
  <cp:revision>46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