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96b350" w14:paraId="096b350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59780E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59780E">
              <w:t>267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DOMAĆI RADIO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59780E">
        <w:rPr>
          <w:rFonts w:eastAsia="Times New Roman" w:hAnsi="Times New Roman" w:ascii="Times New Roman"/>
          <w:sz w:val="24"/>
          <w:szCs w:val="24"/>
        </w:rPr>
        <w:t>Varaždin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59780E">
        <w:rPr>
          <w:rFonts w:eastAsia="Times New Roman" w:hAnsi="Times New Roman" w:ascii="Times New Roman"/>
          <w:sz w:val="24"/>
          <w:szCs w:val="24"/>
        </w:rPr>
        <w:t>Ulica Antuna Branka Šimića 1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59780E" w:rsidRPr="0059780E">
        <w:rPr>
          <w:rFonts w:eastAsia="Times New Roman" w:hAnsi="Times New Roman" w:ascii="Times New Roman"/>
          <w:sz w:val="24"/>
          <w:szCs w:val="24"/>
        </w:rPr>
        <w:t>47842487517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59780E">
        <w:rPr>
          <w:rFonts w:eastAsia="Times New Roman" w:hAnsi="Times New Roman" w:ascii="Times New Roman"/>
          <w:sz w:val="24"/>
          <w:szCs w:val="24"/>
        </w:rPr>
        <w:t>23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59780E" w:rsidRPr="0059780E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59780E">
        <w:rPr>
          <w:rFonts w:eastAsia="Times New Roman" w:hAnsi="Times New Roman" w:ascii="Times New Roman"/>
          <w:sz w:val="24"/>
          <w:szCs w:val="24"/>
        </w:rPr>
        <w:t>236.281,76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59780E">
        <w:rPr>
          <w:rFonts w:eastAsia="Times New Roman" w:hAnsi="Times New Roman" w:ascii="Times New Roman"/>
          <w:sz w:val="24"/>
          <w:szCs w:val="24"/>
        </w:rPr>
        <w:t>Robert Veseljak, Varaždin, Antuna Branka Šimića 1</w:t>
      </w:r>
      <w:r w:rsidR="00623A98">
        <w:rPr>
          <w:rFonts w:eastAsia="Times New Roman" w:hAnsi="Times New Roman" w:ascii="Times New Roman"/>
          <w:sz w:val="24"/>
          <w:szCs w:val="24"/>
        </w:rPr>
        <w:t>,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59780E" w:rsidRPr="0059780E">
        <w:rPr>
          <w:rFonts w:eastAsia="Times New Roman" w:hAnsi="Times New Roman" w:ascii="Times New Roman"/>
          <w:sz w:val="24"/>
          <w:szCs w:val="24"/>
        </w:rPr>
        <w:t>67946168060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59780E">
        <w:rPr>
          <w:rFonts w:eastAsia="Times New Roman" w:hAnsi="Times New Roman" w:ascii="Times New Roman"/>
          <w:sz w:val="24"/>
          <w:szCs w:val="24"/>
        </w:rPr>
        <w:t>267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561E7D" w:rsidP="000419E1" w:rsidR="00561E7D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59780E">
        <w:rPr>
          <w:rFonts w:eastAsia="Times New Roman" w:hAnsi="Times New Roman" w:ascii="Times New Roman"/>
          <w:sz w:val="24"/>
          <w:szCs w:val="24"/>
        </w:rPr>
        <w:t>20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59780E" w:rsidRPr="0059780E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59780E">
        <w:rPr>
          <w:rFonts w:eastAsia="Times New Roman" w:hAnsi="Times New Roman" w:ascii="Times New Roman"/>
          <w:sz w:val="24"/>
          <w:szCs w:val="24"/>
        </w:rPr>
        <w:t>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59780E">
        <w:rPr>
          <w:rFonts w:eastAsia="Times New Roman" w:hAnsi="Times New Roman" w:ascii="Times New Roman"/>
          <w:sz w:val="24"/>
          <w:szCs w:val="24"/>
        </w:rPr>
        <w:t>236.281,76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59780E">
        <w:rPr>
          <w:rFonts w:eastAsia="Times New Roman" w:hAnsi="Times New Roman" w:ascii="Times New Roman"/>
          <w:sz w:val="24"/>
          <w:szCs w:val="24"/>
        </w:rPr>
        <w:t>23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8435F">
      <w:rPr>
        <w:rFonts w:hAnsi="Times New Roman" w:ascii="Times New Roman"/>
        <w:noProof/>
        <w:sz w:val="24"/>
        <w:szCs w:val="24"/>
      </w:rPr>
      <w:t>Poslovni broj: 1 St-267/2018-3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8435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400962"/>
    <w:rsid w:val="00450291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41B38"/>
    <w:rsid w:val="0068519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435F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3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3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 zastupanog po punomoćniku Robert Veseljak</izvorni_sadrzaj>
    <derivirana_varijabla naziv="DomainObject.Predmet.ProtustrankaFormated_1">  DOMAĆI RADIO društvo s ograničenom odgovornošću za marketing zastupanog po punomoćniku Robert Veseljak</derivirana_varijabla>
  </DomainObject.Predmet.ProtustrankaFormated>
  <DomainObject.Predmet.ProtustrankaFormatedOIB>
    <izvorni_sadrzaj>  DOMAĆI RADIO društvo s ograničenom odgovornošću za marketing, OIB 47842487517 zastupanog po punomoćniku Robert Veseljak</izvorni_sadrzaj>
    <derivirana_varijabla naziv="DomainObject.Predmet.ProtustrankaFormatedOIB_1">  DOMAĆI RADIO društvo s ograničenom odgovornošću za marketing, OIB 47842487517 zastupanog po punomoćniku Robert Veseljak</derivirana_varijabla>
  </DomainObject.Predmet.ProtustrankaFormatedOIB>
  <DomainObject.Predmet.ProtustrankaFormatedWithAdress>
    <izvorni_sadrzaj> DOMAĆI RADIO društvo s ograničenom odgovornošću za marketing, Ulica Antuna Branka Šimića 1, 42000 Varaždin zastupanog po punomoćniku Robert Veseljak</izvorni_sadrzaj>
    <derivirana_varijabla naziv="DomainObject.Predmet.ProtustrankaFormatedWithAdress_1"> DOMAĆI RADIO društvo s ograničenom odgovornošću za marketing, Ulica Antuna Branka Šimića 1, 42000 Varaždin zastupanog po punomoćniku Robert Veseljak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 zastupanog po punomoćniku Robert Veseljak</izvorni_sadrzaj>
    <derivirana_varijabla naziv="DomainObject.Predmet.ProtustrankaFormatedWithAdressOIB_1"> DOMAĆI RADIO društvo s ograničenom odgovornošću za marketing, OIB 47842487517, Ulica Antuna Branka Šimića 1, 42000 Varaždin zastupanog po punomoćniku Robert Veseljak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236281.76</izvorni_sadrzaj>
    <derivirana_varijabla naziv="DomainObject.Predmet.TrenutnaVrijednost_1">236281.76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RADIO društvo s ograničenom odgovornošću za marketing zastupanog po punomoćniku Robert Veseljak</item>
    </izvorni_sadrzaj>
    <derivirana_varijabla naziv="DomainObject.Predmet.ProtuStrankaListFormated_1">
      <item>DOMAĆI RADIO društvo s ograničenom odgovornošću za marketing zastupanog po punomoćniku Robert Veseljak</item>
    </derivirana_varijabla>
  </DomainObject.Predmet.ProtuStrankaListFormated>
  <DomainObject.Predmet.ProtuStrankaListFormatedOIB>
    <izvorni_sadrzaj>
      <item>DOMAĆI RADIO društvo s ograničenom odgovornošću za marketing, OIB 47842487517 zastupanog po punomoćniku Robert Veseljak</item>
    </izvorni_sadrzaj>
    <derivirana_varijabla naziv="DomainObject.Predmet.ProtuStrankaListFormatedOIB_1">
      <item>DOMAĆI RADIO društvo s ograničenom odgovornošću za marketing, OIB 47842487517 zastupanog po punomoćniku Robert Veseljak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 zastupanog po punomoćniku Robert Veseljak</item>
    </izvorni_sadrzaj>
    <derivirana_varijabla naziv="DomainObject.Predmet.ProtuStrankaListFormatedWithAdress_1">
      <item>DOMAĆI RADIO društvo s ograničenom odgovornošću za marketing, Ulica Antuna Branka Šimića 1, 42000 Varaždin zastupanog po punomoćniku Robert Veseljak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 zastupanog po punomoćniku Robert Veseljak</item>
    </izvorni_sadrzaj>
    <derivirana_varijabla naziv="DomainObject.Predmet.ProtuStrankaListFormatedWithAdressOIB_1">
      <item>DOMAĆI RADIO društvo s ograničenom odgovornošću za marketing, OIB 47842487517, Ulica Antuna Branka Šimića 1, 42000 Varaždin zastupanog po punomoćniku Robert Veseljak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 punomoćnik sudionika u postupku DOMAĆI RADIO društvo s ograničenom odgovornošću za marketing</item>
      <item>Sudski registar</item>
    </izvorni_sadrzaj>
    <derivirana_varijabla naziv="DomainObject.Predmet.OstaliListFormated_1">
      <item>Robert Veseljak punomoćnik sudionika u postupku DOMAĆI RADIO društvo s ograničenom odgovornošću za marketing</item>
      <item>Sudski registar</item>
    </derivirana_varijabla>
  </DomainObject.Predmet.OstaliListFormated>
  <DomainObject.Predmet.OstaliListFormatedOIB>
    <izvorni_sadrzaj>
      <item>Robert Veseljak, OIB 67946168060 punomoćnik sudionika u postupku DOMAĆI RADIO društvo s ograničenom odgovornošću za marketing</item>
      <item>Sudski registar</item>
    </izvorni_sadrzaj>
    <derivirana_varijabla naziv="DomainObject.Predmet.OstaliListFormatedOIB_1">
      <item>Robert Veseljak, OIB 67946168060 punomoćnik sudionika u postupku DOMAĆI RADIO društvo s ograničenom odgovornošću za marketing</item>
      <item>Sudski registar</item>
    </derivirana_varijabla>
  </DomainObject.Predmet.OstaliListFormatedOIB>
  <DomainObject.Predmet.OstaliListFormatedWithAdress>
    <izvorni_sadrzaj>
      <item>Robert Veseljak, Antuna Branka Šimića 1, 42000 Varaždin punomoćnik sudionika u postupku DOMAĆI RADIO društvo s ograničenom odgovornošću za marketing</item>
      <item>Sudski registar</item>
    </izvorni_sadrzaj>
    <derivirana_varijabla naziv="DomainObject.Predmet.OstaliListFormatedWithAdress_1">
      <item>Robert Veseljak, Antuna Branka Šimića 1, 42000 Varaždin punomoćnik sudionika u postupku DOMAĆI RADIO društvo s ograničenom odgovornošću za marketing</item>
      <item>Sudski registar</item>
    </derivirana_varijabla>
  </DomainObject.Predmet.OstaliListFormatedWithAdress>
  <DomainObject.Predmet.OstaliListFormatedWithAdressOIB>
    <izvorni_sadrzaj>
      <item>Robert Veseljak, OIB 67946168060, Antuna Branka Šimića 1, 42000 Varaždin punomoćnik sudionika u postupku DOMAĆI RADIO društvo s ograničenom odgovornošću za marketing</item>
      <item>Sudski registar</item>
    </izvorni_sadrzaj>
    <derivirana_varijabla naziv="DomainObject.Predmet.OstaliListFormatedWithAdressOIB_1">
      <item>Robert Veseljak, OIB 67946168060, Antuna Branka Šimića 1, 42000 Varaždin punomoćnik sudionika u postupku DOMAĆI RADIO društvo s ograničenom odgovornošću za marketing</item>
      <item>Sudski registar</item>
    </derivirana_varijabla>
  </DomainObject.Predmet.OstaliListFormatedWithAdressOIB>
  <DomainObject.Predmet.OstaliListNazivFormated>
    <izvorni_sadrzaj>
      <item>Robert Veseljak</item>
      <item>Sudski registar</item>
    </izvorni_sadrzaj>
    <derivirana_varijabla naziv="DomainObject.Predmet.OstaliListNazivFormated_1">
      <item>Robert Veseljak</item>
      <item>Sudski registar</item>
    </derivirana_varijabla>
  </DomainObject.Predmet.OstaliListNazivFormated>
  <DomainObject.Predmet.OstaliListNazivFormatedOIB>
    <izvorni_sadrzaj>
      <item>Robert Veseljak, OIB 67946168060</item>
      <item>Sudski registar</item>
    </izvorni_sadrzaj>
    <derivirana_varijabla naziv="DomainObject.Predmet.OstaliListNazivFormatedOIB_1">
      <item>Robert Veseljak, OIB 67946168060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RADIO društvo s ograničenom odgovornošću za marketing</item>
      <item>Robert Veseljak</item>
      <item>Sudski registar</item>
    </izvorni_sadrzaj>
    <derivirana_varijabla naziv="DomainObject.Predmet.SudioniciListNaziv_1">
      <item>Financijska agencija</item>
      <item>DOMAĆI RADIO društvo s ograničenom odgovornošću za marketing</item>
      <item>Robert Veseljak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DOMAĆI RADIO društvo s ograničenom odgovornošću za marketing, OIB 47842487517, Ulica Antuna Branka Šimića 1,42000 Varaždin</item>
      <item>Robert Veseljak, OIB 67946168060, Antuna Branka Šimića 1,42000 Varaždin</item>
      <item>Sudski registar</item>
    </izvorni_sadrzaj>
    <derivirana_varijabla naziv="DomainObject.Predmet.SudioniciListAdressOIB_1">
      <item>Financijska agencija, OIB 85821130368, Ulica grada Vukovara 70,10000 Zagreb</item>
      <item>DOMAĆI RADIO društvo s ograničenom odgovornošću za marketing, OIB 47842487517, Ulica Antuna Branka Šimića 1,42000 Varaždin</item>
      <item>Robert Veseljak, OIB 67946168060, Antuna Branka Šimića 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47842487517</item>
      <item>, OIB 67946168060</item>
      <item>, OIB null</item>
    </izvorni_sadrzaj>
    <derivirana_varijabla naziv="DomainObject.Predmet.SudioniciListNazivOIB_1">
      <item>, OIB 85821130368</item>
      <item>, OIB 47842487517</item>
      <item>, OIB 67946168060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97728-F7B5-47FD-93F6-026E0614F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2667</properties:Characters>
  <properties:Lines>77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2018-07-23T11:59:00Z</dcterms:created>
  <dc:creator>Mirjana Mlinarić</dc:creator>
  <cp:lastModifiedBy>Nevenka Vuković</cp:lastModifiedBy>
  <cp:lastPrinted>2018-07-23T12:05:00Z</cp:lastPrinted>
  <dcterms:modified xmlns:xsi="http://www.w3.org/2001/XMLSchema-instance" xsi:type="dcterms:W3CDTF">2018-07-23T12:05:00Z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(St-267-18 OGLAS od 23.7.18.docx)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