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297a" w14:paraId="20e29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E22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E2218" w:rsidR="002E2218" w:rsidRPr="002E2218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2E2218" w:rsidRPr="002E2218">
        <w:rPr>
          <w:rFonts w:cs="Times New Roman" w:eastAsia="Times New Roman"/>
          <w:lang w:eastAsia="hr-HR"/>
        </w:rPr>
        <w:t>Poslovni broj: 3 St-843/2015-7</w:t>
      </w:r>
    </w:p>
    <w:p w:rsidRDefault="002E2218" w:rsidP="002E2218" w:rsidR="002E2218" w:rsidRPr="002E221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E2218" w:rsidP="002E2218" w:rsidR="002E2218" w:rsidRPr="002E221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E2218" w:rsidP="002E2218" w:rsidR="002E2218" w:rsidRPr="002E221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E2218" w:rsidP="002E2218" w:rsidR="002E2218" w:rsidRPr="002E2218">
      <w:pPr>
        <w:spacing w:after="0"/>
        <w:ind w:firstLine="708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REPUBLIKA HRVATSKA</w:t>
      </w:r>
    </w:p>
    <w:p w:rsidRDefault="002E2218" w:rsidP="002E2218" w:rsidR="002E2218" w:rsidRPr="002E2218">
      <w:pPr>
        <w:spacing w:after="0"/>
        <w:ind w:firstLine="708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TRGOVAČKI SUD U ZADRU</w:t>
      </w:r>
    </w:p>
    <w:p w:rsidRDefault="002E2218" w:rsidP="002E2218" w:rsidR="002E2218" w:rsidRPr="002E2218">
      <w:pPr>
        <w:spacing w:after="0"/>
        <w:ind w:firstLine="708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Zadar, Dr. Franje Tuđmana 35.</w:t>
      </w:r>
    </w:p>
    <w:p w:rsidRDefault="002E2218" w:rsidP="002E2218" w:rsidR="002E2218" w:rsidRPr="002E2218">
      <w:pPr>
        <w:spacing w:after="0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ab/>
        <w:t>R E PU B L I K A   H R V A T S K A</w:t>
      </w:r>
      <w:r w:rsidRPr="002E2218">
        <w:rPr>
          <w:rFonts w:cs="Times New Roman" w:eastAsia="Times New Roman"/>
          <w:lang w:eastAsia="hr-HR"/>
        </w:rPr>
        <w:tab/>
      </w:r>
    </w:p>
    <w:p w:rsidRDefault="002E2218" w:rsidP="002E2218" w:rsidR="002E2218" w:rsidRPr="002E22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jc w:val="center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 xml:space="preserve">Z A K LJ U Č A K </w:t>
      </w:r>
    </w:p>
    <w:p w:rsidRDefault="002E2218" w:rsidP="002E2218" w:rsidR="002E2218" w:rsidRPr="002E22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jc w:val="both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ab/>
        <w:t xml:space="preserve">Trgovački sud u Zadru, OIB </w:t>
      </w:r>
      <w:r w:rsidRPr="002E2218">
        <w:rPr>
          <w:rFonts w:cs="Times New Roman" w:eastAsia="Times New Roman"/>
          <w:szCs w:val="20"/>
          <w:lang w:eastAsia="hr-HR"/>
        </w:rPr>
        <w:t xml:space="preserve">39670464653, </w:t>
      </w:r>
      <w:r w:rsidRPr="002E221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UDRUGA ZA OČUVANJE KULTURNE I PRIRODNE BAŠTINE “ FULMEN“, Zaton, Lozica 0 </w:t>
      </w:r>
      <w:proofErr w:type="spellStart"/>
      <w:r w:rsidRPr="002E2218">
        <w:rPr>
          <w:rFonts w:cs="Times New Roman" w:eastAsia="Times New Roman"/>
          <w:lang w:eastAsia="hr-HR"/>
        </w:rPr>
        <w:t>bb</w:t>
      </w:r>
      <w:proofErr w:type="spellEnd"/>
      <w:r w:rsidRPr="002E2218">
        <w:rPr>
          <w:rFonts w:cs="Times New Roman" w:eastAsia="Times New Roman"/>
          <w:lang w:eastAsia="hr-HR"/>
        </w:rPr>
        <w:t xml:space="preserve">, OIB: 61284185236,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E2218">
          <w:rPr>
            <w:rFonts w:cs="Times New Roman" w:eastAsia="Times New Roman"/>
            <w:lang w:eastAsia="hr-HR"/>
          </w:rPr>
          <w:t>11. st</w:t>
        </w:r>
      </w:smartTag>
      <w:r w:rsidRPr="002E2218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2E2218" w:rsidP="002E2218" w:rsidR="002E2218" w:rsidRPr="002E2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jc w:val="center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 xml:space="preserve">z a k </w:t>
      </w:r>
      <w:proofErr w:type="spellStart"/>
      <w:r w:rsidRPr="002E2218">
        <w:rPr>
          <w:rFonts w:cs="Times New Roman" w:eastAsia="Times New Roman"/>
          <w:lang w:eastAsia="hr-HR"/>
        </w:rPr>
        <w:t>lj</w:t>
      </w:r>
      <w:proofErr w:type="spellEnd"/>
      <w:r w:rsidRPr="002E2218">
        <w:rPr>
          <w:rFonts w:cs="Times New Roman" w:eastAsia="Times New Roman"/>
          <w:lang w:eastAsia="hr-HR"/>
        </w:rPr>
        <w:t xml:space="preserve"> u č i o  j e</w:t>
      </w:r>
    </w:p>
    <w:p w:rsidRDefault="002E2218" w:rsidP="002E2218" w:rsidR="002E2218" w:rsidRPr="002E2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2E2218">
        <w:rPr>
          <w:rFonts w:cs="Times New Roman" w:eastAsia="Times New Roman"/>
          <w:lang w:eastAsia="hr-HR"/>
        </w:rPr>
        <w:t>otpravka</w:t>
      </w:r>
      <w:proofErr w:type="spellEnd"/>
      <w:r w:rsidRPr="002E221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19.841,65 kn koje je u Očevidniku redoslijeda osnova za plaćanje evidentirano na dan 1. rujna 2015. </w:t>
      </w:r>
    </w:p>
    <w:p w:rsidRDefault="002E2218" w:rsidP="002E2218" w:rsidR="002E2218" w:rsidRPr="002E2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jc w:val="center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U Zadru 30. lipnja 2016.</w:t>
      </w:r>
    </w:p>
    <w:p w:rsidRDefault="002E2218" w:rsidP="002E2218" w:rsidR="002E2218" w:rsidRPr="002E221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2E2218" w:rsidP="002E2218" w:rsidR="002E2218" w:rsidRPr="002E221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Tina Grgas</w:t>
      </w:r>
    </w:p>
    <w:p w:rsidRDefault="002E2218" w:rsidP="002E2218" w:rsidR="002E2218" w:rsidRPr="002E221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jc w:val="right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 xml:space="preserve"> </w:t>
      </w:r>
    </w:p>
    <w:p w:rsidRDefault="002E2218" w:rsidP="002E2218" w:rsidR="002E2218" w:rsidRPr="002E2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jc w:val="both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UPUTA O PRAVNOM LIJEKU</w:t>
      </w:r>
    </w:p>
    <w:p w:rsidRDefault="002E2218" w:rsidP="002E2218" w:rsidR="002E2218" w:rsidRPr="002E221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Protiv ovog zaključka nije dopuštena žalba.</w:t>
      </w:r>
    </w:p>
    <w:p w:rsidRDefault="002E2218" w:rsidP="002E2218" w:rsidR="002E2218" w:rsidRPr="002E2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218" w:rsidP="002E2218" w:rsidR="002E2218" w:rsidRPr="002E2218">
      <w:pPr>
        <w:spacing w:after="0"/>
        <w:jc w:val="both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DNA:</w:t>
      </w:r>
    </w:p>
    <w:p w:rsidRDefault="002E2218" w:rsidP="002E2218" w:rsidR="002E2218" w:rsidRPr="002E221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FINA, Regionalni centar Split, Podružnica Zadar</w:t>
      </w:r>
    </w:p>
    <w:p w:rsidRDefault="002E2218" w:rsidP="002E2218" w:rsidR="002E2218" w:rsidRPr="002E221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E2218">
        <w:rPr>
          <w:rFonts w:cs="Times New Roman" w:eastAsia="Times New Roman"/>
          <w:lang w:eastAsia="hr-HR"/>
        </w:rPr>
        <w:t>e-Oglasna ploča</w:t>
      </w:r>
    </w:p>
    <w:p w:rsidRDefault="002E2218" w:rsidP="002E2218" w:rsidR="002E2218" w:rsidRPr="002E221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2E2218" w:rsidP="002E2218" w:rsidR="002E2218" w:rsidRPr="002E221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218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88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St-843/2015-7</izvorni_sadrzaj>
    <derivirana_varijabla naziv="DomainObject.Oznaka_1">St-843/2015-7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19841.65</izvorni_sadrzaj>
    <derivirana_varijabla naziv="DomainObject.Predmet.InicijalnaVrijednost_1">19841.65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KULTURNE I PRIRODNE BAŠTINE "FULMEN"</izvorni_sadrzaj>
    <derivirana_varijabla naziv="DomainObject.Predmet.ProtustrankaFormated_1">  UDRUGA ZA OČUVANJE KULTURNE I PRIRODNE BAŠTINE "FULMEN"</derivirana_varijabla>
  </DomainObject.Predmet.ProtustrankaFormated>
  <DomainObject.Predmet.ProtustrankaFormatedOIB>
    <izvorni_sadrzaj>  UDRUGA ZA OČUVANJE KULTURNE I PRIRODNE BAŠTINE "FULMEN", OIB 61284185236</izvorni_sadrzaj>
    <derivirana_varijabla naziv="DomainObject.Predmet.ProtustrankaFormatedOIB_1">  UDRUGA ZA OČUVANJE KULTURNE I PRIRODNE BAŠTINE "FULMEN", OIB 61284185236</derivirana_varijabla>
  </DomainObject.Predmet.ProtustrankaFormatedOIB>
  <DomainObject.Predmet.ProtustrankaFormatedWithAdress>
    <izvorni_sadrzaj> UDRUGA ZA OČUVANJE KULTURNE I PRIRODNE BAŠTINE "FULMEN", Lozica 0bb, 23232 Zaton</izvorni_sadrzaj>
    <derivirana_varijabla naziv="DomainObject.Predmet.ProtustrankaFormatedWithAdress_1"> UDRUGA ZA OČUVANJE KULTURNE I PRIRODNE BAŠTINE "FULMEN", Lozica 0bb, 23232 Zaton</derivirana_varijabla>
  </DomainObject.Predmet.ProtustrankaFormatedWithAdress>
  <DomainObject.Predmet.ProtustrankaFormatedWithAdressOIB>
    <izvorni_sadrzaj> UDRUGA ZA OČUVANJE KULTURNE I PRIRODNE BAŠTINE "FULMEN", OIB 61284185236, Lozica 0bb, 23232 Zaton</izvorni_sadrzaj>
    <derivirana_varijabla naziv="DomainObject.Predmet.ProtustrankaFormatedWithAdressOIB_1"> UDRUGA ZA OČUVANJE KULTURNE I PRIRODNE BAŠTINE "FULMEN", OIB 61284185236, Lozica 0bb, 23232 Zaton</derivirana_varijabla>
  </DomainObject.Predmet.ProtustrankaFormatedWithAdressOIB>
  <DomainObject.Predmet.ProtustrankaWithAdress>
    <izvorni_sadrzaj>UDRUGA ZA OČUVANJE KULTURNE I PRIRODNE BAŠTINE "FULMEN" Lozica 0bb, 23232 Zaton</izvorni_sadrzaj>
    <derivirana_varijabla naziv="DomainObject.Predmet.ProtustrankaWithAdress_1">UDRUGA ZA OČUVANJE KULTURNE I PRIRODNE BAŠTINE "FULMEN" Lozica 0bb, 23232 Zaton</derivirana_varijabla>
  </DomainObject.Predmet.ProtustrankaWithAdress>
  <DomainObject.Predmet.ProtustrankaWithAdressOIB>
    <izvorni_sadrzaj>UDRUGA ZA OČUVANJE KULTURNE I PRIRODNE BAŠTINE "FULMEN", OIB 61284185236, Lozica 0bb, 23232 Zaton</izvorni_sadrzaj>
    <derivirana_varijabla naziv="DomainObject.Predmet.ProtustrankaWithAdressOIB_1">UDRUGA ZA OČUVANJE KULTURNE I PRIRODNE BAŠTINE "FULMEN", OIB 61284185236, Lozica 0bb, 23232 Zaton</derivirana_varijabla>
  </DomainObject.Predmet.ProtustrankaWithAdressOIB>
  <DomainObject.Predmet.ProtustrankaNazivFormated>
    <izvorni_sadrzaj>UDRUGA ZA OČUVANJE KULTURNE I PRIRODNE BAŠTINE "FULMEN"</izvorni_sadrzaj>
    <derivirana_varijabla naziv="DomainObject.Predmet.ProtustrankaNazivFormated_1">UDRUGA ZA OČUVANJE KULTURNE I PRIRODNE BAŠTINE "FULMEN"</derivirana_varijabla>
  </DomainObject.Predmet.ProtustrankaNazivFormated>
  <DomainObject.Predmet.ProtustrankaNazivFormatedOIB>
    <izvorni_sadrzaj>UDRUGA ZA OČUVANJE KULTURNE I PRIRODNE BAŠTINE "FULMEN", OIB 61284185236</izvorni_sadrzaj>
    <derivirana_varijabla naziv="DomainObject.Predmet.ProtustrankaNazivFormatedOIB_1">UDRUGA ZA OČUVANJE KULTURNE I PRIRODNE BAŠTINE "FULMEN", OIB 61284185236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OČUVANJE KULTURNE I PRIRODNE BAŠTINE "FULMEN"</item>
    </izvorni_sadrzaj>
    <derivirana_varijabla naziv="DomainObject.Predmet.ProtuStrankaListFormated_1">
      <item>UDRUGA ZA OČUVANJE KULTURNE I PRIRODNE BAŠTINE "FULMEN"</item>
    </derivirana_varijabla>
  </DomainObject.Predmet.ProtuStrankaListFormated>
  <DomainObject.Predmet.ProtuStrankaListFormatedOIB>
    <izvorni_sadrzaj>
      <item>UDRUGA ZA OČUVANJE KULTURNE I PRIRODNE BAŠTINE "FULMEN", OIB 61284185236</item>
    </izvorni_sadrzaj>
    <derivirana_varijabla naziv="DomainObject.Predmet.ProtuStrankaListFormatedOIB_1">
      <item>UDRUGA ZA OČUVANJE KULTURNE I PRIRODNE BAŠTINE "FULMEN", OIB 61284185236</item>
    </derivirana_varijabla>
  </DomainObject.Predmet.ProtuStrankaListFormatedOIB>
  <DomainObject.Predmet.ProtuStrankaListFormatedWithAdress>
    <izvorni_sadrzaj>
      <item>UDRUGA ZA OČUVANJE KULTURNE I PRIRODNE BAŠTINE "FULMEN", Lozica 0bb, 23232 Zaton</item>
    </izvorni_sadrzaj>
    <derivirana_varijabla naziv="DomainObject.Predmet.ProtuStrankaListFormatedWithAdress_1">
      <item>UDRUGA ZA OČUVANJE KULTURNE I PRIRODNE BAŠTINE "FULMEN", Lozica 0bb, 23232 Zaton</item>
    </derivirana_varijabla>
  </DomainObject.Predmet.ProtuStrankaListFormatedWithAdress>
  <DomainObject.Predmet.ProtuStrankaListFormatedWithAdressOIB>
    <izvorni_sadrzaj>
      <item>UDRUGA ZA OČUVANJE KULTURNE I PRIRODNE BAŠTINE "FULMEN", OIB 61284185236, Lozica 0bb, 23232 Zaton</item>
    </izvorni_sadrzaj>
    <derivirana_varijabla naziv="DomainObject.Predmet.ProtuStrankaListFormatedWithAdressOIB_1">
      <item>UDRUGA ZA OČUVANJE KULTURNE I PRIRODNE BAŠTINE "FULMEN", OIB 61284185236, Lozica 0bb, 23232 Zaton</item>
    </derivirana_varijabla>
  </DomainObject.Predmet.ProtuStrankaListFormatedWithAdressOIB>
  <DomainObject.Predmet.ProtuStrankaListNazivFormated>
    <izvorni_sadrzaj>
      <item>UDRUGA ZA OČUVANJE KULTURNE I PRIRODNE BAŠTINE "FULMEN"</item>
    </izvorni_sadrzaj>
    <derivirana_varijabla naziv="DomainObject.Predmet.ProtuStrankaListNazivFormated_1">
      <item>UDRUGA ZA OČUVANJE KULTURNE I PRIRODNE BAŠTINE "FULMEN"</item>
    </derivirana_varijabla>
  </DomainObject.Predmet.ProtuStrankaListNazivFormated>
  <DomainObject.Predmet.ProtuStrankaListNazivFormatedOIB>
    <izvorni_sadrzaj>
      <item>UDRUGA ZA OČUVANJE KULTURNE I PRIRODNE BAŠTINE "FULMEN", OIB 61284185236</item>
    </izvorni_sadrzaj>
    <derivirana_varijabla naziv="DomainObject.Predmet.ProtuStrankaListNazivFormatedOIB_1">
      <item>UDRUGA ZA OČUVANJE KULTURNE I PRIRODNE BAŠTINE "FULMEN", OIB 61284185236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St-843/2015-7</izvorni_sadrzaj>
    <derivirana_varijabla naziv="DomainObject.PoslovniBrojDokumenta_1">St-843/2015-7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OČUVANJE KULTURNE I PRIRODNE BAŠTINE "FULMEN"</izvorni_sadrzaj>
    <derivirana_varijabla naziv="DomainObject.Predmet.ProtustrankaIDrugi_1">UDRUGA ZA OČUVANJE KULTURNE I PRIRODNE BAŠTINE "FULMEN"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OČUVANJE KULTURNE I PRIRODNE BAŠTINE "FULMEN", OIB 61284185236, Lozica 0bb, 23232 Zaton</izvorni_sadrzaj>
    <derivirana_varijabla naziv="DomainObject.Predmet.ProtustrankaIDrugiAdressOIB_1">UDRUGA ZA OČUVANJE KULTURNE I PRIRODNE BAŠTINE "FULMEN", OIB 61284185236, Lozica 0bb,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OČUVANJE KULTURNE I PRIRODNE BAŠTINE "FULMEN"</item>
    </izvorni_sadrzaj>
    <derivirana_varijabla naziv="DomainObject.Predmet.SudioniciListNaziv_1">
      <item>FINA</item>
      <item>UDRUGA ZA OČUVANJE KULTURNE I PRIRODNE BAŠTINE "FULMEN"</item>
    </derivirana_varijabla>
  </DomainObject.Predmet.SudioniciListNaziv>
  <DomainObject.Predmet.SudioniciListAdressOIB>
    <izvorni_sadrzaj>
      <item>FINA, OIB 85821130368</item>
      <item>UDRUGA ZA OČUVANJE KULTURNE I PRIRODNE BAŠTINE "FULMEN", OIB 61284185236, Lozica 0bb,23232 Zaton</item>
    </izvorni_sadrzaj>
    <derivirana_varijabla naziv="DomainObject.Predmet.SudioniciListAdressOIB_1">
      <item>FINA, OIB 85821130368</item>
      <item>UDRUGA ZA OČUVANJE KULTURNE I PRIRODNE BAŠTINE "FULMEN", OIB 61284185236, Lozica 0bb,23232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3A764-ACCA-4032-9C5F-B72480021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864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St-843/2015-7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