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40e4" w14:paraId="b2d40e4" w:rsidRDefault="00DD7E98" w:rsidR="003E1C09" w:rsidRPr="00DC7D0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C7D0F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6912" w:rsidR="002C6912" w:rsidRPr="00DC7D0F">
      <w:pPr>
        <w:rPr>
          <w:rFonts w:hAnsi="Times New Roman" w:ascii="Times New Roman"/>
        </w:rPr>
      </w:pPr>
    </w:p>
    <w:p w:rsidRDefault="005A20C7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3 </w:t>
      </w:r>
      <w:r w:rsidR="006544CD">
        <w:rPr>
          <w:rFonts w:hAnsi="Times New Roman" w:ascii="Times New Roman"/>
        </w:rPr>
        <w:t>St-</w:t>
      </w:r>
      <w:r w:rsidR="00290AA4">
        <w:rPr>
          <w:rFonts w:hAnsi="Times New Roman" w:ascii="Times New Roman"/>
        </w:rPr>
        <w:t>3985</w:t>
      </w:r>
      <w:r w:rsidR="006544CD">
        <w:rPr>
          <w:rFonts w:hAnsi="Times New Roman" w:ascii="Times New Roman"/>
        </w:rPr>
        <w:t>/16-</w:t>
      </w:r>
      <w:r w:rsidR="00290AA4">
        <w:rPr>
          <w:rFonts w:hAnsi="Times New Roman" w:ascii="Times New Roman"/>
        </w:rPr>
        <w:t>21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REPUBLIKA HRVATSKA 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>TRGOVAČKI SUD U ZAGREBU</w:t>
      </w:r>
    </w:p>
    <w:p w:rsidRDefault="00494732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STALNA SLUŽBA </w:t>
      </w:r>
    </w:p>
    <w:p w:rsidRDefault="00F13B48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Karlovac, </w:t>
      </w:r>
      <w:r w:rsidR="00D439D0" w:rsidRPr="00D439D0">
        <w:rPr>
          <w:rFonts w:hAnsi="Times New Roman" w:ascii="Times New Roman"/>
        </w:rPr>
        <w:t>Trg hrvatskih branitelja 1</w:t>
      </w:r>
    </w:p>
    <w:p w:rsidRDefault="001F09B5" w:rsidP="006544CD" w:rsidR="001F09B5">
      <w:pPr>
        <w:jc w:val="center"/>
        <w:rPr>
          <w:rFonts w:hAnsi="Times New Roman" w:ascii="Times New Roman"/>
        </w:rPr>
      </w:pPr>
    </w:p>
    <w:p w:rsidRDefault="006F0610" w:rsidP="006F0610" w:rsidR="006F0610" w:rsidRPr="006F0610">
      <w:pPr>
        <w:rPr>
          <w:rFonts w:hAnsi="Times New Roman" w:ascii="Times New Roman"/>
        </w:rPr>
      </w:pPr>
    </w:p>
    <w:p w:rsidRDefault="006544CD" w:rsidP="006544CD" w:rsidR="006544CD" w:rsidRPr="006544CD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E P U B L I K A  H R V A T S K A</w:t>
      </w:r>
    </w:p>
    <w:p w:rsidRDefault="006544CD" w:rsidP="006544CD" w:rsidR="006F0610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J E Š E N J E</w:t>
      </w:r>
    </w:p>
    <w:p w:rsidRDefault="00E87B47" w:rsidP="006544CD" w:rsidR="00E87B47">
      <w:pPr>
        <w:jc w:val="center"/>
        <w:rPr>
          <w:rFonts w:hAnsi="Times New Roman" w:ascii="Times New Roman"/>
        </w:rPr>
      </w:pPr>
    </w:p>
    <w:p w:rsidRDefault="006544CD" w:rsidP="006544CD" w:rsidR="006544CD">
      <w:pPr>
        <w:ind w:firstLine="708"/>
        <w:jc w:val="both"/>
        <w:rPr>
          <w:rFonts w:hAnsi="Times New Roman" w:ascii="Times New Roman"/>
        </w:rPr>
      </w:pPr>
      <w:r w:rsidRPr="006544CD">
        <w:rPr>
          <w:rFonts w:hAnsi="Times New Roman" w:ascii="Times New Roman"/>
        </w:rPr>
        <w:t xml:space="preserve">Trgovački sud u Zagrebu Stalna Služba  po sucu, Vesni Fundurulić Perišin kao stečajnom sucu, u stečajnom postupku nad dužnikom </w:t>
      </w:r>
      <w:r w:rsidR="00053A45" w:rsidRPr="00053A45">
        <w:rPr>
          <w:rFonts w:hAnsi="Times New Roman" w:ascii="Times New Roman"/>
        </w:rPr>
        <w:t xml:space="preserve">KOMERIČKI d.o.o., </w:t>
      </w:r>
      <w:proofErr w:type="spellStart"/>
      <w:r w:rsidR="00053A45" w:rsidRPr="00053A45">
        <w:rPr>
          <w:rFonts w:hAnsi="Times New Roman" w:ascii="Times New Roman"/>
        </w:rPr>
        <w:t>Popovača</w:t>
      </w:r>
      <w:proofErr w:type="spellEnd"/>
      <w:r w:rsidR="00053A45" w:rsidRPr="00053A45">
        <w:rPr>
          <w:rFonts w:hAnsi="Times New Roman" w:ascii="Times New Roman"/>
        </w:rPr>
        <w:t xml:space="preserve">, Trg Grofova </w:t>
      </w:r>
      <w:proofErr w:type="spellStart"/>
      <w:r w:rsidR="00053A45" w:rsidRPr="00053A45">
        <w:rPr>
          <w:rFonts w:hAnsi="Times New Roman" w:ascii="Times New Roman"/>
        </w:rPr>
        <w:t>Erdödy</w:t>
      </w:r>
      <w:proofErr w:type="spellEnd"/>
      <w:r w:rsidR="00053A45" w:rsidRPr="00053A45">
        <w:rPr>
          <w:rFonts w:hAnsi="Times New Roman" w:ascii="Times New Roman"/>
        </w:rPr>
        <w:t xml:space="preserve"> 22, OIB: 39428508762</w:t>
      </w:r>
      <w:r w:rsidRPr="006544CD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</w:t>
      </w:r>
      <w:r w:rsidR="00A84789">
        <w:rPr>
          <w:rFonts w:hAnsi="Times New Roman" w:ascii="Times New Roman"/>
        </w:rPr>
        <w:t>6</w:t>
      </w:r>
      <w:r w:rsidRPr="006544CD">
        <w:rPr>
          <w:rFonts w:hAnsi="Times New Roman" w:ascii="Times New Roman"/>
        </w:rPr>
        <w:t>. s</w:t>
      </w:r>
      <w:r>
        <w:rPr>
          <w:rFonts w:hAnsi="Times New Roman" w:ascii="Times New Roman"/>
        </w:rPr>
        <w:t>rpnja</w:t>
      </w:r>
      <w:r w:rsidRPr="006544CD">
        <w:rPr>
          <w:rFonts w:hAnsi="Times New Roman" w:ascii="Times New Roman"/>
        </w:rPr>
        <w:t xml:space="preserve"> 2017.</w:t>
      </w:r>
    </w:p>
    <w:p w:rsidRDefault="00E87B47" w:rsidP="006544CD" w:rsidR="00E87B47">
      <w:pPr>
        <w:ind w:firstLine="708"/>
        <w:jc w:val="both"/>
        <w:rPr>
          <w:rFonts w:hAnsi="Times New Roman" w:ascii="Times New Roman"/>
        </w:rPr>
      </w:pPr>
    </w:p>
    <w:p w:rsidRDefault="00E87B47" w:rsidP="00E87B47" w:rsidR="00E87B47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690131" w:rsidP="006544CD" w:rsidR="00690131">
      <w:pPr>
        <w:rPr>
          <w:rFonts w:hAnsi="Times New Roman" w:ascii="Times New Roman"/>
        </w:rPr>
      </w:pPr>
    </w:p>
    <w:p w:rsidRDefault="00690131" w:rsidP="00690131" w:rsidR="006901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Zbog prese</w:t>
      </w:r>
      <w:r w:rsidR="00D439D0">
        <w:rPr>
          <w:rFonts w:hAnsi="Times New Roman" w:ascii="Times New Roman"/>
        </w:rPr>
        <w:t>ljenja suda na drugu lokaciju,</w:t>
      </w:r>
      <w:r w:rsidR="00AD7133">
        <w:rPr>
          <w:rFonts w:hAnsi="Times New Roman" w:ascii="Times New Roman"/>
        </w:rPr>
        <w:t xml:space="preserve"> ročište</w:t>
      </w:r>
      <w:r w:rsidR="00D439D0">
        <w:rPr>
          <w:rFonts w:hAnsi="Times New Roman" w:ascii="Times New Roman"/>
        </w:rPr>
        <w:t xml:space="preserve"> </w:t>
      </w:r>
      <w:r w:rsidR="00AD7133" w:rsidRPr="00AD7133">
        <w:rPr>
          <w:rFonts w:hAnsi="Times New Roman" w:ascii="Times New Roman"/>
        </w:rPr>
        <w:t xml:space="preserve">vjerovnika na kojem će se ispitati prijavljene tražbine- ispitno ročište </w:t>
      </w:r>
      <w:r>
        <w:rPr>
          <w:rFonts w:hAnsi="Times New Roman" w:ascii="Times New Roman"/>
        </w:rPr>
        <w:t xml:space="preserve">određeno za dan </w:t>
      </w:r>
      <w:r w:rsidR="00053A45">
        <w:rPr>
          <w:rFonts w:hAnsi="Times New Roman" w:ascii="Times New Roman"/>
        </w:rPr>
        <w:t>25</w:t>
      </w:r>
      <w:r w:rsidRPr="001A4022">
        <w:rPr>
          <w:rFonts w:hAnsi="Times New Roman" w:ascii="Times New Roman"/>
        </w:rPr>
        <w:t xml:space="preserve">. </w:t>
      </w:r>
      <w:r w:rsidR="00053A45">
        <w:rPr>
          <w:rFonts w:hAnsi="Times New Roman" w:ascii="Times New Roman"/>
        </w:rPr>
        <w:t>kolovoza</w:t>
      </w:r>
      <w:r w:rsidRPr="001A4022">
        <w:rPr>
          <w:rFonts w:hAnsi="Times New Roman" w:ascii="Times New Roman"/>
        </w:rPr>
        <w:t xml:space="preserve"> 2017. godine u </w:t>
      </w:r>
      <w:r w:rsidR="00562F88">
        <w:rPr>
          <w:rFonts w:hAnsi="Times New Roman" w:ascii="Times New Roman"/>
        </w:rPr>
        <w:t>1</w:t>
      </w:r>
      <w:r w:rsidR="00053A45">
        <w:rPr>
          <w:rFonts w:hAnsi="Times New Roman" w:ascii="Times New Roman"/>
        </w:rPr>
        <w:t>2</w:t>
      </w:r>
      <w:r w:rsidR="00562F88">
        <w:rPr>
          <w:rFonts w:hAnsi="Times New Roman" w:ascii="Times New Roman"/>
        </w:rPr>
        <w:t>,00</w:t>
      </w:r>
      <w:r w:rsidRPr="001A4022">
        <w:rPr>
          <w:rFonts w:hAnsi="Times New Roman" w:ascii="Times New Roman"/>
        </w:rPr>
        <w:t xml:space="preserve"> sati</w:t>
      </w:r>
      <w:r w:rsidR="007C658A">
        <w:rPr>
          <w:rFonts w:hAnsi="Times New Roman" w:ascii="Times New Roman"/>
        </w:rPr>
        <w:t xml:space="preserve">, održat </w:t>
      </w:r>
      <w:r>
        <w:rPr>
          <w:rFonts w:hAnsi="Times New Roman" w:ascii="Times New Roman"/>
        </w:rPr>
        <w:t xml:space="preserve">će se </w:t>
      </w:r>
      <w:r w:rsidRPr="006544CD">
        <w:rPr>
          <w:rFonts w:hAnsi="Times New Roman" w:ascii="Times New Roman"/>
          <w:b/>
        </w:rPr>
        <w:t>na adresi, Karlovac,</w:t>
      </w:r>
      <w:r>
        <w:rPr>
          <w:rFonts w:hAnsi="Times New Roman" w:ascii="Times New Roman"/>
        </w:rPr>
        <w:t xml:space="preserve"> </w:t>
      </w:r>
      <w:r w:rsidRPr="001A4022">
        <w:rPr>
          <w:rFonts w:hAnsi="Times New Roman" w:ascii="Times New Roman"/>
          <w:b/>
        </w:rPr>
        <w:t>Trg hrvatskih branitelja 1/II, soba 205</w:t>
      </w:r>
      <w:r>
        <w:rPr>
          <w:rFonts w:hAnsi="Times New Roman" w:ascii="Times New Roman"/>
        </w:rPr>
        <w:t>.</w:t>
      </w:r>
    </w:p>
    <w:p w:rsidRDefault="00D439D0" w:rsidP="00D439D0" w:rsidR="00D439D0">
      <w:pPr>
        <w:rPr>
          <w:rFonts w:hAnsi="Times New Roman" w:ascii="Times New Roman"/>
        </w:rPr>
      </w:pPr>
    </w:p>
    <w:p w:rsidRDefault="00494732" w:rsidP="00FF5142" w:rsidR="00494732" w:rsidRPr="00DC7D0F">
      <w:pPr>
        <w:jc w:val="center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U Karlovcu </w:t>
      </w:r>
      <w:r w:rsidR="00D439D0">
        <w:rPr>
          <w:rFonts w:hAnsi="Times New Roman" w:ascii="Times New Roman"/>
        </w:rPr>
        <w:t>2</w:t>
      </w:r>
      <w:r w:rsidR="00A84789">
        <w:rPr>
          <w:rFonts w:hAnsi="Times New Roman" w:ascii="Times New Roman"/>
        </w:rPr>
        <w:t>6</w:t>
      </w:r>
      <w:r w:rsidR="00BF4D1A">
        <w:rPr>
          <w:rFonts w:hAnsi="Times New Roman" w:ascii="Times New Roman"/>
        </w:rPr>
        <w:t xml:space="preserve">. </w:t>
      </w:r>
      <w:r w:rsidR="00D439D0">
        <w:rPr>
          <w:rFonts w:hAnsi="Times New Roman" w:ascii="Times New Roman"/>
        </w:rPr>
        <w:t>srpnja</w:t>
      </w:r>
      <w:r w:rsidR="00DC7D0F" w:rsidRPr="00DC7D0F">
        <w:rPr>
          <w:rFonts w:hAnsi="Times New Roman" w:ascii="Times New Roman"/>
        </w:rPr>
        <w:t xml:space="preserve"> </w:t>
      </w:r>
      <w:r w:rsidR="005516A1" w:rsidRPr="00DC7D0F">
        <w:rPr>
          <w:rFonts w:hAnsi="Times New Roman" w:ascii="Times New Roman"/>
        </w:rPr>
        <w:t>201</w:t>
      </w:r>
      <w:r w:rsidR="00D439D0">
        <w:rPr>
          <w:rFonts w:hAnsi="Times New Roman" w:ascii="Times New Roman"/>
        </w:rPr>
        <w:t>7</w:t>
      </w:r>
      <w:r w:rsidR="005516A1" w:rsidRPr="00DC7D0F">
        <w:rPr>
          <w:rFonts w:hAnsi="Times New Roman" w:ascii="Times New Roman"/>
        </w:rPr>
        <w:t>.</w:t>
      </w:r>
      <w:r w:rsidRPr="00DC7D0F">
        <w:rPr>
          <w:rFonts w:hAnsi="Times New Roman" w:ascii="Times New Roman"/>
        </w:rPr>
        <w:t xml:space="preserve">                                                                                                               </w:t>
      </w:r>
    </w:p>
    <w:p w:rsidRDefault="00494732" w:rsidP="00494732" w:rsidR="00494732" w:rsidRPr="00DC7D0F">
      <w:pPr>
        <w:rPr>
          <w:rFonts w:hAnsi="Times New Roman" w:ascii="Times New Roman"/>
        </w:rPr>
      </w:pPr>
    </w:p>
    <w:p w:rsidRDefault="00494732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SUDAC:</w:t>
      </w:r>
    </w:p>
    <w:p w:rsidRDefault="00494732" w:rsidP="00C271D5" w:rsidR="009948B5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Vesna Fundurulić Perišin</w:t>
      </w:r>
      <w:r w:rsidR="00EB22D1">
        <w:rPr>
          <w:rFonts w:hAnsi="Times New Roman" w:ascii="Times New Roman"/>
        </w:rPr>
        <w:t>, v.r.</w:t>
      </w:r>
    </w:p>
    <w:p w:rsidRDefault="00EB22D1" w:rsidP="00C271D5" w:rsidR="00EB22D1">
      <w:pPr>
        <w:jc w:val="right"/>
        <w:rPr>
          <w:rFonts w:hAnsi="Times New Roman" w:ascii="Times New Roman"/>
        </w:rPr>
      </w:pPr>
    </w:p>
    <w:p w:rsidRDefault="00EB22D1" w:rsidP="00C271D5" w:rsidR="00EB22D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EB22D1" w:rsidP="00C271D5" w:rsidR="00EB22D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B22D1" w:rsidP="00C271D5" w:rsidR="00EB22D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05060A" w:rsidP="00C271D5" w:rsidR="0005060A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žalba.</w:t>
      </w:r>
    </w:p>
    <w:p w:rsidRDefault="00C271D5" w:rsidP="00C271D5" w:rsidR="00C271D5">
      <w:pPr>
        <w:jc w:val="both"/>
        <w:rPr>
          <w:rFonts w:hAnsi="Times New Roman" w:ascii="Times New Roman"/>
        </w:rPr>
      </w:pPr>
    </w:p>
    <w:p w:rsidRDefault="00C271D5" w:rsidP="00C271D5" w:rsidR="00C271D5" w:rsidRPr="00DC7D0F">
      <w:pPr>
        <w:jc w:val="both"/>
        <w:rPr>
          <w:rFonts w:hAnsi="Times New Roman" w:ascii="Times New Roman"/>
        </w:rPr>
      </w:pPr>
    </w:p>
    <w:sectPr w:rsidSect="00AB0452" w:rsidR="00C271D5" w:rsidRPr="00DC7D0F">
      <w:pgSz w:code="9" w:h="16838" w:w="11906"/>
      <w:pgMar w:gutter="0" w:footer="709" w:header="709" w:left="1418" w:bottom="1135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2681C"/>
    <w:rsid w:val="00033F4C"/>
    <w:rsid w:val="00034001"/>
    <w:rsid w:val="00034752"/>
    <w:rsid w:val="00035600"/>
    <w:rsid w:val="00043BAA"/>
    <w:rsid w:val="00044CEE"/>
    <w:rsid w:val="00046852"/>
    <w:rsid w:val="0005060A"/>
    <w:rsid w:val="00051E2E"/>
    <w:rsid w:val="00051FBB"/>
    <w:rsid w:val="000532B4"/>
    <w:rsid w:val="00053A45"/>
    <w:rsid w:val="000619B3"/>
    <w:rsid w:val="00064A61"/>
    <w:rsid w:val="00066372"/>
    <w:rsid w:val="000678FD"/>
    <w:rsid w:val="00067C02"/>
    <w:rsid w:val="00072212"/>
    <w:rsid w:val="000764D1"/>
    <w:rsid w:val="00081614"/>
    <w:rsid w:val="00082769"/>
    <w:rsid w:val="0008501C"/>
    <w:rsid w:val="00085EE5"/>
    <w:rsid w:val="0008637B"/>
    <w:rsid w:val="000915D6"/>
    <w:rsid w:val="0009336E"/>
    <w:rsid w:val="00093625"/>
    <w:rsid w:val="00094066"/>
    <w:rsid w:val="000A23AB"/>
    <w:rsid w:val="000A3E29"/>
    <w:rsid w:val="000A5093"/>
    <w:rsid w:val="000B02DF"/>
    <w:rsid w:val="000B0C41"/>
    <w:rsid w:val="000B2307"/>
    <w:rsid w:val="000B27DB"/>
    <w:rsid w:val="000B6EA1"/>
    <w:rsid w:val="000C7971"/>
    <w:rsid w:val="000C7F22"/>
    <w:rsid w:val="000D00DE"/>
    <w:rsid w:val="000D2B9A"/>
    <w:rsid w:val="000D31F8"/>
    <w:rsid w:val="000D43ED"/>
    <w:rsid w:val="000D6A9F"/>
    <w:rsid w:val="000E49E1"/>
    <w:rsid w:val="000E576D"/>
    <w:rsid w:val="000F0007"/>
    <w:rsid w:val="000F038A"/>
    <w:rsid w:val="000F40F8"/>
    <w:rsid w:val="000F7BA2"/>
    <w:rsid w:val="001023CC"/>
    <w:rsid w:val="001041D0"/>
    <w:rsid w:val="001059FF"/>
    <w:rsid w:val="00105B49"/>
    <w:rsid w:val="00105E89"/>
    <w:rsid w:val="00112820"/>
    <w:rsid w:val="00113D38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6351"/>
    <w:rsid w:val="001577E0"/>
    <w:rsid w:val="001600C3"/>
    <w:rsid w:val="00164E02"/>
    <w:rsid w:val="0019085F"/>
    <w:rsid w:val="00195ADB"/>
    <w:rsid w:val="001964F0"/>
    <w:rsid w:val="00196FBC"/>
    <w:rsid w:val="001970C1"/>
    <w:rsid w:val="001A0FF4"/>
    <w:rsid w:val="001A310B"/>
    <w:rsid w:val="001A4022"/>
    <w:rsid w:val="001B1C65"/>
    <w:rsid w:val="001B534A"/>
    <w:rsid w:val="001B5900"/>
    <w:rsid w:val="001C332B"/>
    <w:rsid w:val="001C4BDD"/>
    <w:rsid w:val="001D2DA6"/>
    <w:rsid w:val="001D50F2"/>
    <w:rsid w:val="001D64B9"/>
    <w:rsid w:val="001D6CFC"/>
    <w:rsid w:val="001D7887"/>
    <w:rsid w:val="001E04BD"/>
    <w:rsid w:val="001E7A07"/>
    <w:rsid w:val="001E7EB7"/>
    <w:rsid w:val="001F09B5"/>
    <w:rsid w:val="001F13B1"/>
    <w:rsid w:val="001F2658"/>
    <w:rsid w:val="001F4E68"/>
    <w:rsid w:val="001F52F7"/>
    <w:rsid w:val="00203607"/>
    <w:rsid w:val="00205B79"/>
    <w:rsid w:val="00205DB3"/>
    <w:rsid w:val="00206431"/>
    <w:rsid w:val="00207A17"/>
    <w:rsid w:val="00210348"/>
    <w:rsid w:val="00211D0B"/>
    <w:rsid w:val="00213FEE"/>
    <w:rsid w:val="0023493C"/>
    <w:rsid w:val="00240A1D"/>
    <w:rsid w:val="00242EAA"/>
    <w:rsid w:val="00243F73"/>
    <w:rsid w:val="00244462"/>
    <w:rsid w:val="00244AEA"/>
    <w:rsid w:val="00250534"/>
    <w:rsid w:val="00250E15"/>
    <w:rsid w:val="00253725"/>
    <w:rsid w:val="00261307"/>
    <w:rsid w:val="00261C64"/>
    <w:rsid w:val="00264A35"/>
    <w:rsid w:val="002711CB"/>
    <w:rsid w:val="002739DA"/>
    <w:rsid w:val="002744B9"/>
    <w:rsid w:val="00276496"/>
    <w:rsid w:val="00277AD4"/>
    <w:rsid w:val="00280297"/>
    <w:rsid w:val="00287275"/>
    <w:rsid w:val="00290AA4"/>
    <w:rsid w:val="00290BFE"/>
    <w:rsid w:val="0029103F"/>
    <w:rsid w:val="00292480"/>
    <w:rsid w:val="00292982"/>
    <w:rsid w:val="002937A9"/>
    <w:rsid w:val="0029391A"/>
    <w:rsid w:val="00295782"/>
    <w:rsid w:val="002A3A4A"/>
    <w:rsid w:val="002A6112"/>
    <w:rsid w:val="002C0504"/>
    <w:rsid w:val="002C4D02"/>
    <w:rsid w:val="002C6912"/>
    <w:rsid w:val="002D0E8F"/>
    <w:rsid w:val="002D5DFE"/>
    <w:rsid w:val="002D5F23"/>
    <w:rsid w:val="002E46DE"/>
    <w:rsid w:val="002F127C"/>
    <w:rsid w:val="002F3447"/>
    <w:rsid w:val="002F68B5"/>
    <w:rsid w:val="002F73BC"/>
    <w:rsid w:val="00301BAA"/>
    <w:rsid w:val="003025ED"/>
    <w:rsid w:val="00304875"/>
    <w:rsid w:val="0031013F"/>
    <w:rsid w:val="00323A47"/>
    <w:rsid w:val="00325072"/>
    <w:rsid w:val="00325CC3"/>
    <w:rsid w:val="003271F4"/>
    <w:rsid w:val="00336203"/>
    <w:rsid w:val="003366B3"/>
    <w:rsid w:val="00341C9D"/>
    <w:rsid w:val="0034540D"/>
    <w:rsid w:val="00350D95"/>
    <w:rsid w:val="0035209C"/>
    <w:rsid w:val="00356E32"/>
    <w:rsid w:val="003658F6"/>
    <w:rsid w:val="00366C62"/>
    <w:rsid w:val="0037581F"/>
    <w:rsid w:val="0038160F"/>
    <w:rsid w:val="00381CEA"/>
    <w:rsid w:val="003837BF"/>
    <w:rsid w:val="00386303"/>
    <w:rsid w:val="00393C54"/>
    <w:rsid w:val="00393E8A"/>
    <w:rsid w:val="00393F5F"/>
    <w:rsid w:val="003943B3"/>
    <w:rsid w:val="00396570"/>
    <w:rsid w:val="003A50CA"/>
    <w:rsid w:val="003A5507"/>
    <w:rsid w:val="003A681D"/>
    <w:rsid w:val="003A6A2B"/>
    <w:rsid w:val="003B5BAD"/>
    <w:rsid w:val="003B5D57"/>
    <w:rsid w:val="003B7F9C"/>
    <w:rsid w:val="003C7EBB"/>
    <w:rsid w:val="003D3819"/>
    <w:rsid w:val="003E107A"/>
    <w:rsid w:val="003E1C09"/>
    <w:rsid w:val="003E5C86"/>
    <w:rsid w:val="003F0470"/>
    <w:rsid w:val="003F16B5"/>
    <w:rsid w:val="003F622C"/>
    <w:rsid w:val="00402D3D"/>
    <w:rsid w:val="00407BBF"/>
    <w:rsid w:val="00413C8C"/>
    <w:rsid w:val="00415C10"/>
    <w:rsid w:val="004211AF"/>
    <w:rsid w:val="00422751"/>
    <w:rsid w:val="00422A42"/>
    <w:rsid w:val="004305C3"/>
    <w:rsid w:val="00430A36"/>
    <w:rsid w:val="00431983"/>
    <w:rsid w:val="00431A13"/>
    <w:rsid w:val="00432F8E"/>
    <w:rsid w:val="00435DE1"/>
    <w:rsid w:val="00442733"/>
    <w:rsid w:val="00442CD4"/>
    <w:rsid w:val="00447E5A"/>
    <w:rsid w:val="0045265A"/>
    <w:rsid w:val="004545A2"/>
    <w:rsid w:val="004548DE"/>
    <w:rsid w:val="004613A3"/>
    <w:rsid w:val="004623BA"/>
    <w:rsid w:val="00467735"/>
    <w:rsid w:val="00467FFA"/>
    <w:rsid w:val="00473497"/>
    <w:rsid w:val="00476C54"/>
    <w:rsid w:val="00494732"/>
    <w:rsid w:val="004947BD"/>
    <w:rsid w:val="0049698D"/>
    <w:rsid w:val="00496E04"/>
    <w:rsid w:val="00497A81"/>
    <w:rsid w:val="004B4008"/>
    <w:rsid w:val="004B6A16"/>
    <w:rsid w:val="004B7058"/>
    <w:rsid w:val="004C031F"/>
    <w:rsid w:val="004C49B8"/>
    <w:rsid w:val="004D0B75"/>
    <w:rsid w:val="004D5CBB"/>
    <w:rsid w:val="004D5D9B"/>
    <w:rsid w:val="004D611C"/>
    <w:rsid w:val="004E03F4"/>
    <w:rsid w:val="004E4E8F"/>
    <w:rsid w:val="004E538B"/>
    <w:rsid w:val="004F6CE2"/>
    <w:rsid w:val="005016BC"/>
    <w:rsid w:val="005025F6"/>
    <w:rsid w:val="0050322B"/>
    <w:rsid w:val="00506AF3"/>
    <w:rsid w:val="0051012D"/>
    <w:rsid w:val="0051046A"/>
    <w:rsid w:val="0052158A"/>
    <w:rsid w:val="0052172B"/>
    <w:rsid w:val="00524523"/>
    <w:rsid w:val="00525ABC"/>
    <w:rsid w:val="00526EA8"/>
    <w:rsid w:val="00526FEE"/>
    <w:rsid w:val="0053099A"/>
    <w:rsid w:val="00531FB5"/>
    <w:rsid w:val="00534BD0"/>
    <w:rsid w:val="00537E6A"/>
    <w:rsid w:val="005434ED"/>
    <w:rsid w:val="005445F8"/>
    <w:rsid w:val="005503F2"/>
    <w:rsid w:val="005516A1"/>
    <w:rsid w:val="00554511"/>
    <w:rsid w:val="005572F8"/>
    <w:rsid w:val="00562F88"/>
    <w:rsid w:val="005668FB"/>
    <w:rsid w:val="005679EF"/>
    <w:rsid w:val="00573BC1"/>
    <w:rsid w:val="00574966"/>
    <w:rsid w:val="00581759"/>
    <w:rsid w:val="005854A3"/>
    <w:rsid w:val="005873E4"/>
    <w:rsid w:val="005874B4"/>
    <w:rsid w:val="00591611"/>
    <w:rsid w:val="00592960"/>
    <w:rsid w:val="00592B49"/>
    <w:rsid w:val="005939DB"/>
    <w:rsid w:val="0059532F"/>
    <w:rsid w:val="005963BE"/>
    <w:rsid w:val="00597EDA"/>
    <w:rsid w:val="005A03DA"/>
    <w:rsid w:val="005A0AC6"/>
    <w:rsid w:val="005A20C7"/>
    <w:rsid w:val="005A391C"/>
    <w:rsid w:val="005A3E5E"/>
    <w:rsid w:val="005A7073"/>
    <w:rsid w:val="005B5349"/>
    <w:rsid w:val="005C0366"/>
    <w:rsid w:val="005C16D2"/>
    <w:rsid w:val="005C195B"/>
    <w:rsid w:val="005C20B0"/>
    <w:rsid w:val="005C3F28"/>
    <w:rsid w:val="005D51F9"/>
    <w:rsid w:val="005E087C"/>
    <w:rsid w:val="005E25EC"/>
    <w:rsid w:val="005E45AC"/>
    <w:rsid w:val="005E7878"/>
    <w:rsid w:val="005F0A18"/>
    <w:rsid w:val="005F36E9"/>
    <w:rsid w:val="005F47E7"/>
    <w:rsid w:val="005F6A64"/>
    <w:rsid w:val="00602463"/>
    <w:rsid w:val="0060340F"/>
    <w:rsid w:val="00604A5C"/>
    <w:rsid w:val="006057DE"/>
    <w:rsid w:val="0060643E"/>
    <w:rsid w:val="0060716B"/>
    <w:rsid w:val="00612854"/>
    <w:rsid w:val="0061407F"/>
    <w:rsid w:val="00616E70"/>
    <w:rsid w:val="006218F5"/>
    <w:rsid w:val="0063013F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44CD"/>
    <w:rsid w:val="006574A0"/>
    <w:rsid w:val="00663680"/>
    <w:rsid w:val="00666653"/>
    <w:rsid w:val="006666D0"/>
    <w:rsid w:val="00670686"/>
    <w:rsid w:val="00672090"/>
    <w:rsid w:val="00675D27"/>
    <w:rsid w:val="0068126A"/>
    <w:rsid w:val="0068421F"/>
    <w:rsid w:val="006868D9"/>
    <w:rsid w:val="00686F62"/>
    <w:rsid w:val="00690131"/>
    <w:rsid w:val="00692B41"/>
    <w:rsid w:val="00693798"/>
    <w:rsid w:val="006A335C"/>
    <w:rsid w:val="006A348D"/>
    <w:rsid w:val="006A4405"/>
    <w:rsid w:val="006A6CB3"/>
    <w:rsid w:val="006C5550"/>
    <w:rsid w:val="006C6788"/>
    <w:rsid w:val="006D5DDE"/>
    <w:rsid w:val="006E0D44"/>
    <w:rsid w:val="006E2C78"/>
    <w:rsid w:val="006F0610"/>
    <w:rsid w:val="006F07D8"/>
    <w:rsid w:val="006F61D9"/>
    <w:rsid w:val="00700BC4"/>
    <w:rsid w:val="00703E67"/>
    <w:rsid w:val="00705901"/>
    <w:rsid w:val="00707A47"/>
    <w:rsid w:val="0071448D"/>
    <w:rsid w:val="00730122"/>
    <w:rsid w:val="0073158C"/>
    <w:rsid w:val="00734E86"/>
    <w:rsid w:val="007352D4"/>
    <w:rsid w:val="00736B11"/>
    <w:rsid w:val="00744B31"/>
    <w:rsid w:val="00750A17"/>
    <w:rsid w:val="00755FA7"/>
    <w:rsid w:val="00756A89"/>
    <w:rsid w:val="00762159"/>
    <w:rsid w:val="007628E6"/>
    <w:rsid w:val="00764E64"/>
    <w:rsid w:val="00767E39"/>
    <w:rsid w:val="00771608"/>
    <w:rsid w:val="00774873"/>
    <w:rsid w:val="007757DE"/>
    <w:rsid w:val="007810FF"/>
    <w:rsid w:val="00781129"/>
    <w:rsid w:val="007818DA"/>
    <w:rsid w:val="00786126"/>
    <w:rsid w:val="00791D87"/>
    <w:rsid w:val="00795DA6"/>
    <w:rsid w:val="007964C9"/>
    <w:rsid w:val="007A4D72"/>
    <w:rsid w:val="007B0B00"/>
    <w:rsid w:val="007B3116"/>
    <w:rsid w:val="007B427B"/>
    <w:rsid w:val="007B4A4C"/>
    <w:rsid w:val="007B4D63"/>
    <w:rsid w:val="007B7B0A"/>
    <w:rsid w:val="007C5E60"/>
    <w:rsid w:val="007C658A"/>
    <w:rsid w:val="007E6385"/>
    <w:rsid w:val="007E6885"/>
    <w:rsid w:val="007F039F"/>
    <w:rsid w:val="007F087A"/>
    <w:rsid w:val="007F2E6B"/>
    <w:rsid w:val="007F4A16"/>
    <w:rsid w:val="007F4E5F"/>
    <w:rsid w:val="007F7BB0"/>
    <w:rsid w:val="00803431"/>
    <w:rsid w:val="0080444F"/>
    <w:rsid w:val="008054F9"/>
    <w:rsid w:val="0080792B"/>
    <w:rsid w:val="0081476D"/>
    <w:rsid w:val="0081693C"/>
    <w:rsid w:val="00817820"/>
    <w:rsid w:val="008232B0"/>
    <w:rsid w:val="0082760D"/>
    <w:rsid w:val="00831CBE"/>
    <w:rsid w:val="008343BA"/>
    <w:rsid w:val="0084079A"/>
    <w:rsid w:val="00841E9B"/>
    <w:rsid w:val="0084411F"/>
    <w:rsid w:val="008452E3"/>
    <w:rsid w:val="00846B4A"/>
    <w:rsid w:val="00857A92"/>
    <w:rsid w:val="0086275D"/>
    <w:rsid w:val="008654A2"/>
    <w:rsid w:val="00870EFC"/>
    <w:rsid w:val="00872A50"/>
    <w:rsid w:val="00873943"/>
    <w:rsid w:val="008757A3"/>
    <w:rsid w:val="00881E24"/>
    <w:rsid w:val="008834CB"/>
    <w:rsid w:val="008851B9"/>
    <w:rsid w:val="008907CE"/>
    <w:rsid w:val="008957D0"/>
    <w:rsid w:val="00895CF8"/>
    <w:rsid w:val="008961D3"/>
    <w:rsid w:val="008A1F47"/>
    <w:rsid w:val="008A2495"/>
    <w:rsid w:val="008A2540"/>
    <w:rsid w:val="008A5D67"/>
    <w:rsid w:val="008B091A"/>
    <w:rsid w:val="008B1552"/>
    <w:rsid w:val="008B53DE"/>
    <w:rsid w:val="008B63EA"/>
    <w:rsid w:val="008B7563"/>
    <w:rsid w:val="008B75B0"/>
    <w:rsid w:val="008C2FAD"/>
    <w:rsid w:val="008C675D"/>
    <w:rsid w:val="008C7623"/>
    <w:rsid w:val="008C7C8D"/>
    <w:rsid w:val="008D1F80"/>
    <w:rsid w:val="008D4BF8"/>
    <w:rsid w:val="008D76CB"/>
    <w:rsid w:val="008E545F"/>
    <w:rsid w:val="008F40AF"/>
    <w:rsid w:val="008F54EE"/>
    <w:rsid w:val="0090136E"/>
    <w:rsid w:val="00901A58"/>
    <w:rsid w:val="009041BD"/>
    <w:rsid w:val="00911F90"/>
    <w:rsid w:val="00915242"/>
    <w:rsid w:val="00915FA2"/>
    <w:rsid w:val="00916A31"/>
    <w:rsid w:val="00916F13"/>
    <w:rsid w:val="00917C4E"/>
    <w:rsid w:val="00921DE8"/>
    <w:rsid w:val="00922E07"/>
    <w:rsid w:val="0093487E"/>
    <w:rsid w:val="0093649B"/>
    <w:rsid w:val="00942428"/>
    <w:rsid w:val="00950592"/>
    <w:rsid w:val="00953632"/>
    <w:rsid w:val="009556C0"/>
    <w:rsid w:val="00961DF7"/>
    <w:rsid w:val="0096230E"/>
    <w:rsid w:val="00962DD9"/>
    <w:rsid w:val="009653D5"/>
    <w:rsid w:val="00965EA3"/>
    <w:rsid w:val="0096643A"/>
    <w:rsid w:val="00966773"/>
    <w:rsid w:val="00966C2E"/>
    <w:rsid w:val="00970B19"/>
    <w:rsid w:val="00971D55"/>
    <w:rsid w:val="00976811"/>
    <w:rsid w:val="00977284"/>
    <w:rsid w:val="00981BE8"/>
    <w:rsid w:val="00984423"/>
    <w:rsid w:val="00984FB6"/>
    <w:rsid w:val="009930F6"/>
    <w:rsid w:val="009948B5"/>
    <w:rsid w:val="00995E7C"/>
    <w:rsid w:val="009A2DB0"/>
    <w:rsid w:val="009A30F5"/>
    <w:rsid w:val="009A5C92"/>
    <w:rsid w:val="009B50F7"/>
    <w:rsid w:val="009B5F70"/>
    <w:rsid w:val="009B6A02"/>
    <w:rsid w:val="009C5C8F"/>
    <w:rsid w:val="009D6640"/>
    <w:rsid w:val="009D7ADF"/>
    <w:rsid w:val="009D7D35"/>
    <w:rsid w:val="009E025A"/>
    <w:rsid w:val="009E179E"/>
    <w:rsid w:val="009E5999"/>
    <w:rsid w:val="009E5C42"/>
    <w:rsid w:val="009F110F"/>
    <w:rsid w:val="009F51D7"/>
    <w:rsid w:val="00A0037E"/>
    <w:rsid w:val="00A02618"/>
    <w:rsid w:val="00A035E6"/>
    <w:rsid w:val="00A03C51"/>
    <w:rsid w:val="00A057A8"/>
    <w:rsid w:val="00A12745"/>
    <w:rsid w:val="00A149C0"/>
    <w:rsid w:val="00A162AE"/>
    <w:rsid w:val="00A1728D"/>
    <w:rsid w:val="00A214C0"/>
    <w:rsid w:val="00A22475"/>
    <w:rsid w:val="00A224A3"/>
    <w:rsid w:val="00A26C00"/>
    <w:rsid w:val="00A26ED1"/>
    <w:rsid w:val="00A34BEA"/>
    <w:rsid w:val="00A37570"/>
    <w:rsid w:val="00A4026A"/>
    <w:rsid w:val="00A45C8B"/>
    <w:rsid w:val="00A47238"/>
    <w:rsid w:val="00A5112F"/>
    <w:rsid w:val="00A521D6"/>
    <w:rsid w:val="00A55C4E"/>
    <w:rsid w:val="00A60C56"/>
    <w:rsid w:val="00A60CD2"/>
    <w:rsid w:val="00A61C53"/>
    <w:rsid w:val="00A62E02"/>
    <w:rsid w:val="00A651FB"/>
    <w:rsid w:val="00A757EE"/>
    <w:rsid w:val="00A84789"/>
    <w:rsid w:val="00A84AB0"/>
    <w:rsid w:val="00A84C8E"/>
    <w:rsid w:val="00A915AC"/>
    <w:rsid w:val="00A92244"/>
    <w:rsid w:val="00AA1FBD"/>
    <w:rsid w:val="00AA21B4"/>
    <w:rsid w:val="00AA3145"/>
    <w:rsid w:val="00AA31AD"/>
    <w:rsid w:val="00AA3DC3"/>
    <w:rsid w:val="00AA472C"/>
    <w:rsid w:val="00AA549A"/>
    <w:rsid w:val="00AA7CCF"/>
    <w:rsid w:val="00AB009C"/>
    <w:rsid w:val="00AB0452"/>
    <w:rsid w:val="00AB2640"/>
    <w:rsid w:val="00AC7441"/>
    <w:rsid w:val="00AD0A13"/>
    <w:rsid w:val="00AD1297"/>
    <w:rsid w:val="00AD4158"/>
    <w:rsid w:val="00AD43B6"/>
    <w:rsid w:val="00AD43F3"/>
    <w:rsid w:val="00AD7133"/>
    <w:rsid w:val="00AD7254"/>
    <w:rsid w:val="00AD762D"/>
    <w:rsid w:val="00AE2551"/>
    <w:rsid w:val="00AE5A1D"/>
    <w:rsid w:val="00AF0119"/>
    <w:rsid w:val="00AF3600"/>
    <w:rsid w:val="00AF6A70"/>
    <w:rsid w:val="00AF7ECC"/>
    <w:rsid w:val="00B0012A"/>
    <w:rsid w:val="00B00274"/>
    <w:rsid w:val="00B02CF2"/>
    <w:rsid w:val="00B0456C"/>
    <w:rsid w:val="00B102ED"/>
    <w:rsid w:val="00B1122C"/>
    <w:rsid w:val="00B1221D"/>
    <w:rsid w:val="00B12F42"/>
    <w:rsid w:val="00B14FE9"/>
    <w:rsid w:val="00B1512C"/>
    <w:rsid w:val="00B2533A"/>
    <w:rsid w:val="00B30DB8"/>
    <w:rsid w:val="00B3370A"/>
    <w:rsid w:val="00B34092"/>
    <w:rsid w:val="00B375BB"/>
    <w:rsid w:val="00B37E1B"/>
    <w:rsid w:val="00B43A6C"/>
    <w:rsid w:val="00B4415F"/>
    <w:rsid w:val="00B452B6"/>
    <w:rsid w:val="00B510E1"/>
    <w:rsid w:val="00B570D3"/>
    <w:rsid w:val="00B60983"/>
    <w:rsid w:val="00B62EC3"/>
    <w:rsid w:val="00B634D2"/>
    <w:rsid w:val="00B66F22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65E"/>
    <w:rsid w:val="00BA4267"/>
    <w:rsid w:val="00BA5194"/>
    <w:rsid w:val="00BA575D"/>
    <w:rsid w:val="00BA744D"/>
    <w:rsid w:val="00BB1BA0"/>
    <w:rsid w:val="00BB6966"/>
    <w:rsid w:val="00BC6577"/>
    <w:rsid w:val="00BC6B2F"/>
    <w:rsid w:val="00BC75BE"/>
    <w:rsid w:val="00BD12D1"/>
    <w:rsid w:val="00BD1876"/>
    <w:rsid w:val="00BE75FC"/>
    <w:rsid w:val="00BF196C"/>
    <w:rsid w:val="00BF37B5"/>
    <w:rsid w:val="00BF4D1A"/>
    <w:rsid w:val="00C0190A"/>
    <w:rsid w:val="00C0331D"/>
    <w:rsid w:val="00C06A5D"/>
    <w:rsid w:val="00C14406"/>
    <w:rsid w:val="00C22E27"/>
    <w:rsid w:val="00C22F8C"/>
    <w:rsid w:val="00C24734"/>
    <w:rsid w:val="00C271D5"/>
    <w:rsid w:val="00C33052"/>
    <w:rsid w:val="00C3589E"/>
    <w:rsid w:val="00C35E99"/>
    <w:rsid w:val="00C41379"/>
    <w:rsid w:val="00C4180D"/>
    <w:rsid w:val="00C4294D"/>
    <w:rsid w:val="00C470C2"/>
    <w:rsid w:val="00C55E8B"/>
    <w:rsid w:val="00C601DC"/>
    <w:rsid w:val="00C60591"/>
    <w:rsid w:val="00C6283D"/>
    <w:rsid w:val="00C628DF"/>
    <w:rsid w:val="00C7118E"/>
    <w:rsid w:val="00C73754"/>
    <w:rsid w:val="00C73BE3"/>
    <w:rsid w:val="00C7580C"/>
    <w:rsid w:val="00C80B3A"/>
    <w:rsid w:val="00C80C46"/>
    <w:rsid w:val="00C8240C"/>
    <w:rsid w:val="00C909E3"/>
    <w:rsid w:val="00C92CD1"/>
    <w:rsid w:val="00C936A2"/>
    <w:rsid w:val="00C97C0E"/>
    <w:rsid w:val="00CA29DF"/>
    <w:rsid w:val="00CA671B"/>
    <w:rsid w:val="00CA793B"/>
    <w:rsid w:val="00CB4F66"/>
    <w:rsid w:val="00CC70FB"/>
    <w:rsid w:val="00CD05ED"/>
    <w:rsid w:val="00CD0638"/>
    <w:rsid w:val="00CD3183"/>
    <w:rsid w:val="00CE1839"/>
    <w:rsid w:val="00CE6125"/>
    <w:rsid w:val="00CF1749"/>
    <w:rsid w:val="00CF29ED"/>
    <w:rsid w:val="00CF7AE9"/>
    <w:rsid w:val="00D10BC2"/>
    <w:rsid w:val="00D12A6A"/>
    <w:rsid w:val="00D13B41"/>
    <w:rsid w:val="00D1775C"/>
    <w:rsid w:val="00D20145"/>
    <w:rsid w:val="00D37079"/>
    <w:rsid w:val="00D37263"/>
    <w:rsid w:val="00D37DAC"/>
    <w:rsid w:val="00D40075"/>
    <w:rsid w:val="00D41014"/>
    <w:rsid w:val="00D41A62"/>
    <w:rsid w:val="00D439D0"/>
    <w:rsid w:val="00D43CF6"/>
    <w:rsid w:val="00D50678"/>
    <w:rsid w:val="00D613BF"/>
    <w:rsid w:val="00D644B5"/>
    <w:rsid w:val="00D646CF"/>
    <w:rsid w:val="00D70DCB"/>
    <w:rsid w:val="00D71E38"/>
    <w:rsid w:val="00D751CD"/>
    <w:rsid w:val="00D7713D"/>
    <w:rsid w:val="00D80624"/>
    <w:rsid w:val="00D80A2C"/>
    <w:rsid w:val="00D856FF"/>
    <w:rsid w:val="00D85D94"/>
    <w:rsid w:val="00D86D2B"/>
    <w:rsid w:val="00D929AB"/>
    <w:rsid w:val="00D92BBB"/>
    <w:rsid w:val="00D93343"/>
    <w:rsid w:val="00D93C63"/>
    <w:rsid w:val="00D944BD"/>
    <w:rsid w:val="00D96E5D"/>
    <w:rsid w:val="00D9780C"/>
    <w:rsid w:val="00DA14E6"/>
    <w:rsid w:val="00DA2485"/>
    <w:rsid w:val="00DA50C6"/>
    <w:rsid w:val="00DA6613"/>
    <w:rsid w:val="00DA7648"/>
    <w:rsid w:val="00DA787D"/>
    <w:rsid w:val="00DA7FB4"/>
    <w:rsid w:val="00DB02D3"/>
    <w:rsid w:val="00DB1934"/>
    <w:rsid w:val="00DB3906"/>
    <w:rsid w:val="00DB6377"/>
    <w:rsid w:val="00DB71FC"/>
    <w:rsid w:val="00DC0459"/>
    <w:rsid w:val="00DC505E"/>
    <w:rsid w:val="00DC54BB"/>
    <w:rsid w:val="00DC58A6"/>
    <w:rsid w:val="00DC7D0F"/>
    <w:rsid w:val="00DD20DB"/>
    <w:rsid w:val="00DD2FAC"/>
    <w:rsid w:val="00DD3DF4"/>
    <w:rsid w:val="00DD4FDC"/>
    <w:rsid w:val="00DD674C"/>
    <w:rsid w:val="00DD7E98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584E"/>
    <w:rsid w:val="00E3054B"/>
    <w:rsid w:val="00E32288"/>
    <w:rsid w:val="00E32E77"/>
    <w:rsid w:val="00E3372D"/>
    <w:rsid w:val="00E4427B"/>
    <w:rsid w:val="00E50CC2"/>
    <w:rsid w:val="00E5235D"/>
    <w:rsid w:val="00E53AE4"/>
    <w:rsid w:val="00E552D6"/>
    <w:rsid w:val="00E607C7"/>
    <w:rsid w:val="00E647E2"/>
    <w:rsid w:val="00E70C7B"/>
    <w:rsid w:val="00E73C9A"/>
    <w:rsid w:val="00E74B1A"/>
    <w:rsid w:val="00E77463"/>
    <w:rsid w:val="00E81E60"/>
    <w:rsid w:val="00E87B47"/>
    <w:rsid w:val="00E90640"/>
    <w:rsid w:val="00EA487A"/>
    <w:rsid w:val="00EA6149"/>
    <w:rsid w:val="00EB08E9"/>
    <w:rsid w:val="00EB22D1"/>
    <w:rsid w:val="00EB5599"/>
    <w:rsid w:val="00EB5D32"/>
    <w:rsid w:val="00EC5D9C"/>
    <w:rsid w:val="00EC6AB9"/>
    <w:rsid w:val="00EC6E7A"/>
    <w:rsid w:val="00ED06E6"/>
    <w:rsid w:val="00ED5B1A"/>
    <w:rsid w:val="00ED626E"/>
    <w:rsid w:val="00EE0007"/>
    <w:rsid w:val="00EE1C62"/>
    <w:rsid w:val="00EE3316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3B48"/>
    <w:rsid w:val="00F149CD"/>
    <w:rsid w:val="00F15E90"/>
    <w:rsid w:val="00F17709"/>
    <w:rsid w:val="00F21A59"/>
    <w:rsid w:val="00F318FF"/>
    <w:rsid w:val="00F34B1B"/>
    <w:rsid w:val="00F3505C"/>
    <w:rsid w:val="00F35B82"/>
    <w:rsid w:val="00F43070"/>
    <w:rsid w:val="00F44711"/>
    <w:rsid w:val="00F44900"/>
    <w:rsid w:val="00F44E72"/>
    <w:rsid w:val="00F50347"/>
    <w:rsid w:val="00F53811"/>
    <w:rsid w:val="00F55F60"/>
    <w:rsid w:val="00F56DA6"/>
    <w:rsid w:val="00F60490"/>
    <w:rsid w:val="00F628CF"/>
    <w:rsid w:val="00F630C1"/>
    <w:rsid w:val="00F638D2"/>
    <w:rsid w:val="00F661C8"/>
    <w:rsid w:val="00F66599"/>
    <w:rsid w:val="00F7756E"/>
    <w:rsid w:val="00F811FA"/>
    <w:rsid w:val="00F902D6"/>
    <w:rsid w:val="00F93649"/>
    <w:rsid w:val="00F93F87"/>
    <w:rsid w:val="00F954F1"/>
    <w:rsid w:val="00F95DFA"/>
    <w:rsid w:val="00F97778"/>
    <w:rsid w:val="00FA2628"/>
    <w:rsid w:val="00FB1151"/>
    <w:rsid w:val="00FB1809"/>
    <w:rsid w:val="00FB2C4A"/>
    <w:rsid w:val="00FB311C"/>
    <w:rsid w:val="00FB58AF"/>
    <w:rsid w:val="00FB6004"/>
    <w:rsid w:val="00FB6E41"/>
    <w:rsid w:val="00FC1D59"/>
    <w:rsid w:val="00FC3969"/>
    <w:rsid w:val="00FD3FCE"/>
    <w:rsid w:val="00FD4D0D"/>
    <w:rsid w:val="00FD6F5B"/>
    <w:rsid w:val="00FE33D3"/>
    <w:rsid w:val="00FE5ED3"/>
    <w:rsid w:val="00FE6484"/>
    <w:rsid w:val="00FE681A"/>
    <w:rsid w:val="00FF5142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C4D02"/>
    <w:pPr>
      <w:suppressAutoHyphens/>
    </w:pPr>
    <w:rPr>
      <w:rFonts w:eastAsia="Calibri" w:hAnsi="Calibri" w:ascii="Calibri"/>
      <w:kern w:val="2"/>
      <w:lang w:eastAsia="ar-SA"/>
    </w:rPr>
  </w:style>
  <w:style w:customStyle="true" w:styleId="Bezproreda2" w:type="paragraph">
    <w:name w:val="Bez proreda2"/>
    <w:rsid w:val="00DC7D0F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DC7D0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C7D0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C7D0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C7D0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C7D0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C7D0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B2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2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2D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2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2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C4D02"/>
    <w:pPr>
      <w:suppressAutoHyphens/>
    </w:pPr>
    <w:rPr>
      <w:rFonts w:ascii="Calibri" w:eastAsia="Calibri" w:hAnsi="Calibri"/>
      <w:kern w:val="2"/>
      <w:lang w:eastAsia="ar-SA"/>
    </w:rPr>
  </w:style>
  <w:style w:customStyle="1" w:styleId="Bezproreda2" w:type="paragraph">
    <w:name w:val="Bez proreda2"/>
    <w:rsid w:val="00DC7D0F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DC7D0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C7D0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C7D0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C7D0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C7D0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C7D0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B2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2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2D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2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2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54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37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64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encoding w:val="windows-1252"/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3985</izvorni_sadrzaj>
    <derivirana_varijabla naziv="DomainObject.Predmet.Broj_1">3985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St-3985/2016</izvorni_sadrzaj>
    <derivirana_varijabla naziv="DomainObject.Predmet.OznakaBroj_1">St-3985/2016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KOMERIČKI d.o.o. zastupanog po punomoćniku ROŽMAN &amp; OREDIĆ odvjetničko društvo</izvorni_sadrzaj>
    <derivirana_varijabla naziv="DomainObject.Predmet.ProtustrankaFormated_1">  KOMERIČKI d.o.o. zastupanog po punomoćniku ROŽMAN &amp; OREDIĆ odvjetničko društvo</derivirana_varijabla>
  </DomainObject.Predmet.ProtustrankaFormated>
  <DomainObject.Predmet.ProtustrankaFormatedOIB>
    <izvorni_sadrzaj>  KOMERIČKI d.o.o., OIB 39428508762 zastupanog po punomoćniku ROŽMAN &amp; OREDIĆ odvjetničko društvo</izvorni_sadrzaj>
    <derivirana_varijabla naziv="DomainObject.Predmet.ProtustrankaFormatedOIB_1">  KOMERIČKI d.o.o., OIB 39428508762 zastupanog po punomoćniku ROŽMAN &amp; OREDIĆ odvjetničko društvo</derivirana_varijabla>
  </DomainObject.Predmet.ProtustrankaFormatedOIB>
  <DomainObject.Predmet.ProtustrankaFormatedWithAdress>
    <izvorni_sadrzaj> KOMERIČKI d.o.o., Trg Grofova Erdödy 22, 44317 Popovača zastupanog po punomoćniku ROŽMAN &amp; OREDIĆ odvjetničko društvo</izvorni_sadrzaj>
    <derivirana_varijabla naziv="DomainObject.Predmet.ProtustrankaFormatedWithAdress_1"> KOMERIČKI d.o.o., Trg Grofova Erdödy 22, 44317 Popovača zastupanog po punomoćniku ROŽMAN &amp; OREDIĆ odvjetničko društvo</derivirana_varijabla>
  </DomainObject.Predmet.ProtustrankaFormatedWithAdress>
  <DomainObject.Predmet.ProtustrankaFormatedWithAdressOIB>
    <izvorni_sadrzaj> KOMERIČKI d.o.o., OIB 39428508762, Trg Grofova Erdödy 22, 44317 Popovača zastupanog po punomoćniku ROŽMAN &amp; OREDIĆ odvjetničko društvo</izvorni_sadrzaj>
    <derivirana_varijabla naziv="DomainObject.Predmet.ProtustrankaFormatedWithAdressOIB_1"> KOMERIČKI d.o.o., OIB 39428508762, Trg Grofova Erdödy 22, 44317 Popovača zastupanog po punomoćniku ROŽMAN &amp; OREDIĆ odvjetničko društvo</derivirana_varijabla>
  </DomainObject.Predmet.ProtustrankaFormatedWithAdressOIB>
  <DomainObject.Predmet.ProtustrankaWithAdress>
    <izvorni_sadrzaj>KOMERIČKI d.o.o. Trg Grofova Erdödy 22, 44317 Popovača</izvorni_sadrzaj>
    <derivirana_varijabla naziv="DomainObject.Predmet.ProtustrankaWithAdress_1">KOMERIČKI d.o.o. Trg Grofova Erdödy 22, 44317 Popovača</derivirana_varijabla>
  </DomainObject.Predmet.ProtustrankaWithAdress>
  <DomainObject.Predmet.ProtustrankaWithAdressOIB>
    <izvorni_sadrzaj>KOMERIČKI d.o.o., OIB 39428508762, Trg Grofova Erdödy 22, 44317 Popovača</izvorni_sadrzaj>
    <derivirana_varijabla naziv="DomainObject.Predmet.ProtustrankaWithAdressOIB_1">KOMERIČKI d.o.o., OIB 39428508762, Trg Grofova Erdödy 22, 44317 Popovača</derivirana_varijabla>
  </DomainObject.Predmet.ProtustrankaWithAdressOIB>
  <DomainObject.Predmet.ProtustrankaNazivFormated>
    <izvorni_sadrzaj>KOMERIČKI d.o.o.</izvorni_sadrzaj>
    <derivirana_varijabla naziv="DomainObject.Predmet.ProtustrankaNazivFormated_1">KOMERIČKI d.o.o.</derivirana_varijabla>
  </DomainObject.Predmet.ProtustrankaNazivFormated>
  <DomainObject.Predmet.ProtustrankaNazivFormatedOIB>
    <izvorni_sadrzaj>KOMERIČKI d.o.o., OIB 39428508762</izvorni_sadrzaj>
    <derivirana_varijabla naziv="DomainObject.Predmet.ProtustrankaNazivFormatedOIB_1">KOMERIČKI d.o.o., OIB 39428508762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KOMERIČKI d.o.o. zastupanog po punomoćniku ROŽMAN &amp; OREDIĆ odvjetničko društvo</item>
    </izvorni_sadrzaj>
    <derivirana_varijabla naziv="DomainObject.Predmet.ProtuStrankaListFormated_1">
      <item>KOMERIČKI d.o.o. zastupanog po punomoćniku ROŽMAN &amp; OREDIĆ odvjetničko društvo</item>
    </derivirana_varijabla>
  </DomainObject.Predmet.ProtuStrankaListFormated>
  <DomainObject.Predmet.ProtuStrankaListFormatedOIB>
    <izvorni_sadrzaj>
      <item>KOMERIČKI d.o.o., OIB 39428508762 zastupanog po punomoćniku ROŽMAN &amp; OREDIĆ odvjetničko društvo</item>
    </izvorni_sadrzaj>
    <derivirana_varijabla naziv="DomainObject.Predmet.ProtuStrankaListFormatedOIB_1">
      <item>KOMERIČKI d.o.o., OIB 39428508762 zastupanog po punomoćniku ROŽMAN &amp; OREDIĆ odvjetničko društvo</item>
    </derivirana_varijabla>
  </DomainObject.Predmet.ProtuStrankaListFormatedOIB>
  <DomainObject.Predmet.ProtuStrankaListFormatedWithAdress>
    <izvorni_sadrzaj>
      <item>KOMERIČKI d.o.o., Trg Grofova Erdödy 22, 44317 Popovača zastupanog po punomoćniku ROŽMAN &amp; OREDIĆ odvjetničko društvo</item>
    </izvorni_sadrzaj>
    <derivirana_varijabla naziv="DomainObject.Predmet.ProtuStrankaListFormatedWithAdress_1">
      <item>KOMERIČKI d.o.o., Trg Grofova Erdödy 22, 44317 Popovača zastupanog po punomoćniku ROŽMAN &amp; OREDIĆ odvjetničko društvo</item>
    </derivirana_varijabla>
  </DomainObject.Predmet.ProtuStrankaListFormatedWithAdress>
  <DomainObject.Predmet.ProtuStrankaListFormatedWithAdressOIB>
    <izvorni_sadrzaj>
      <item>KOMERIČKI d.o.o., OIB 39428508762, Trg Grofova Erdödy 22, 44317 Popovača zastupanog po punomoćniku ROŽMAN &amp; OREDIĆ odvjetničko društvo</item>
    </izvorni_sadrzaj>
    <derivirana_varijabla naziv="DomainObject.Predmet.ProtuStrankaListFormatedWithAdressOIB_1">
      <item>KOMERIČKI d.o.o., OIB 39428508762, Trg Grofova Erdödy 22, 44317 Popovača zastupanog po punomoćniku ROŽMAN &amp; OREDIĆ odvjetničko društvo</item>
    </derivirana_varijabla>
  </DomainObject.Predmet.ProtuStrankaListFormatedWithAdressOIB>
  <DomainObject.Predmet.ProtuStrankaListNazivFormated>
    <izvorni_sadrzaj>
      <item>KOMERIČKI d.o.o.</item>
    </izvorni_sadrzaj>
    <derivirana_varijabla naziv="DomainObject.Predmet.ProtuStrankaListNazivFormated_1">
      <item>KOMERIČKI d.o.o.</item>
    </derivirana_varijabla>
  </DomainObject.Predmet.ProtuStrankaListNazivFormated>
  <DomainObject.Predmet.ProtuStrankaListNazivFormatedOIB>
    <izvorni_sadrzaj>
      <item>KOMERIČKI d.o.o., OIB 39428508762</item>
    </izvorni_sadrzaj>
    <derivirana_varijabla naziv="DomainObject.Predmet.ProtuStrankaListNazivFormatedOIB_1">
      <item>KOMERIČKI d.o.o., OIB 39428508762</item>
    </derivirana_varijabla>
  </DomainObject.Predmet.ProtuStrankaListNazivFormatedOIB>
  <DomainObject.Predmet.OstaliListFormated>
    <izvorni_sadrzaj>
      <item>Ljiljana Horvat-Komerički</item>
      <item>ROŽMAN &amp; OREDIĆ odvjetničko društvo punomoćnik sudionika u postupku KOMERIČKI d.o.o.</item>
    </izvorni_sadrzaj>
    <derivirana_varijabla naziv="DomainObject.Predmet.OstaliListFormated_1">
      <item>Ljiljana Horvat-Komerički</item>
      <item>ROŽMAN &amp; OREDIĆ odvjetničko društvo punomoćnik sudionika u postupku KOMERIČKI d.o.o.</item>
    </derivirana_varijabla>
  </DomainObject.Predmet.OstaliListFormated>
  <DomainObject.Predmet.OstaliListFormatedOIB>
    <izvorni_sadrzaj>
      <item>Ljiljana Horvat-Komerički, OIB 86447732380</item>
      <item>ROŽMAN &amp; OREDIĆ odvjetničko društvo, OIB 48155177580 punomoćnik sudionika u postupku KOMERIČKI d.o.o.</item>
    </izvorni_sadrzaj>
    <derivirana_varijabla naziv="DomainObject.Predmet.OstaliListFormatedOIB_1">
      <item>Ljiljana Horvat-Komerički, OIB 86447732380</item>
      <item>ROŽMAN &amp; OREDIĆ odvjetničko društvo, OIB 48155177580 punomoćnik sudionika u postupku KOMERIČKI d.o.o.</item>
    </derivirana_varijabla>
  </DomainObject.Predmet.OstaliListFormatedOIB>
  <DomainObject.Predmet.OstaliListFormatedWithAdress>
    <izvorni_sadrzaj>
      <item>Ljiljana Horvat-Komerički, Hruškovljan 17, 44317 Voloder</item>
      <item>ROŽMAN &amp; OREDIĆ odvjetničko društvo, Dr.V.Mačeka 1, 47000 Karlovac punomoćnik sudionika u postupku KOMERIČKI d.o.o.</item>
    </izvorni_sadrzaj>
    <derivirana_varijabla naziv="DomainObject.Predmet.OstaliListFormatedWithAdress_1">
      <item>Ljiljana Horvat-Komerički, Hruškovljan 17, 44317 Voloder</item>
      <item>ROŽMAN &amp; OREDIĆ odvjetničko društvo, Dr.V.Mačeka 1, 47000 Karlovac punomoćnik sudionika u postupku KOMERIČKI d.o.o.</item>
    </derivirana_varijabla>
  </DomainObject.Predmet.OstaliListFormatedWithAdress>
  <DomainObject.Predmet.OstaliListFormatedWithAdressOIB>
    <izvorni_sadrzaj>
      <item>Ljiljana Horvat-Komerički, OIB 86447732380, Hruškovljan 17, 44317 Voloder</item>
      <item>ROŽMAN &amp; OREDIĆ odvjetničko društvo, OIB 48155177580, Dr.V.Mačeka 1, 47000 Karlovac punomoćnik sudionika u postupku KOMERIČKI d.o.o.</item>
    </izvorni_sadrzaj>
    <derivirana_varijabla naziv="DomainObject.Predmet.OstaliListFormatedWithAdressOIB_1">
      <item>Ljiljana Horvat-Komerički, OIB 86447732380, Hruškovljan 17, 44317 Voloder</item>
      <item>ROŽMAN &amp; OREDIĆ odvjetničko društvo, OIB 48155177580, Dr.V.Mačeka 1, 47000 Karlovac punomoćnik sudionika u postupku KOMERIČKI d.o.o.</item>
    </derivirana_varijabla>
  </DomainObject.Predmet.OstaliListFormatedWithAdressOIB>
  <DomainObject.Predmet.OstaliListNazivFormated>
    <izvorni_sadrzaj>
      <item>Ljiljana Horvat-Komerički</item>
      <item>ROŽMAN &amp; OREDIĆ odvjetničko društvo</item>
    </izvorni_sadrzaj>
    <derivirana_varijabla naziv="DomainObject.Predmet.OstaliListNazivFormated_1">
      <item>Ljiljana Horvat-Komerički</item>
      <item>ROŽMAN &amp; OREDIĆ odvjetničko društvo</item>
    </derivirana_varijabla>
  </DomainObject.Predmet.OstaliListNazivFormated>
  <DomainObject.Predmet.OstaliListNazivFormatedOIB>
    <izvorni_sadrzaj>
      <item>Ljiljana Horvat-Komerički, OIB 86447732380</item>
      <item>ROŽMAN &amp; OREDIĆ odvjetničko društvo, OIB 48155177580</item>
    </izvorni_sadrzaj>
    <derivirana_varijabla naziv="DomainObject.Predmet.OstaliListNazivFormatedOIB_1">
      <item>Ljiljana Horvat-Komerički, OIB 86447732380</item>
      <item>ROŽMAN &amp; OREDIĆ odvjetničko društvo, OIB 48155177580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KOMERIČKI d.o.o.</izvorni_sadrzaj>
    <derivirana_varijabla naziv="DomainObject.Predmet.ProtustrankaIDrugi_1">KOMERIČKI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KOMERIČKI d.o.o., OIB 39428508762, Trg Grofova Erdödy 22, 44317 Popovača</izvorni_sadrzaj>
    <derivirana_varijabla naziv="DomainObject.Predmet.ProtustrankaIDrugiAdressOIB_1">KOMERIČKI d.o.o., OIB 39428508762, Trg Grofova Erdödy 22,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KOMERIČKI d.o.o.</item>
      <item>FINA Regionalni centar Zagreb</item>
      <item>Ljiljana Horvat-Komerički</item>
      <item>ROŽMAN &amp; OREDIĆ odvjetničko društvo</item>
    </izvorni_sadrzaj>
    <derivirana_varijabla naziv="DomainObject.Predmet.SudioniciListNaziv_1">
      <item>KOMERIČKI d.o.o.</item>
      <item>FINA Regionalni centar Zagreb</item>
      <item>Ljiljana Horvat-Komerički</item>
      <item>ROŽMAN &amp; OREDIĆ odvjetničko društvo</item>
    </derivirana_varijabla>
  </DomainObject.Predmet.SudioniciListNaziv>
  <DomainObject.Predmet.SudioniciListAdressOIB>
    <izvorni_sadrzaj>
      <item>KOMERIČKI d.o.o., OIB 39428508762, Trg Grofova Erdödy 22,44317 Popovača</item>
      <item>FINA Regionalni centar Zagreb, OIB 85821130368, Trg svibanjskih žrtava 1995. 1,10000 Zagreb</item>
      <item>Ljiljana Horvat-Komerički, OIB 86447732380, Hruškovljan 17,44317 Voloder</item>
      <item>ROŽMAN &amp; OREDIĆ odvjetničko društvo, OIB 48155177580, Dr.V.Mačeka 1,47000 Karlovac</item>
    </izvorni_sadrzaj>
    <derivirana_varijabla naziv="DomainObject.Predmet.SudioniciListAdressOIB_1">
      <item>KOMERIČKI d.o.o., OIB 39428508762, Trg Grofova Erdödy 22,44317 Popovača</item>
      <item>FINA Regionalni centar Zagreb, OIB 85821130368, Trg svibanjskih žrtava 1995. 1,10000 Zagreb</item>
      <item>Ljiljana Horvat-Komerički, OIB 86447732380, Hruškovljan 17,44317 Voloder</item>
      <item>ROŽMAN &amp; OREDIĆ odvjetničko društvo, OIB 48155177580, Dr.V.Mačeka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39428508762</item>
      <item>, OIB 85821130368</item>
      <item>, OIB 86447732380</item>
      <item>, OIB 48155177580</item>
    </izvorni_sadrzaj>
    <derivirana_varijabla naziv="DomainObject.Predmet.SudioniciListNazivOIB_1">
      <item>, OIB 39428508762</item>
      <item>, OIB 85821130368</item>
      <item>, OIB 86447732380</item>
      <item>, OIB 48155177580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05C5A7-89FA-4BE8-B28E-9B348278A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146</properties:Words>
  <properties:Characters>684</properties:Characters>
  <properties:Lines>35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2017-07-26T10:29:00Z</dcterms:created>
  <dc:creator>ggrcic</dc:creator>
  <cp:lastModifiedBy>Žana Livaja</cp:lastModifiedBy>
  <cp:lastPrinted>2017-07-26T10:42:00Z</cp:lastPrinted>
  <dcterms:modified xmlns:xsi="http://www.w3.org/2001/XMLSchema-instance" xsi:type="dcterms:W3CDTF">2017-07-26T10:42:00Z</dcterms:modified>
  <cp:revision>5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