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8206" w14:paraId="6538206" w:rsidRDefault="006826BC" w:rsidP="00910611" w:rsidR="006826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6BC" w:rsidP="00910611" w:rsidR="006826BC">
      <w:r>
        <w:rPr>
          <w:rFonts w:eastAsia="MS Mincho"/>
        </w:rPr>
        <w:t>REPUBLIKA HRVATSKA</w:t>
      </w:r>
    </w:p>
    <w:p w:rsidRDefault="006826BC" w:rsidP="00910611" w:rsidR="006826BC">
      <w:r>
        <w:rPr>
          <w:rFonts w:eastAsia="MS Mincho"/>
        </w:rPr>
        <w:t>TRGOVAČKI SUD U RIJECI</w:t>
      </w:r>
    </w:p>
    <w:p w:rsidRDefault="006826BC" w:rsidR="006826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01D70" w:rsidP="004F57EB" w:rsidR="00801D70">
      <w:pPr>
        <w:jc w:val="center"/>
      </w:pPr>
    </w:p>
    <w:p w:rsidRDefault="006826BC" w:rsidP="004F57EB" w:rsidR="006826BC">
      <w:pPr>
        <w:jc w:val="center"/>
      </w:pPr>
    </w:p>
    <w:p w:rsidRDefault="006826BC" w:rsidP="004F57EB" w:rsidR="006826BC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F2368C" w:rsidP="00F2368C" w:rsidR="00F2368C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F2368C">
        <w:rPr>
          <w:rFonts w:eastAsia="Calibri"/>
          <w:lang w:eastAsia="en-US"/>
        </w:rPr>
        <w:t>VIDMAR PROMET društvo s ograničenom odgovornošću za trgovinu, usluge i turizam Dramalj (Grad Crikvenica), Bože Domjana 21</w:t>
      </w:r>
      <w:r>
        <w:t xml:space="preserve">, OIB </w:t>
      </w:r>
      <w:r w:rsidRPr="00F2368C">
        <w:rPr>
          <w:rFonts w:eastAsia="Calibri"/>
          <w:lang w:eastAsia="en-US"/>
        </w:rPr>
        <w:t>42246242434, MBS: 040283790</w:t>
      </w:r>
      <w:r w:rsidRPr="000B7560">
        <w:t>, dana 2</w:t>
      </w:r>
      <w:r>
        <w:t>4</w:t>
      </w:r>
      <w:r w:rsidRPr="000B7560">
        <w:t xml:space="preserve">. veljače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F2368C" w:rsidRPr="00F2368C">
        <w:rPr>
          <w:rFonts w:eastAsia="Calibri"/>
          <w:lang w:eastAsia="en-US"/>
        </w:rPr>
        <w:t>VIDMAR PROMET društvo s ograničenom odgovornošću za trgovinu, usluge i turizam Dramalj (Grad Crikvenica), Bože Domjana 21</w:t>
      </w:r>
      <w:r w:rsidR="00F2368C">
        <w:t xml:space="preserve">, OIB </w:t>
      </w:r>
      <w:r w:rsidR="00F2368C" w:rsidRPr="00F2368C">
        <w:rPr>
          <w:rFonts w:eastAsia="Calibri"/>
          <w:lang w:eastAsia="en-US"/>
        </w:rPr>
        <w:t>42246242434, MBS: 040283790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F2368C">
        <w:t>4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DA69C2">
        <w:t>1</w:t>
      </w:r>
      <w:r w:rsidRPr="00990A8B">
        <w:t>,0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F2368C">
      <w:pPr>
        <w:numPr>
          <w:ilvl w:val="0"/>
          <w:numId w:val="1"/>
        </w:numPr>
        <w:jc w:val="both"/>
        <w:rPr>
          <w:bCs/>
        </w:rPr>
      </w:pPr>
      <w:r w:rsidRPr="00F2368C">
        <w:t>Za stečajnog upravitelja imenuje se</w:t>
      </w:r>
      <w:r w:rsidR="00990A8B" w:rsidRPr="00F2368C">
        <w:t xml:space="preserve"> </w:t>
      </w:r>
      <w:r w:rsidR="00F2368C" w:rsidRPr="00F2368C">
        <w:t>Ibrahim Mehmedović, OIB: 91320064198, A. Starčevića 5, Rijeka</w:t>
      </w:r>
      <w:r w:rsidR="0081532F" w:rsidRPr="00F2368C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F2368C">
        <w:rPr>
          <w:bCs/>
        </w:rPr>
        <w:t xml:space="preserve">Zaključuje se stečajni postupak nad dužnikom </w:t>
      </w:r>
      <w:r w:rsidR="00F2368C" w:rsidRPr="00F2368C">
        <w:rPr>
          <w:rFonts w:eastAsia="Calibri"/>
          <w:lang w:eastAsia="en-US"/>
        </w:rPr>
        <w:t>VIDMAR PROMET društvo s ograničenom odgovornošću za trgovinu, usluge i turizam Dramalj (Grad Crikvenica), Bože Domjana 21</w:t>
      </w:r>
      <w:r w:rsidR="00F2368C">
        <w:t xml:space="preserve">, OIB </w:t>
      </w:r>
      <w:r w:rsidR="00F2368C" w:rsidRPr="00F2368C">
        <w:rPr>
          <w:rFonts w:eastAsia="Calibri"/>
          <w:lang w:eastAsia="en-US"/>
        </w:rPr>
        <w:t>42246242434, MBS: 040283790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F2368C">
        <w:t>456/2015</w:t>
      </w:r>
      <w:r w:rsidRPr="00990A8B">
        <w:t>-</w:t>
      </w:r>
      <w:r w:rsidR="00F2368C">
        <w:t>8</w:t>
      </w:r>
      <w:r w:rsidRPr="00990A8B">
        <w:t xml:space="preserve"> od </w:t>
      </w:r>
      <w:r w:rsidR="00F2368C">
        <w:t>9. studenoga</w:t>
      </w:r>
      <w:r w:rsidR="003717EB">
        <w:rPr>
          <w:b/>
        </w:rPr>
        <w:t xml:space="preserve"> </w:t>
      </w:r>
      <w:r w:rsidRPr="00990A8B">
        <w:t xml:space="preserve">2016. godine o imenovanju privremenog stečajnog upravitelja </w:t>
      </w:r>
      <w:r w:rsidR="00F2368C" w:rsidRPr="00F2368C">
        <w:t>Ibrahim Mehmedović, OIB: 91320064198, A. Starčevića 5, Rijeka</w:t>
      </w:r>
      <w:r w:rsidRPr="00990A8B"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F2368C">
        <w:t>3. studenoga 2015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F2368C" w:rsidRPr="00F2368C">
        <w:rPr>
          <w:rFonts w:eastAsia="Calibri"/>
          <w:lang w:eastAsia="en-US"/>
        </w:rPr>
        <w:t xml:space="preserve">VIDMAR PROMET društvo s ograničenom </w:t>
      </w:r>
      <w:r w:rsidR="00F2368C" w:rsidRPr="00F2368C">
        <w:rPr>
          <w:rFonts w:eastAsia="Calibri"/>
          <w:lang w:eastAsia="en-US"/>
        </w:rPr>
        <w:lastRenderedPageBreak/>
        <w:t>odgovornošću za trgovinu, usluge i turizam Dramalj (Grad Crikvenica), Bože Domjana 21</w:t>
      </w:r>
      <w:r w:rsidR="00F2368C">
        <w:t xml:space="preserve">, OIB </w:t>
      </w:r>
      <w:r w:rsidR="00F2368C" w:rsidRPr="00F2368C">
        <w:rPr>
          <w:rFonts w:eastAsia="Calibri"/>
          <w:lang w:eastAsia="en-US"/>
        </w:rPr>
        <w:t>42246242434, MBS: 040283790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F2368C">
        <w:rPr>
          <w:bCs/>
        </w:rPr>
        <w:t>456/2015-4</w:t>
      </w:r>
      <w:r w:rsidR="00B04834">
        <w:rPr>
          <w:bCs/>
        </w:rPr>
        <w:t xml:space="preserve"> od </w:t>
      </w:r>
      <w:r w:rsidR="00F2368C">
        <w:rPr>
          <w:bCs/>
        </w:rPr>
        <w:t>26. rujna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F2368C" w:rsidRPr="00F2368C">
        <w:rPr>
          <w:rFonts w:eastAsia="Calibri"/>
          <w:lang w:eastAsia="en-US"/>
        </w:rPr>
        <w:t>VIDMAR PROMET društvo s ograničenom odgovornošću za trgovinu, usluge i turizam Dramalj (Grad Crikvenica), Bože Domjana 21</w:t>
      </w:r>
      <w:r w:rsidR="00F2368C">
        <w:t xml:space="preserve">, OIB </w:t>
      </w:r>
      <w:r w:rsidR="00F2368C" w:rsidRPr="00F2368C">
        <w:rPr>
          <w:rFonts w:eastAsia="Calibri"/>
          <w:lang w:eastAsia="en-US"/>
        </w:rPr>
        <w:t>42246242434, MBS: 040283790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983DB6">
        <w:t>16. studenoga</w:t>
      </w:r>
      <w:r w:rsidR="00ED0ADE">
        <w:t xml:space="preserve"> 201</w:t>
      </w:r>
      <w:r w:rsidR="00983DB6">
        <w:t>6</w:t>
      </w:r>
      <w:r w:rsidR="002F3701">
        <w:t xml:space="preserve">. godine (list </w:t>
      </w:r>
      <w:r w:rsidR="00CE6FC7">
        <w:t>2</w:t>
      </w:r>
      <w:r w:rsidR="00983DB6">
        <w:t>2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983DB6">
        <w:rPr>
          <w:bCs/>
        </w:rPr>
        <w:t>20. prosinca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983DB6">
        <w:rPr>
          <w:bCs/>
        </w:rPr>
        <w:t>21.800</w:t>
      </w:r>
      <w:r w:rsidR="005C5033">
        <w:rPr>
          <w:bCs/>
        </w:rPr>
        <w:t>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983DB6">
        <w:rPr>
          <w:bCs/>
        </w:rPr>
        <w:t>4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983DB6">
        <w:t>4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F75" w:rsidR="008B6F75">
      <w:r>
        <w:separator/>
      </w:r>
    </w:p>
  </w:endnote>
  <w:endnote w:id="0" w:type="continuationSeparator">
    <w:p w:rsidRDefault="008B6F75" w:rsidR="008B6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6B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F75" w:rsidR="008B6F75">
      <w:r>
        <w:separator/>
      </w:r>
    </w:p>
  </w:footnote>
  <w:footnote w:id="0" w:type="continuationSeparator">
    <w:p w:rsidRDefault="008B6F75" w:rsidR="008B6F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83DB6">
      <w:t>456/2015</w:t>
    </w:r>
    <w:r w:rsidR="00DA69C2">
      <w:t>-21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26BC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6925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F75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3DB6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A69C2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68C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82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826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26B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682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826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26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VIDMAR PROMET d.o.o.  Dramalj</izvorni_sadrzaj>
    <derivirana_varijabla naziv="DomainObject.Predmet.ProtustrankaFormated_1">  VIDMAR PROMET d.o.o.  Dramalj</derivirana_varijabla>
  </DomainObject.Predmet.ProtustrankaFormated>
  <DomainObject.Predmet.ProtustrankaFormatedOIB>
    <izvorni_sadrzaj>  VIDMAR PROMET d.o.o.  Dramalj, OIB 42246242434</izvorni_sadrzaj>
    <derivirana_varijabla naziv="DomainObject.Predmet.ProtustrankaFormatedOIB_1">  VIDMAR PROMET d.o.o.  Dramalj, OIB 42246242434</derivirana_varijabla>
  </DomainObject.Predmet.ProtustrankaFormatedOIB>
  <DomainObject.Predmet.ProtustrankaFormatedWithAdress>
    <izvorni_sadrzaj> VIDMAR PROMET d.o.o.  Dramalj, Bože Domjana 21, 51265 Dramalj</izvorni_sadrzaj>
    <derivirana_varijabla naziv="DomainObject.Predmet.ProtustrankaFormatedWithAdress_1"> VIDMAR PROMET d.o.o.  Dramalj, Bože Domjana 21, 51265 Dramalj</derivirana_varijabla>
  </DomainObject.Predmet.ProtustrankaFormatedWithAdress>
  <DomainObject.Predmet.ProtustrankaFormatedWithAdressOIB>
    <izvorni_sadrzaj> VIDMAR PROMET d.o.o.  Dramalj, OIB 42246242434, Bože Domjana 21, 51265 Dramalj</izvorni_sadrzaj>
    <derivirana_varijabla naziv="DomainObject.Predmet.ProtustrankaFormatedWithAdressOIB_1"> VIDMAR PROMET d.o.o.  Dramalj, OIB 42246242434, Bože Domjana 21, 51265 Dramalj</derivirana_varijabla>
  </DomainObject.Predmet.ProtustrankaFormatedWithAdressOIB>
  <DomainObject.Predmet.ProtustrankaWithAdress>
    <izvorni_sadrzaj>VIDMAR PROMET d.o.o.  Dramalj Bože Domjana 21, 51265 Dramalj</izvorni_sadrzaj>
    <derivirana_varijabla naziv="DomainObject.Predmet.ProtustrankaWithAdress_1">VIDMAR PROMET d.o.o.  Dramalj Bože Domjana 21, 51265 Dramalj</derivirana_varijabla>
  </DomainObject.Predmet.ProtustrankaWithAdress>
  <DomainObject.Predmet.ProtustrankaWithAdressOIB>
    <izvorni_sadrzaj>VIDMAR PROMET d.o.o.  Dramalj, OIB 42246242434, Bože Domjana 21, 51265 Dramalj</izvorni_sadrzaj>
    <derivirana_varijabla naziv="DomainObject.Predmet.ProtustrankaWithAdressOIB_1">VIDMAR PROMET d.o.o.  Dramalj, OIB 42246242434, Bože Domjana 21, 51265 Dramalj</derivirana_varijabla>
  </DomainObject.Predmet.ProtustrankaWithAdressOIB>
  <DomainObject.Predmet.ProtustrankaNazivFormated>
    <izvorni_sadrzaj>VIDMAR PROMET d.o.o.  Dramalj</izvorni_sadrzaj>
    <derivirana_varijabla naziv="DomainObject.Predmet.ProtustrankaNazivFormated_1">VIDMAR PROMET d.o.o.  Dramalj</derivirana_varijabla>
  </DomainObject.Predmet.ProtustrankaNazivFormated>
  <DomainObject.Predmet.ProtustrankaNazivFormatedOIB>
    <izvorni_sadrzaj>VIDMAR PROMET d.o.o.  Dramalj, OIB 42246242434</izvorni_sadrzaj>
    <derivirana_varijabla naziv="DomainObject.Predmet.ProtustrankaNazivFormatedOIB_1">VIDMAR PROMET d.o.o.  Dramalj, OIB 42246242434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VIDMAR PROMET d.o.o.  Dramalj</item>
    </izvorni_sadrzaj>
    <derivirana_varijabla naziv="DomainObject.Predmet.ProtuStrankaListFormated_1">
      <item>VIDMAR PROMET d.o.o.  Dramalj</item>
    </derivirana_varijabla>
  </DomainObject.Predmet.ProtuStrankaListFormated>
  <DomainObject.Predmet.ProtuStrankaListFormatedOIB>
    <izvorni_sadrzaj>
      <item>VIDMAR PROMET d.o.o.  Dramalj, OIB 42246242434</item>
    </izvorni_sadrzaj>
    <derivirana_varijabla naziv="DomainObject.Predmet.ProtuStrankaListFormatedOIB_1">
      <item>VIDMAR PROMET d.o.o.  Dramalj, OIB 42246242434</item>
    </derivirana_varijabla>
  </DomainObject.Predmet.ProtuStrankaListFormatedOIB>
  <DomainObject.Predmet.ProtuStrankaListFormatedWithAdress>
    <izvorni_sadrzaj>
      <item>VIDMAR PROMET d.o.o.  Dramalj, Bože Domjana 21, 51265 Dramalj</item>
    </izvorni_sadrzaj>
    <derivirana_varijabla naziv="DomainObject.Predmet.ProtuStrankaListFormatedWithAdress_1">
      <item>VIDMAR PROMET d.o.o.  Dramalj, Bože Domjana 21, 51265 Dramalj</item>
    </derivirana_varijabla>
  </DomainObject.Predmet.ProtuStrankaListFormatedWithAdress>
  <DomainObject.Predmet.ProtuStrankaListFormatedWithAdressOIB>
    <izvorni_sadrzaj>
      <item>VIDMAR PROMET d.o.o.  Dramalj, OIB 42246242434, Bože Domjana 21, 51265 Dramalj</item>
    </izvorni_sadrzaj>
    <derivirana_varijabla naziv="DomainObject.Predmet.ProtuStrankaListFormatedWithAdressOIB_1">
      <item>VIDMAR PROMET d.o.o.  Dramalj, OIB 42246242434, Bože Domjana 21, 51265 Dramalj</item>
    </derivirana_varijabla>
  </DomainObject.Predmet.ProtuStrankaListFormatedWithAdressOIB>
  <DomainObject.Predmet.ProtuStrankaListNazivFormated>
    <izvorni_sadrzaj>
      <item>VIDMAR PROMET d.o.o.  Dramalj</item>
    </izvorni_sadrzaj>
    <derivirana_varijabla naziv="DomainObject.Predmet.ProtuStrankaListNazivFormated_1">
      <item>VIDMAR PROMET d.o.o.  Dramalj</item>
    </derivirana_varijabla>
  </DomainObject.Predmet.ProtuStrankaListNazivFormated>
  <DomainObject.Predmet.ProtuStrankaListNazivFormatedOIB>
    <izvorni_sadrzaj>
      <item>VIDMAR PROMET d.o.o.  Dramalj, OIB 42246242434</item>
    </izvorni_sadrzaj>
    <derivirana_varijabla naziv="DomainObject.Predmet.ProtuStrankaListNazivFormatedOIB_1">
      <item>VIDMAR PROMET d.o.o.  Dramalj, OIB 42246242434</item>
    </derivirana_varijabla>
  </DomainObject.Predmet.ProtuStrankaListNazivFormatedOIB>
  <DomainObject.Predmet.OstaliListFormated>
    <izvorni_sadrzaj>
      <item>Sanja Štrumfin</item>
    </izvorni_sadrzaj>
    <derivirana_varijabla naziv="DomainObject.Predmet.OstaliListFormated_1">
      <item>Sanja Štrumfin</item>
    </derivirana_varijabla>
  </DomainObject.Predmet.OstaliListFormated>
  <DomainObject.Predmet.OstaliListFormatedOIB>
    <izvorni_sadrzaj>
      <item>Sanja Štrumfin</item>
    </izvorni_sadrzaj>
    <derivirana_varijabla naziv="DomainObject.Predmet.OstaliListFormatedOIB_1">
      <item>Sanja Štrumfin</item>
    </derivirana_varijabla>
  </DomainObject.Predmet.OstaliListFormatedOIB>
  <DomainObject.Predmet.OstaliListFormatedWithAdress>
    <izvorni_sadrzaj>
      <item>Sanja Štrumfin, Donja Pačetina 100/B, 49223 Donja Pačetina</item>
    </izvorni_sadrzaj>
    <derivirana_varijabla naziv="DomainObject.Predmet.OstaliListFormatedWithAdress_1">
      <item>Sanja Štrumfin, Donja Pačetina 100/B, 49223 Donja Pačetina</item>
    </derivirana_varijabla>
  </DomainObject.Predmet.OstaliListFormatedWithAdress>
  <DomainObject.Predmet.OstaliListFormatedWithAdressOIB>
    <izvorni_sadrzaj>
      <item>Sanja Štrumfin, Donja Pačetina 100/B, 49223 Donja Pačetina</item>
    </izvorni_sadrzaj>
    <derivirana_varijabla naziv="DomainObject.Predmet.OstaliListFormatedWithAdressOIB_1">
      <item>Sanja Štrumfin, Donja Pačetina 100/B, 49223 Donja Pačetina</item>
    </derivirana_varijabla>
  </DomainObject.Predmet.OstaliListFormatedWithAdressOIB>
  <DomainObject.Predmet.OstaliListNazivFormated>
    <izvorni_sadrzaj>
      <item>Sanja Štrumfin</item>
    </izvorni_sadrzaj>
    <derivirana_varijabla naziv="DomainObject.Predmet.OstaliListNazivFormated_1">
      <item>Sanja Štrumfin</item>
    </derivirana_varijabla>
  </DomainObject.Predmet.OstaliListNazivFormated>
  <DomainObject.Predmet.OstaliListNazivFormatedOIB>
    <izvorni_sadrzaj>
      <item>Sanja Štrumfin</item>
    </izvorni_sadrzaj>
    <derivirana_varijabla naziv="DomainObject.Predmet.OstaliListNazivFormatedOIB_1">
      <item>Sanja Štrumfin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VIDMAR PROMET d.o.o.  Dramalj</izvorni_sadrzaj>
    <derivirana_varijabla naziv="DomainObject.Predmet.ProtustrankaIDrugi_1">VIDMAR PROMET d.o.o.  Dramalj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VIDMAR PROMET d.o.o.  Dramalj, OIB 42246242434, Bože Domjana 21, 51265 Dramalj</izvorni_sadrzaj>
    <derivirana_varijabla naziv="DomainObject.Predmet.ProtustrankaIDrugiAdressOIB_1">VIDMAR PROMET d.o.o.  Dramalj, OIB 42246242434, Bože Domjana 21,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VIDMAR PROMET d.o.o.  Dramalj</item>
      <item>Sanja Štrumfin</item>
    </izvorni_sadrzaj>
    <derivirana_varijabla naziv="DomainObject.Predmet.SudioniciListNaziv_1">
      <item>FINA  Rijeka</item>
      <item>VIDMAR PROMET d.o.o.  Dramalj</item>
      <item>Sanja Štrumfin</item>
    </derivirana_varijabla>
  </DomainObject.Predmet.SudioniciListNaziv>
  <DomainObject.Predmet.SudioniciListAdressOIB>
    <izvorni_sadrzaj>
      <item>FINA  Rijeka, OIB 85821130368, Frana Kurelca 8,51000 Rijeka</item>
      <item>VIDMAR PROMET d.o.o.  Dramalj, OIB 42246242434, Bože Domjana 21,51265 Dramalj</item>
      <item>Sanja Štrumfin, Donja Pačetina 100/B,49223 Donja Pačetina</item>
    </izvorni_sadrzaj>
    <derivirana_varijabla naziv="DomainObject.Predmet.SudioniciListAdressOIB_1">
      <item>FINA  Rijeka, OIB 85821130368, Frana Kurelca 8,51000 Rijeka</item>
      <item>VIDMAR PROMET d.o.o.  Dramalj, OIB 42246242434, Bože Domjana 21,51265 Dramalj</item>
      <item>Sanja Štrumfin, Donja Pačetina 100/B,49223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42246242434</item>
      <item>, OIB null</item>
    </izvorni_sadrzaj>
    <derivirana_varijabla naziv="DomainObject.Predmet.SudioniciListNazivOIB_1">
      <item>, OIB 85821130368</item>
      <item>, OIB 42246242434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865</properties:Words>
  <properties:Characters>4744</properties:Characters>
  <properties:Lines>121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6027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2017-02-24T09:34:00Z</dcterms:created>
  <dc:creator>korlevicd</dc:creator>
  <cp:lastModifiedBy>Danijela Fumić</cp:lastModifiedBy>
  <cp:lastPrinted>2012-01-12T08:53:00Z</cp:lastPrinted>
  <dcterms:modified xmlns:xsi="http://www.w3.org/2001/XMLSchema-instance" xsi:type="dcterms:W3CDTF">2017-02-24T09:37:00Z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