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ff1e" w14:paraId="454ff1e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95D48">
        <w:t>18/2019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18BF">
        <w:t>05. 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95D48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595D48" w:rsidRPr="00595D48">
        <w:t xml:space="preserve">MREŽA ZA RAZVOJ I KREATIVNOST, Zagreb, </w:t>
      </w:r>
      <w:proofErr w:type="spellStart"/>
      <w:r w:rsidR="00595D48" w:rsidRPr="00595D48">
        <w:t>Klaićeva</w:t>
      </w:r>
      <w:proofErr w:type="spellEnd"/>
      <w:r w:rsidR="00595D48" w:rsidRPr="00595D48">
        <w:t xml:space="preserve"> 72 A</w:t>
      </w:r>
      <w:r w:rsidR="00595D48">
        <w:t xml:space="preserve"> </w:t>
      </w:r>
      <w:r w:rsidR="00595D48" w:rsidRPr="00595D48">
        <w:t xml:space="preserve"> </w:t>
      </w:r>
      <w:r w:rsidR="00595D48">
        <w:t>(</w:t>
      </w:r>
      <w:r w:rsidR="00595D48" w:rsidRPr="00595D48">
        <w:t>OIB: 27740310035</w:t>
      </w:r>
      <w:r w:rsidR="00595D48">
        <w:t>).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595D48">
        <w:t>5.585,00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6B6B">
        <w:t>05. 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485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220A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B6B"/>
    <w:rsid w:val="00696FD8"/>
    <w:rsid w:val="006A2C62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8BF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08A6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3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4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4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4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4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3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4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4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4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4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St-18/2019</izvorni_sadrzaj>
    <derivirana_varijabla naziv="DomainObject.Predmet.OznakaBroj_1">St-18/2019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MREŽA ZA RAZVOJ I KREATIVNOST</izvorni_sadrzaj>
    <derivirana_varijabla naziv="DomainObject.Predmet.ProtustrankaFormated_1">  MREŽA ZA RAZVOJ I KREATIVNOST</derivirana_varijabla>
  </DomainObject.Predmet.ProtustrankaFormated>
  <DomainObject.Predmet.ProtustrankaFormatedOIB>
    <izvorni_sadrzaj>  MREŽA ZA RAZVOJ I KREATIVNOST, OIB 27740310035</izvorni_sadrzaj>
    <derivirana_varijabla naziv="DomainObject.Predmet.ProtustrankaFormatedOIB_1">  MREŽA ZA RAZVOJ I KREATIVNOST, OIB 27740310035</derivirana_varijabla>
  </DomainObject.Predmet.ProtustrankaFormatedOIB>
  <DomainObject.Predmet.ProtustrankaFormatedWithAdress>
    <izvorni_sadrzaj> MREŽA ZA RAZVOJ I KREATIVNOST, Klaićeva 72 A, 10000 Zagreb</izvorni_sadrzaj>
    <derivirana_varijabla naziv="DomainObject.Predmet.ProtustrankaFormatedWithAdress_1"> MREŽA ZA RAZVOJ I KREATIVNOST, Klaićeva 72 A, 10000 Zagreb</derivirana_varijabla>
  </DomainObject.Predmet.ProtustrankaFormatedWithAdress>
  <DomainObject.Predmet.ProtustrankaFormatedWithAdressOIB>
    <izvorni_sadrzaj> MREŽA ZA RAZVOJ I KREATIVNOST, OIB 27740310035, Klaićeva 72 A, 10000 Zagreb</izvorni_sadrzaj>
    <derivirana_varijabla naziv="DomainObject.Predmet.ProtustrankaFormatedWithAdressOIB_1"> MREŽA ZA RAZVOJ I KREATIVNOST, OIB 27740310035, Klaićeva 72 A, 10000 Zagreb</derivirana_varijabla>
  </DomainObject.Predmet.ProtustrankaFormatedWithAdressOIB>
  <DomainObject.Predmet.ProtustrankaWithAdress>
    <izvorni_sadrzaj>MREŽA ZA RAZVOJ I KREATIVNOST Klaićeva 72 A, 10000 Zagreb</izvorni_sadrzaj>
    <derivirana_varijabla naziv="DomainObject.Predmet.ProtustrankaWithAdress_1">MREŽA ZA RAZVOJ I KREATIVNOST Klaićeva 72 A, 10000 Zagreb</derivirana_varijabla>
  </DomainObject.Predmet.ProtustrankaWithAdress>
  <DomainObject.Predmet.ProtustrankaWithAdressOIB>
    <izvorni_sadrzaj>MREŽA ZA RAZVOJ I KREATIVNOST, OIB 27740310035, Klaićeva 72 A, 10000 Zagreb</izvorni_sadrzaj>
    <derivirana_varijabla naziv="DomainObject.Predmet.ProtustrankaWithAdressOIB_1">MREŽA ZA RAZVOJ I KREATIVNOST, OIB 27740310035, Klaićeva 72 A, 10000 Zagreb</derivirana_varijabla>
  </DomainObject.Predmet.ProtustrankaWithAdressOIB>
  <DomainObject.Predmet.ProtustrankaNazivFormated>
    <izvorni_sadrzaj>MREŽA ZA RAZVOJ I KREATIVNOST</izvorni_sadrzaj>
    <derivirana_varijabla naziv="DomainObject.Predmet.ProtustrankaNazivFormated_1">MREŽA ZA RAZVOJ I KREATIVNOST</derivirana_varijabla>
  </DomainObject.Predmet.ProtustrankaNazivFormated>
  <DomainObject.Predmet.ProtustrankaNazivFormatedOIB>
    <izvorni_sadrzaj>MREŽA ZA RAZVOJ I KREATIVNOST, OIB 27740310035</izvorni_sadrzaj>
    <derivirana_varijabla naziv="DomainObject.Predmet.ProtustrankaNazivFormatedOIB_1">MREŽA ZA RAZVOJ I KREATIVNOST, OIB 27740310035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MREŽA ZA RAZVOJ I KREATIVNOST</item>
    </izvorni_sadrzaj>
    <derivirana_varijabla naziv="DomainObject.Predmet.ProtuStrankaListFormated_1">
      <item>MREŽA ZA RAZVOJ I KREATIVNOST</item>
    </derivirana_varijabla>
  </DomainObject.Predmet.ProtuStrankaListFormated>
  <DomainObject.Predmet.ProtuStrankaListFormatedOIB>
    <izvorni_sadrzaj>
      <item>MREŽA ZA RAZVOJ I KREATIVNOST, OIB 27740310035</item>
    </izvorni_sadrzaj>
    <derivirana_varijabla naziv="DomainObject.Predmet.ProtuStrankaListFormatedOIB_1">
      <item>MREŽA ZA RAZVOJ I KREATIVNOST, OIB 27740310035</item>
    </derivirana_varijabla>
  </DomainObject.Predmet.ProtuStrankaListFormatedOIB>
  <DomainObject.Predmet.ProtuStrankaListFormatedWithAdress>
    <izvorni_sadrzaj>
      <item>MREŽA ZA RAZVOJ I KREATIVNOST, Klaićeva 72 A, 10000 Zagreb</item>
    </izvorni_sadrzaj>
    <derivirana_varijabla naziv="DomainObject.Predmet.ProtuStrankaListFormatedWithAdress_1">
      <item>MREŽA ZA RAZVOJ I KREATIVNOST, Klaićeva 72 A, 10000 Zagreb</item>
    </derivirana_varijabla>
  </DomainObject.Predmet.ProtuStrankaListFormatedWithAdress>
  <DomainObject.Predmet.ProtuStrankaListFormatedWithAdressOIB>
    <izvorni_sadrzaj>
      <item>MREŽA ZA RAZVOJ I KREATIVNOST, OIB 27740310035, Klaićeva 72 A, 10000 Zagreb</item>
    </izvorni_sadrzaj>
    <derivirana_varijabla naziv="DomainObject.Predmet.ProtuStrankaListFormatedWithAdressOIB_1">
      <item>MREŽA ZA RAZVOJ I KREATIVNOST, OIB 27740310035, Klaićeva 72 A, 10000 Zagreb</item>
    </derivirana_varijabla>
  </DomainObject.Predmet.ProtuStrankaListFormatedWithAdressOIB>
  <DomainObject.Predmet.ProtuStrankaListNazivFormated>
    <izvorni_sadrzaj>
      <item>MREŽA ZA RAZVOJ I KREATIVNOST</item>
    </izvorni_sadrzaj>
    <derivirana_varijabla naziv="DomainObject.Predmet.ProtuStrankaListNazivFormated_1">
      <item>MREŽA ZA RAZVOJ I KREATIVNOST</item>
    </derivirana_varijabla>
  </DomainObject.Predmet.ProtuStrankaListNazivFormated>
  <DomainObject.Predmet.ProtuStrankaListNazivFormatedOIB>
    <izvorni_sadrzaj>
      <item>MREŽA ZA RAZVOJ I KREATIVNOST, OIB 27740310035</item>
    </izvorni_sadrzaj>
    <derivirana_varijabla naziv="DomainObject.Predmet.ProtuStrankaListNazivFormatedOIB_1">
      <item>MREŽA ZA RAZVOJ I KREATIVNOST, OIB 27740310035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MREŽA ZA RAZVOJ I KREATIVNOST</izvorni_sadrzaj>
    <derivirana_varijabla naziv="DomainObject.Predmet.ProtustrankaIDrugi_1">MREŽA ZA RAZVOJ I KREATIVNOST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MREŽA ZA RAZVOJ I KREATIVNOST, OIB 27740310035, Klaićeva 72 A, 10000 Zagreb</izvorni_sadrzaj>
    <derivirana_varijabla naziv="DomainObject.Predmet.ProtustrankaIDrugiAdressOIB_1">MREŽA ZA RAZVOJ I KREATIVNOST, OIB 27740310035, Klaićeva 72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MREŽA ZA RAZVOJ I KREATIVNOST</item>
    </izvorni_sadrzaj>
    <derivirana_varijabla naziv="DomainObject.Predmet.SudioniciListNaziv_1">
      <item>FINA Regionalni centar Zagreb</item>
      <item>MREŽA ZA RAZVOJ I KREATIVNOST</item>
    </derivirana_varijabla>
  </DomainObject.Predmet.SudioniciListNaziv>
  <DomainObject.Predmet.SudioniciListAdressOIB>
    <izvorni_sadrzaj>
      <item>FINA Regionalni centar Zagreb, OIB 85821130368, Trg svibanjskih žrtava 1995. 1,10000 Zagreb</item>
      <item>MREŽA ZA RAZVOJ I KREATIVNOST, OIB 27740310035, Klaićeva 72 A,10000 Zagreb</item>
    </izvorni_sadrzaj>
    <derivirana_varijabla naziv="DomainObject.Predmet.SudioniciListAdressOIB_1">
      <item>FINA Regionalni centar Zagreb, OIB 85821130368, Trg svibanjskih žrtava 1995. 1,10000 Zagreb</item>
      <item>MREŽA ZA RAZVOJ I KREATIVNOST, OIB 27740310035, Klaićeva 72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27740310035</item>
    </izvorni_sadrzaj>
    <derivirana_varijabla naziv="DomainObject.Predmet.SudioniciListNazivOIB_1">
      <item>, OIB 85821130368</item>
      <item>, OIB 27740310035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D117D-1BAD-4114-9936-97A41FA27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1325</properties:Characters>
  <properties:Lines>45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2019-02-01T08:10:00Z</dcterms:created>
  <dc:creator>ilukac</dc:creator>
  <cp:lastModifiedBy>Marina Radaković</cp:lastModifiedBy>
  <cp:lastPrinted>2019-07-05T05:45:00Z</cp:lastPrinted>
  <dcterms:modified xmlns:xsi="http://www.w3.org/2001/XMLSchema-instance" xsi:type="dcterms:W3CDTF">2019-07-05T05:50:00Z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