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3b86" w14:paraId="1df3b86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204CD">
        <w:rPr>
          <w:rStyle w:val="Naglaeno"/>
          <w:b w:val="false"/>
        </w:rPr>
        <w:t>615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204CD">
        <w:t>STRELJAČKI KLUB OSOBA S INVALIDITETOM "KUNA", Osijek, Šet.k.F.Šepera 8c, RB: 14003957, OIB: 27296037623</w:t>
      </w:r>
      <w:r w:rsidR="00FF791A">
        <w:t xml:space="preserve">,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C26A2">
        <w:t>30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204CD">
        <w:t>STRELJAČKI KLUB OSOBA S INVALIDITETOM "KUNA", Osijek, Šet.k.F.Šepera 8c, RB: 14003957, OIB: 27296037623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204CD">
        <w:t>16.146,28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204CD">
        <w:t>Romeo Marin, OIB: 51020391213</w:t>
      </w:r>
      <w:r w:rsidR="005C26A2">
        <w:t>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(četrdesetpet) dan</w:t>
      </w:r>
      <w:r w:rsidR="00F33F39">
        <w:t>a od dana objave ovog oglasa na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204CD">
        <w:t>615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5C26A2">
        <w:t>30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208DD">
        <w:t>2</w:t>
      </w:r>
      <w:r w:rsidR="004204CD">
        <w:t>5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04C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243BE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St-615/2017</izvorni_sadrzaj>
    <derivirana_varijabla naziv="DomainObject.Predmet.OznakaBroj_1">St-615/2017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STRELJAČKI KLUB OSOBA S INVALIDITETOM "KUNA"</izvorni_sadrzaj>
    <derivirana_varijabla naziv="DomainObject.Predmet.ProtustrankaFormated_1">  STRELJAČKI KLUB OSOBA S INVALIDITETOM "KUNA"</derivirana_varijabla>
  </DomainObject.Predmet.ProtustrankaFormated>
  <DomainObject.Predmet.ProtustrankaFormatedOIB>
    <izvorni_sadrzaj>  STRELJAČKI KLUB OSOBA S INVALIDITETOM "KUNA", OIB 27296037623</izvorni_sadrzaj>
    <derivirana_varijabla naziv="DomainObject.Predmet.ProtustrankaFormatedOIB_1">  STRELJAČKI KLUB OSOBA S INVALIDITETOM "KUNA", OIB 27296037623</derivirana_varijabla>
  </DomainObject.Predmet.ProtustrankaFormatedOIB>
  <DomainObject.Predmet.ProtustrankaFormatedWithAdress>
    <izvorni_sadrzaj> STRELJAČKI KLUB OSOBA S INVALIDITETOM "KUNA", Šetalište Kardinala Franje Šepera 8c, 31000 Osijek</izvorni_sadrzaj>
    <derivirana_varijabla naziv="DomainObject.Predmet.ProtustrankaFormatedWithAdress_1"> STRELJAČKI KLUB OSOBA S INVALIDITETOM "KUNA", Šetalište Kardinala Franje Šepera 8c, 31000 Osijek</derivirana_varijabla>
  </DomainObject.Predmet.ProtustrankaFormatedWithAdress>
  <DomainObject.Predmet.ProtustrankaFormatedWithAdressOIB>
    <izvorni_sadrzaj> STRELJAČKI KLUB OSOBA S INVALIDITETOM "KUNA", OIB 27296037623, Šetalište Kardinala Franje Šepera 8c, 31000 Osijek</izvorni_sadrzaj>
    <derivirana_varijabla naziv="DomainObject.Predmet.ProtustrankaFormatedWithAdressOIB_1"> STRELJAČKI KLUB OSOBA S INVALIDITETOM "KUNA", OIB 27296037623, Šetalište Kardinala Franje Šepera 8c, 31000 Osijek</derivirana_varijabla>
  </DomainObject.Predmet.ProtustrankaFormatedWithAdressOIB>
  <DomainObject.Predmet.ProtustrankaWithAdress>
    <izvorni_sadrzaj>STRELJAČKI KLUB OSOBA S INVALIDITETOM "KUNA" Šetalište Kardinala Franje Šepera 8c, 31000 Osijek</izvorni_sadrzaj>
    <derivirana_varijabla naziv="DomainObject.Predmet.ProtustrankaWithAdress_1">STRELJAČKI KLUB OSOBA S INVALIDITETOM "KUNA" Šetalište Kardinala Franje Šepera 8c, 31000 Osijek</derivirana_varijabla>
  </DomainObject.Predmet.ProtustrankaWithAdress>
  <DomainObject.Predmet.ProtustrankaWithAdressOIB>
    <izvorni_sadrzaj>STRELJAČKI KLUB OSOBA S INVALIDITETOM "KUNA", OIB 27296037623, Šetalište Kardinala Franje Šepera 8c, 31000 Osijek</izvorni_sadrzaj>
    <derivirana_varijabla naziv="DomainObject.Predmet.ProtustrankaWithAdressOIB_1">STRELJAČKI KLUB OSOBA S INVALIDITETOM "KUNA", OIB 27296037623, Šetalište Kardinala Franje Šepera 8c, 31000 Osijek</derivirana_varijabla>
  </DomainObject.Predmet.ProtustrankaWithAdressOIB>
  <DomainObject.Predmet.ProtustrankaNazivFormated>
    <izvorni_sadrzaj>STRELJAČKI KLUB OSOBA S INVALIDITETOM "KUNA"</izvorni_sadrzaj>
    <derivirana_varijabla naziv="DomainObject.Predmet.ProtustrankaNazivFormated_1">STRELJAČKI KLUB OSOBA S INVALIDITETOM "KUNA"</derivirana_varijabla>
  </DomainObject.Predmet.ProtustrankaNazivFormated>
  <DomainObject.Predmet.ProtustrankaNazivFormatedOIB>
    <izvorni_sadrzaj>STRELJAČKI KLUB OSOBA S INVALIDITETOM "KUNA", OIB 27296037623</izvorni_sadrzaj>
    <derivirana_varijabla naziv="DomainObject.Predmet.ProtustrankaNazivFormatedOIB_1">STRELJAČKI KLUB OSOBA S INVALIDITETOM "KUNA", OIB 27296037623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STRELJAČKI KLUB OSOBA S INVALIDITETOM "KUNA"</item>
    </izvorni_sadrzaj>
    <derivirana_varijabla naziv="DomainObject.Predmet.ProtuStrankaListFormated_1">
      <item>STRELJAČKI KLUB OSOBA S INVALIDITETOM "KUNA"</item>
    </derivirana_varijabla>
  </DomainObject.Predmet.ProtuStrankaListFormated>
  <DomainObject.Predmet.ProtuStrankaListFormatedOIB>
    <izvorni_sadrzaj>
      <item>STRELJAČKI KLUB OSOBA S INVALIDITETOM "KUNA", OIB 27296037623</item>
    </izvorni_sadrzaj>
    <derivirana_varijabla naziv="DomainObject.Predmet.ProtuStrankaListFormatedOIB_1">
      <item>STRELJAČKI KLUB OSOBA S INVALIDITETOM "KUNA", OIB 27296037623</item>
    </derivirana_varijabla>
  </DomainObject.Predmet.ProtuStrankaListFormatedOIB>
  <DomainObject.Predmet.ProtuStrankaListFormatedWithAdress>
    <izvorni_sadrzaj>
      <item>STRELJAČKI KLUB OSOBA S INVALIDITETOM "KUNA", Šetalište Kardinala Franje Šepera 8c, 31000 Osijek</item>
    </izvorni_sadrzaj>
    <derivirana_varijabla naziv="DomainObject.Predmet.ProtuStrankaListFormatedWithAdress_1">
      <item>STRELJAČKI KLUB OSOBA S INVALIDITETOM "KUNA", Šetalište Kardinala Franje Šepera 8c, 31000 Osijek</item>
    </derivirana_varijabla>
  </DomainObject.Predmet.ProtuStrankaListFormatedWithAdress>
  <DomainObject.Predmet.ProtuStrankaListFormatedWithAdressOIB>
    <izvorni_sadrzaj>
      <item>STRELJAČKI KLUB OSOBA S INVALIDITETOM "KUNA", OIB 27296037623, Šetalište Kardinala Franje Šepera 8c, 31000 Osijek</item>
    </izvorni_sadrzaj>
    <derivirana_varijabla naziv="DomainObject.Predmet.ProtuStrankaListFormatedWithAdressOIB_1">
      <item>STRELJAČKI KLUB OSOBA S INVALIDITETOM "KUNA", OIB 27296037623, Šetalište Kardinala Franje Šepera 8c, 31000 Osijek</item>
    </derivirana_varijabla>
  </DomainObject.Predmet.ProtuStrankaListFormatedWithAdressOIB>
  <DomainObject.Predmet.ProtuStrankaListNazivFormated>
    <izvorni_sadrzaj>
      <item>STRELJAČKI KLUB OSOBA S INVALIDITETOM "KUNA"</item>
    </izvorni_sadrzaj>
    <derivirana_varijabla naziv="DomainObject.Predmet.ProtuStrankaListNazivFormated_1">
      <item>STRELJAČKI KLUB OSOBA S INVALIDITETOM "KUNA"</item>
    </derivirana_varijabla>
  </DomainObject.Predmet.ProtuStrankaListNazivFormated>
  <DomainObject.Predmet.ProtuStrankaListNazivFormatedOIB>
    <izvorni_sadrzaj>
      <item>STRELJAČKI KLUB OSOBA S INVALIDITETOM "KUNA", OIB 27296037623</item>
    </izvorni_sadrzaj>
    <derivirana_varijabla naziv="DomainObject.Predmet.ProtuStrankaListNazivFormatedOIB_1">
      <item>STRELJAČKI KLUB OSOBA S INVALIDITETOM "KUNA", OIB 27296037623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STRELJAČKI KLUB OSOBA S INVALIDITETOM "KUNA"</izvorni_sadrzaj>
    <derivirana_varijabla naziv="DomainObject.Predmet.ProtustrankaIDrugi_1">STRELJAČKI KLUB OSOBA S INVALIDITETOM "KUNA"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STRELJAČKI KLUB OSOBA S INVALIDITETOM "KUNA", OIB 27296037623, Šetalište Kardinala Franje Šepera 8c, 31000 Osijek</izvorni_sadrzaj>
    <derivirana_varijabla naziv="DomainObject.Predmet.ProtustrankaIDrugiAdressOIB_1">STRELJAČKI KLUB OSOBA S INVALIDITETOM "KUNA", OIB 27296037623, Šetalište Kardinala Franje Šepera 8c,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STRELJAČKI KLUB OSOBA S INVALIDITETOM "KUNA"</item>
    </izvorni_sadrzaj>
    <derivirana_varijabla naziv="DomainObject.Predmet.SudioniciListNaziv_1">
      <item>FINA RC OSIJEK</item>
      <item>STRELJAČKI KLUB OSOBA S INVALIDITETOM "KUNA"</item>
    </derivirana_varijabla>
  </DomainObject.Predmet.SudioniciListNaziv>
  <DomainObject.Predmet.SudioniciListAdressOIB>
    <izvorni_sadrzaj>
      <item>FINA RC OSIJEK, OIB 85821130368</item>
      <item>STRELJAČKI KLUB OSOBA S INVALIDITETOM "KUNA", OIB 27296037623, Šetalište Kardinala Franje Šepera 8c,31000 Osijek</item>
    </izvorni_sadrzaj>
    <derivirana_varijabla naziv="DomainObject.Predmet.SudioniciListAdressOIB_1">
      <item>FINA RC OSIJEK, OIB 85821130368</item>
      <item>STRELJAČKI KLUB OSOBA S INVALIDITETOM "KUNA", OIB 27296037623, Šetalište Kardinala Franje Šepera 8c,31000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27296037623</item>
    </izvorni_sadrzaj>
    <derivirana_varijabla naziv="DomainObject.Predmet.SudioniciListNazivOIB_1">
      <item>, OIB 85821130368</item>
      <item>, OIB 27296037623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D5754-8259-467A-8968-A47FB6AED4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379</properties:Words>
  <properties:Characters>2089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2017-06-30T06:27:00Z</dcterms:created>
  <dc:creator>Korisnik</dc:creator>
  <cp:lastModifiedBy>Žana Bem</cp:lastModifiedBy>
  <cp:lastPrinted>2017-06-30T06:27:00Z</cp:lastPrinted>
  <dcterms:modified xmlns:xsi="http://www.w3.org/2001/XMLSchema-instance" xsi:type="dcterms:W3CDTF">2017-06-30T06:27:00Z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