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9ab1" w14:paraId="69b9ab1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425235">
        <w:rPr>
          <w:rFonts w:hAnsi="Times New Roman" w:ascii="Times New Roman"/>
          <w:noProof w:val="false"/>
          <w:szCs w:val="24"/>
        </w:rPr>
        <w:t>9</w:t>
      </w:r>
      <w:r w:rsidR="004443C2">
        <w:rPr>
          <w:rFonts w:hAnsi="Times New Roman" w:ascii="Times New Roman"/>
          <w:noProof w:val="false"/>
          <w:szCs w:val="24"/>
        </w:rPr>
        <w:t>2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681948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E7740D">
        <w:rPr>
          <w:rFonts w:hAnsi="Times New Roman" w:ascii="Times New Roman"/>
          <w:szCs w:val="24"/>
        </w:rPr>
        <w:t>4</w:t>
      </w:r>
      <w:r w:rsidR="004443C2">
        <w:rPr>
          <w:rFonts w:hAnsi="Times New Roman" w:ascii="Times New Roman"/>
          <w:szCs w:val="24"/>
        </w:rPr>
        <w:t>2</w:t>
      </w:r>
      <w:r w:rsidR="00405B8E">
        <w:rPr>
          <w:rFonts w:hAnsi="Times New Roman" w:ascii="Times New Roman"/>
          <w:szCs w:val="24"/>
        </w:rPr>
        <w:t>, kat. čestica 878/</w:t>
      </w:r>
      <w:r w:rsidR="00DD0D2F">
        <w:rPr>
          <w:rFonts w:hAnsi="Times New Roman" w:ascii="Times New Roman"/>
          <w:szCs w:val="24"/>
        </w:rPr>
        <w:t>2</w:t>
      </w:r>
      <w:r w:rsidR="00C56AA1">
        <w:rPr>
          <w:rFonts w:hAnsi="Times New Roman" w:ascii="Times New Roman"/>
          <w:szCs w:val="24"/>
        </w:rPr>
        <w:t>3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DD0D2F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C56AA1">
        <w:rPr>
          <w:rFonts w:cs="Tahoma" w:hAnsi="Times New Roman" w:ascii="Times New Roman"/>
        </w:rPr>
        <w:t>25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</w:t>
      </w:r>
      <w:r w:rsidR="00DD0D2F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DD0D2F">
        <w:rPr>
          <w:rFonts w:cs="Tahoma" w:hAnsi="Times New Roman" w:ascii="Times New Roman"/>
        </w:rPr>
        <w:t>1</w:t>
      </w:r>
      <w:r w:rsidR="00CC601B">
        <w:rPr>
          <w:rFonts w:cs="Tahoma" w:hAnsi="Times New Roman" w:ascii="Times New Roman"/>
        </w:rPr>
        <w:t>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</w:t>
      </w:r>
      <w:r w:rsidR="00C56AA1">
        <w:rPr>
          <w:rFonts w:hAnsi="Times New Roman" w:ascii="Times New Roman"/>
        </w:rPr>
        <w:t>596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C56AA1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3,64 m2, te parkirališnim mjestom PM1 površine 6,90 m2, ukupne netto korisne površine od 51,05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361</w:t>
      </w:r>
      <w:r w:rsidR="00C56AA1">
        <w:rPr>
          <w:rFonts w:hAnsi="Times New Roman" w:ascii="Times New Roman"/>
        </w:rPr>
        <w:t>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C56AA1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37</w:t>
      </w:r>
      <w:r w:rsidR="00C56AA1">
        <w:rPr>
          <w:rFonts w:hAnsi="Times New Roman" w:ascii="Times New Roman"/>
        </w:rPr>
        <w:t>87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C56AA1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C56AA1" w:rsidRPr="0076236B">
        <w:rPr>
          <w:rFonts w:cs="Tahoma" w:hAnsi="Times New Roman" w:ascii="Times New Roman"/>
        </w:rPr>
        <w:lastRenderedPageBreak/>
        <w:t>površinu od 64,17 m2 s pripadcima: vrtom V3, površine 3,42 m2 te parkirališnim mjestom PM3 površine 6,90 m2, ukupne netto korisne površine od 74,49 m2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681948" w:rsidP="000F0435" w:rsidR="0068194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681948" w:rsidP="000F0435" w:rsidR="00681948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681948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8194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681948" w:rsidP="00205DFA" w:rsidR="0068194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681948" w:rsidP="00B314E8" w:rsidR="00681948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681948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3F9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</w:t>
    </w:r>
    <w:r w:rsidR="00425235">
      <w:rPr>
        <w:rFonts w:hAnsi="Times New Roman" w:ascii="Times New Roman"/>
        <w:noProof w:val="false"/>
        <w:szCs w:val="24"/>
      </w:rPr>
      <w:t>9</w:t>
    </w:r>
    <w:r w:rsidR="004443C2">
      <w:rPr>
        <w:rFonts w:hAnsi="Times New Roman" w:ascii="Times New Roman"/>
        <w:noProof w:val="false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25235"/>
    <w:rsid w:val="004443C2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75C1"/>
    <w:rsid w:val="0063170F"/>
    <w:rsid w:val="006521A5"/>
    <w:rsid w:val="00652A3C"/>
    <w:rsid w:val="00674F4F"/>
    <w:rsid w:val="00681948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4D80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56AA1"/>
    <w:rsid w:val="00C75402"/>
    <w:rsid w:val="00C85299"/>
    <w:rsid w:val="00C903F9"/>
    <w:rsid w:val="00C91624"/>
    <w:rsid w:val="00CA539C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DD0D2F"/>
    <w:rsid w:val="00E0689F"/>
    <w:rsid w:val="00E207D3"/>
    <w:rsid w:val="00E345F5"/>
    <w:rsid w:val="00E347E2"/>
    <w:rsid w:val="00E53D32"/>
    <w:rsid w:val="00E7063B"/>
    <w:rsid w:val="00E7740D"/>
    <w:rsid w:val="00EA3F6F"/>
    <w:rsid w:val="00ED1913"/>
    <w:rsid w:val="00EF0FE7"/>
    <w:rsid w:val="00F41913"/>
    <w:rsid w:val="00F5464F"/>
    <w:rsid w:val="00F6123A"/>
    <w:rsid w:val="00F80552"/>
    <w:rsid w:val="00F8221C"/>
    <w:rsid w:val="00F8617B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90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3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3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3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90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3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3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3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3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St-474/2015-90</izvorni_sadrzaj>
    <derivirana_varijabla naziv="DomainObject.PredzadnjaOdlukaIzPredmeta.Oznaka_1">St-474/2015-90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2019-04-08T08:42:00Z</dcterms:created>
  <dc:creator>x</dc:creator>
  <cp:lastModifiedBy>Renata Klokočki</cp:lastModifiedBy>
  <cp:lastPrinted>2019-04-08T09:36:00Z</cp:lastPrinted>
  <dcterms:modified xmlns:xsi="http://www.w3.org/2001/XMLSchema-instance" xsi:type="dcterms:W3CDTF">2019-04-08T09:37:00Z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-INTER-VIS-zk.ul.-8242---92.docx)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