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6fd7" w14:paraId="3ae6fd7" w:rsidRDefault="002035DD" w:rsidP="00910611" w:rsidR="002035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5DD" w:rsidP="00910611" w:rsidR="002035DD">
      <w:r>
        <w:rPr>
          <w:rFonts w:eastAsia="MS Mincho"/>
        </w:rPr>
        <w:t>REPUBLIKA HRVATSKA</w:t>
      </w:r>
    </w:p>
    <w:p w:rsidRDefault="002035DD" w:rsidP="00910611" w:rsidR="002035DD">
      <w:r>
        <w:rPr>
          <w:rFonts w:eastAsia="MS Mincho"/>
        </w:rPr>
        <w:t>TRGOVAČKI SUD U RIJECI</w:t>
      </w:r>
    </w:p>
    <w:p w:rsidRDefault="002035DD" w:rsidR="002035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35DD" w:rsidP="00910611" w:rsidR="002035DD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3D551C">
        <w:t>15. siječnja</w:t>
      </w:r>
      <w:r w:rsidR="00300D0E">
        <w:t xml:space="preserve"> </w:t>
      </w:r>
      <w:r w:rsidR="0087210C">
        <w:t>201</w:t>
      </w:r>
      <w:r w:rsidR="003D551C">
        <w:t>6</w:t>
      </w:r>
      <w:r w:rsidR="0087210C">
        <w:t xml:space="preserve">.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>1.</w:t>
      </w:r>
      <w:r w:rsidR="003D551C">
        <w:t xml:space="preserve"> prosinca</w:t>
      </w:r>
      <w:r w:rsidR="00F6330C">
        <w:t xml:space="preserve"> do 3</w:t>
      </w:r>
      <w:r w:rsidR="006467AF">
        <w:t xml:space="preserve">1. </w:t>
      </w:r>
      <w:r w:rsidR="003D551C">
        <w:t>prosinca</w:t>
      </w:r>
      <w:r w:rsidR="00733D2F">
        <w:t xml:space="preserve"> </w:t>
      </w:r>
      <w:r w:rsidR="00F6330C">
        <w:t>201</w:t>
      </w:r>
      <w:r w:rsidR="00733D2F">
        <w:t>5</w:t>
      </w:r>
      <w:r w:rsidR="00F6330C">
        <w:t>.</w:t>
      </w:r>
      <w:r w:rsidR="00F72400">
        <w:t xml:space="preserve">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3D551C">
        <w:t xml:space="preserve">1.844,00 </w:t>
      </w:r>
      <w:r w:rsidR="004E30EC" w:rsidRPr="0087210C">
        <w:t>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F72400" w:rsidRPr="00F72400">
        <w:t xml:space="preserve">01. </w:t>
      </w:r>
      <w:r w:rsidR="003D551C">
        <w:t>prosinca</w:t>
      </w:r>
      <w:r w:rsidR="00F72400" w:rsidRPr="00F72400">
        <w:t xml:space="preserve"> do 31. </w:t>
      </w:r>
      <w:r w:rsidR="003D551C">
        <w:t>prosinca</w:t>
      </w:r>
      <w:r w:rsidR="00F72400" w:rsidRPr="00F72400">
        <w:t xml:space="preserve"> </w:t>
      </w:r>
      <w:r w:rsidR="00733D2F" w:rsidRPr="00733D2F">
        <w:t>2015.</w:t>
      </w:r>
      <w:r w:rsidR="00F72400">
        <w:t xml:space="preserve"> </w:t>
      </w:r>
      <w:r w:rsidR="00733D2F" w:rsidRPr="00733D2F">
        <w:t>g</w:t>
      </w:r>
      <w:r w:rsidR="00F72400">
        <w:t>odine</w:t>
      </w:r>
      <w:r w:rsidR="00733D2F" w:rsidRPr="00733D2F">
        <w:t xml:space="preserve"> u ukupnom iznosu od </w:t>
      </w:r>
      <w:r w:rsidR="003D551C">
        <w:t>1.844</w:t>
      </w:r>
      <w:r w:rsidR="00733D2F" w:rsidRPr="00733D2F">
        <w:t>,00 kn</w:t>
      </w:r>
      <w:r w:rsidR="00733D2F">
        <w:t xml:space="preserve">. 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>putni trošak na relaciji Rijeka</w:t>
      </w:r>
      <w:r w:rsidR="00F72521">
        <w:t xml:space="preserve"> (Drenova) </w:t>
      </w:r>
      <w:r w:rsidR="00733D2F">
        <w:t>-</w:t>
      </w:r>
      <w:r w:rsidR="00F72521">
        <w:t xml:space="preserve">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3D551C">
        <w:t>03., 05., 12., 17. i 23. prosinca</w:t>
      </w:r>
      <w:r w:rsidR="005703D0">
        <w:t xml:space="preserve"> 2015</w:t>
      </w:r>
      <w:r w:rsidR="00BE27EC">
        <w:t>.</w:t>
      </w:r>
      <w:r w:rsidR="00F72400">
        <w:t xml:space="preserve"> </w:t>
      </w:r>
      <w:r w:rsidR="003D551C">
        <w:t>g</w:t>
      </w:r>
      <w:r w:rsidR="00F72400">
        <w:t>odine</w:t>
      </w:r>
      <w:r w:rsidR="00F72521">
        <w:t xml:space="preserve"> </w:t>
      </w:r>
      <w:r w:rsidR="003D551C">
        <w:t>(5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3D551C">
        <w:t>485</w:t>
      </w:r>
      <w:r w:rsidR="00FC72DD">
        <w:t xml:space="preserve"> km x 2,00 kn/km) </w:t>
      </w:r>
      <w:r w:rsidR="00F72521">
        <w:t xml:space="preserve">u ukupnom iznosu od </w:t>
      </w:r>
      <w:r w:rsidR="003D551C">
        <w:t>970</w:t>
      </w:r>
      <w:r w:rsidR="00F72400">
        <w:t>,</w:t>
      </w:r>
      <w:r w:rsidR="00FC72DD">
        <w:t>00</w:t>
      </w:r>
      <w:r w:rsidR="00BE27EC">
        <w:t xml:space="preserve"> </w:t>
      </w:r>
      <w:r w:rsidR="00F72521">
        <w:t>kn, putni trošk</w:t>
      </w:r>
      <w:r w:rsidR="0092554C">
        <w:t xml:space="preserve">ovi lokalne vožnje (računovodstvo, sud, banka) dana </w:t>
      </w:r>
      <w:r w:rsidR="003D551C">
        <w:t>02., 04.,0 07., 08., 09., 10., 11., 12., 14., 15., 16., 19., 21., 22. ,23., 28., 29., 30. i 31. prosinca</w:t>
      </w:r>
      <w:r w:rsidR="005703D0">
        <w:t xml:space="preserve"> 2015</w:t>
      </w:r>
      <w:r w:rsidR="004A14F8">
        <w:t xml:space="preserve">. </w:t>
      </w:r>
      <w:r w:rsidR="003D551C">
        <w:t>g</w:t>
      </w:r>
      <w:r w:rsidR="004A14F8">
        <w:t>odine</w:t>
      </w:r>
      <w:r w:rsidR="003D551C">
        <w:t xml:space="preserve"> </w:t>
      </w:r>
      <w:r w:rsidR="00FC72DD">
        <w:t>(</w:t>
      </w:r>
      <w:r w:rsidR="003D551C">
        <w:t>18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3D551C">
        <w:t>306</w:t>
      </w:r>
      <w:r w:rsidR="0092554C">
        <w:t xml:space="preserve"> 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3D551C">
        <w:t>612</w:t>
      </w:r>
      <w:r w:rsidR="00FC72DD">
        <w:t>,00</w:t>
      </w:r>
      <w:r w:rsidR="0092554C">
        <w:t xml:space="preserve"> kn, troškovi parkirne naknade </w:t>
      </w:r>
      <w:r w:rsidR="001F4E79">
        <w:t xml:space="preserve">za </w:t>
      </w:r>
      <w:r w:rsidR="003D551C">
        <w:t xml:space="preserve">prosinac </w:t>
      </w:r>
      <w:r w:rsidR="00F72400">
        <w:t>u</w:t>
      </w:r>
      <w:r w:rsidR="0092554C">
        <w:t xml:space="preserve"> ukupnom iznosu od </w:t>
      </w:r>
      <w:r w:rsidR="003D551C">
        <w:t>262</w:t>
      </w:r>
      <w:r w:rsidR="00FC72DD">
        <w:t>,</w:t>
      </w:r>
      <w:r w:rsidR="00BE27EC">
        <w:t xml:space="preserve">00 </w:t>
      </w:r>
      <w:r w:rsidR="0092554C">
        <w:t>kn</w:t>
      </w:r>
      <w:r w:rsidR="00F72400">
        <w:t xml:space="preserve">, </w:t>
      </w:r>
      <w:r w:rsidR="0092554C">
        <w:t>prema priloženim računima na listu (</w:t>
      </w:r>
      <w:r w:rsidR="00F72400">
        <w:t>4</w:t>
      </w:r>
      <w:r w:rsidR="003D551C">
        <w:t>586-4587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3D551C">
        <w:t>4586-4587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3D551C">
        <w:t>prosinca</w:t>
      </w:r>
      <w:r w:rsidR="00FF505D">
        <w:t xml:space="preserve"> do 3</w:t>
      </w:r>
      <w:r w:rsidR="003D551C">
        <w:t>1</w:t>
      </w:r>
      <w:r w:rsidR="00FF505D">
        <w:t xml:space="preserve">. </w:t>
      </w:r>
      <w:r w:rsidR="003D551C">
        <w:t>prosinca</w:t>
      </w:r>
      <w:r w:rsidR="00FF505D">
        <w:t xml:space="preserve"> 201</w:t>
      </w:r>
      <w:r w:rsidR="005703D0">
        <w:t>5</w:t>
      </w:r>
      <w:r w:rsidR="00FF505D">
        <w:t>.</w:t>
      </w:r>
      <w:r w:rsidR="004A14F8">
        <w:t xml:space="preserve"> </w:t>
      </w:r>
      <w:r w:rsidR="00FF505D">
        <w:t>g</w:t>
      </w:r>
      <w:r w:rsidR="004A14F8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(odlazak u Novi Vinodolski radi problematike vode</w:t>
      </w:r>
      <w:r w:rsidR="003D551C">
        <w:t xml:space="preserve"> i</w:t>
      </w:r>
      <w:r w:rsidR="004A14F8">
        <w:t xml:space="preserve"> komunalne naknade, KTD Vodovod Žrnovnica d.o.o., KD Ivanj d.o.o. Novi Vinodolski, Općinski sud u Crikvenici, zemljišnoknjižni odjel Novi Vinodolski, obilazak s procjeniteljem, te obilazak nekretnina s kupcima radi prodaje nekretnina)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lastRenderedPageBreak/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3D551C">
        <w:t>15. siječnja</w:t>
      </w:r>
      <w:r w:rsidR="00FC72DD">
        <w:t xml:space="preserve"> </w:t>
      </w:r>
      <w:r w:rsidR="0092554C">
        <w:t>201</w:t>
      </w:r>
      <w:r w:rsidR="003D551C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e-oglasna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3D551C">
        <w:rPr>
          <w:sz w:val="20"/>
        </w:rPr>
        <w:t>15.01.2016</w:t>
      </w:r>
      <w:r w:rsidRPr="00C34BC9">
        <w:rPr>
          <w:sz w:val="20"/>
        </w:rPr>
        <w:t>.</w:t>
      </w:r>
      <w:r w:rsidR="003D551C">
        <w:rPr>
          <w:sz w:val="20"/>
        </w:rPr>
        <w:t xml:space="preserve"> </w:t>
      </w:r>
      <w:r w:rsidRPr="00C34BC9">
        <w:rPr>
          <w:sz w:val="20"/>
        </w:rPr>
        <w:t>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5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3D551C">
      <w:t>683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12F96"/>
    <w:rsid w:val="00083C06"/>
    <w:rsid w:val="000B7215"/>
    <w:rsid w:val="000F679A"/>
    <w:rsid w:val="00103308"/>
    <w:rsid w:val="00130D98"/>
    <w:rsid w:val="00163CCD"/>
    <w:rsid w:val="001F4E79"/>
    <w:rsid w:val="002035DD"/>
    <w:rsid w:val="00240BB0"/>
    <w:rsid w:val="00295EC0"/>
    <w:rsid w:val="002B555F"/>
    <w:rsid w:val="002D3686"/>
    <w:rsid w:val="00300D0E"/>
    <w:rsid w:val="00317BF0"/>
    <w:rsid w:val="003B52A0"/>
    <w:rsid w:val="003D551C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20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035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35D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20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035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35D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2714</properties:Characters>
  <properties:Lines>76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2016-01-15T10:37:00Z</dcterms:created>
  <dc:creator>dcmelik</dc:creator>
  <cp:lastModifiedBy>Jasna Radulović</cp:lastModifiedBy>
  <cp:lastPrinted>2015-12-01T13:30:00Z</cp:lastPrinted>
  <dcterms:modified xmlns:xsi="http://www.w3.org/2001/XMLSchema-instance" xsi:type="dcterms:W3CDTF">2016-01-15T10:39:00Z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