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b88e" w14:paraId="dd0b88e" w:rsidRDefault="002A566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566D" w:rsidP="002A566D" w:rsidR="00AE649C">
      <w:pPr>
        <w:pStyle w:val="Bezproreda"/>
      </w:pPr>
      <w:r>
        <w:t xml:space="preserve">    Republika Hrvatska</w:t>
      </w:r>
    </w:p>
    <w:p w:rsidRDefault="002A566D" w:rsidP="002A566D" w:rsidR="002A566D">
      <w:pPr>
        <w:pStyle w:val="Bezproreda"/>
      </w:pPr>
      <w:r>
        <w:t>Trgovački sud u Bjelovaru</w:t>
      </w:r>
    </w:p>
    <w:p w:rsidRDefault="002A566D" w:rsidP="002A566D" w:rsidR="002A566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 w:left="4956"/>
      </w:pPr>
      <w:r>
        <w:t>Poslovni broj: 1  St-1223/2016-30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jc w:val="center"/>
      </w:pPr>
      <w:r>
        <w:t>R E P U B L I K A     H R V A T S K A</w:t>
      </w:r>
    </w:p>
    <w:p w:rsidRDefault="002A566D" w:rsidP="002A566D" w:rsidR="002A566D">
      <w:pPr>
        <w:pStyle w:val="Bezproreda"/>
        <w:jc w:val="center"/>
      </w:pPr>
    </w:p>
    <w:p w:rsidRDefault="002A566D" w:rsidP="002A566D" w:rsidR="002A566D">
      <w:pPr>
        <w:pStyle w:val="Bezproreda"/>
        <w:jc w:val="center"/>
      </w:pPr>
      <w:r>
        <w:t>R J E Š E N J E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  <w:r>
        <w:t xml:space="preserve">TRGOVAČKI SUD U BJELOVARU po sucu pojedincu Branki Pleskalt, u predmetu stečaja nad trgovačkim društvom PLAN  d.d. za projektiranje, u stečaju, ZAGREB, </w:t>
      </w:r>
      <w:proofErr w:type="spellStart"/>
      <w:r>
        <w:t>Preradovićeva</w:t>
      </w:r>
      <w:proofErr w:type="spellEnd"/>
      <w:r>
        <w:t xml:space="preserve"> 28, OIB: 98580106889,  temeljem odredbe članka 342, stavak l. Zakona o parničnom postupku,  29. studenog  2018. 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jc w:val="center"/>
      </w:pPr>
      <w:r>
        <w:t>r i j e š i o     j e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/>
      </w:pPr>
      <w:r>
        <w:t>1. Ispravlja se  Rješ</w:t>
      </w:r>
      <w:r>
        <w:t>enje  ovog suda broj: 1 St-1223</w:t>
      </w:r>
      <w:r>
        <w:t xml:space="preserve">/2016-28 od  22.  studenog  2018. godine i to na način da  u glavi rješenja i pod </w:t>
      </w:r>
      <w:proofErr w:type="spellStart"/>
      <w:r>
        <w:t>toč</w:t>
      </w:r>
      <w:proofErr w:type="spellEnd"/>
      <w:r>
        <w:t>. I. i II izreke,  te u izreci rješenja umjesto naziva dužnika „PLAN d.o.o. za projektiranje, u stečaju,  Zagreb. …“ ….treba stajati ……..“PLAN d.d. za projektiranje, u stečaju,  Zagreb, “.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/>
      </w:pPr>
      <w:r>
        <w:t>2. U ostalom dijelu  Rješenje ostaje neizmijenjeno.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jc w:val="center"/>
      </w:pPr>
      <w:r>
        <w:t>Obrazloženje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/>
      </w:pPr>
      <w:r>
        <w:t>Kako je prilikom pisanja gore navedene presude  došlo do očite pogreške u pisanju to je temeljem članka 342. st. 1.,   isto valjalo ispraviti  i riješiti kao u izreci.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/>
      </w:pPr>
      <w:r>
        <w:t>U Bjelovaru 29.  studenog   2018.</w:t>
      </w:r>
    </w:p>
    <w:p w:rsidRDefault="002A566D" w:rsidP="002A566D" w:rsidR="002A5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v.r.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A566D" w:rsidP="002A566D" w:rsidR="002A56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</w:pPr>
    </w:p>
    <w:p w:rsidRDefault="002A566D" w:rsidP="002A566D" w:rsidR="002A566D">
      <w:pPr>
        <w:pStyle w:val="Bezproreda"/>
        <w:ind w:firstLine="708"/>
      </w:pPr>
      <w:r>
        <w:t>Pouka o pravnom lijeku: protiv ovog rješenja pristoji pravo žalbe u roku od 8 dana računajući od dana objave na e-oglasnoj ploči Trgovačkog suda u Bjelovaru, na Visoki trgovački sud u Zagrebu, a putem ovog suda. Žalba se podnosi u 3 primjerka.</w:t>
      </w:r>
    </w:p>
    <w:p w:rsidRDefault="002A566D" w:rsidP="002A566D" w:rsidR="002A566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66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0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St-1223/2016-30</izvorni_sadrzaj>
    <derivirana_varijabla naziv="DomainObject.Oznaka_1">St-1223/2016-30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2017.</izvorni_sadrzaj>
    <derivirana_varijabla naziv="DomainObject.Predmet.DatumRjesavanja_1">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St-1223/2016</izvorni_sadrzaj>
    <derivirana_varijabla naziv="DomainObject.Predmet.OznakaBroj_1">St-1223/2016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d.d.</izvorni_sadrzaj>
    <derivirana_varijabla naziv="DomainObject.Predmet.ProtustrankaFormated_1">  PLAN d.d.</derivirana_varijabla>
  </DomainObject.Predmet.ProtustrankaFormated>
  <DomainObject.Predmet.ProtustrankaFormatedOIB>
    <izvorni_sadrzaj>  PLAN d.d., OIB 98580106889</izvorni_sadrzaj>
    <derivirana_varijabla naziv="DomainObject.Predmet.ProtustrankaFormatedOIB_1">  PLAN d.d., OIB 98580106889</derivirana_varijabla>
  </DomainObject.Predmet.ProtustrankaFormatedOIB>
  <DomainObject.Predmet.ProtustrankaFormatedWithAdress>
    <izvorni_sadrzaj> PLAN d.d., Preradovićeva 28, 10000 Zagreb</izvorni_sadrzaj>
    <derivirana_varijabla naziv="DomainObject.Predmet.ProtustrankaFormatedWithAdress_1"> PLAN d.d., Preradovićeva 28, 10000 Zagreb</derivirana_varijabla>
  </DomainObject.Predmet.ProtustrankaFormatedWithAdress>
  <DomainObject.Predmet.ProtustrankaFormatedWithAdressOIB>
    <izvorni_sadrzaj> PLAN d.d., OIB 98580106889, Preradovićeva 28, 10000 Zagreb</izvorni_sadrzaj>
    <derivirana_varijabla naziv="DomainObject.Predmet.ProtustrankaFormatedWithAdressOIB_1"> PLAN d.d., OIB 98580106889, Preradovićeva 28, 10000 Zagreb</derivirana_varijabla>
  </DomainObject.Predmet.ProtustrankaFormatedWithAdressOIB>
  <DomainObject.Predmet.ProtustrankaWithAdress>
    <izvorni_sadrzaj>PLAN d.d. Preradovićeva 28, 10000 Zagreb</izvorni_sadrzaj>
    <derivirana_varijabla naziv="DomainObject.Predmet.ProtustrankaWithAdress_1">PLAN d.d. Preradovićeva 28, 10000 Zagreb</derivirana_varijabla>
  </DomainObject.Predmet.ProtustrankaWithAdress>
  <DomainObject.Predmet.ProtustrankaWithAdressOIB>
    <izvorni_sadrzaj>PLAN d.d., OIB 98580106889, Preradovićeva 28, 10000 Zagreb</izvorni_sadrzaj>
    <derivirana_varijabla naziv="DomainObject.Predmet.ProtustrankaWithAdressOIB_1">PLAN d.d., OIB 98580106889, Preradovićeva 28, 10000 Zagreb</derivirana_varijabla>
  </DomainObject.Predmet.ProtustrankaWithAdressOIB>
  <DomainObject.Predmet.ProtustrankaNazivFormated>
    <izvorni_sadrzaj>PLAN d.d.</izvorni_sadrzaj>
    <derivirana_varijabla naziv="DomainObject.Predmet.ProtustrankaNazivFormated_1">PLAN d.d.</derivirana_varijabla>
  </DomainObject.Predmet.ProtustrankaNazivFormated>
  <DomainObject.Predmet.ProtustrankaNazivFormatedOIB>
    <izvorni_sadrzaj>PLAN d.d., OIB 98580106889</izvorni_sadrzaj>
    <derivirana_varijabla naziv="DomainObject.Predmet.ProtustrankaNazivFormatedOIB_1">PLAN d.d., OIB 98580106889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 d.d.</item>
    </izvorni_sadrzaj>
    <derivirana_varijabla naziv="DomainObject.Predmet.ProtuStrankaListFormated_1">
      <item>PLAN d.d.</item>
    </derivirana_varijabla>
  </DomainObject.Predmet.ProtuStrankaListFormated>
  <DomainObject.Predmet.ProtuStrankaListFormatedOIB>
    <izvorni_sadrzaj>
      <item>PLAN d.d., OIB 98580106889</item>
    </izvorni_sadrzaj>
    <derivirana_varijabla naziv="DomainObject.Predmet.ProtuStrankaListFormatedOIB_1">
      <item>PLAN d.d., OIB 98580106889</item>
    </derivirana_varijabla>
  </DomainObject.Predmet.ProtuStrankaListFormatedOIB>
  <DomainObject.Predmet.ProtuStrankaListFormatedWithAdress>
    <izvorni_sadrzaj>
      <item>PLAN d.d., Preradovićeva 28, 10000 Zagreb</item>
    </izvorni_sadrzaj>
    <derivirana_varijabla naziv="DomainObject.Predmet.ProtuStrankaListFormatedWithAdress_1">
      <item>PLAN d.d., Preradovićeva 28, 10000 Zagreb</item>
    </derivirana_varijabla>
  </DomainObject.Predmet.ProtuStrankaListFormatedWithAdress>
  <DomainObject.Predmet.ProtuStrankaListFormatedWithAdressOIB>
    <izvorni_sadrzaj>
      <item>PLAN d.d., OIB 98580106889, Preradovićeva 28, 10000 Zagreb</item>
    </izvorni_sadrzaj>
    <derivirana_varijabla naziv="DomainObject.Predmet.ProtuStrankaListFormatedWithAdressOIB_1">
      <item>PLAN d.d., OIB 98580106889, Preradovićeva 28, 10000 Zagreb</item>
    </derivirana_varijabla>
  </DomainObject.Predmet.ProtuStrankaListFormatedWithAdressOIB>
  <DomainObject.Predmet.ProtuStrankaListNazivFormated>
    <izvorni_sadrzaj>
      <item>PLAN d.d.</item>
    </izvorni_sadrzaj>
    <derivirana_varijabla naziv="DomainObject.Predmet.ProtuStrankaListNazivFormated_1">
      <item>PLAN d.d.</item>
    </derivirana_varijabla>
  </DomainObject.Predmet.ProtuStrankaListNazivFormated>
  <DomainObject.Predmet.ProtuStrankaListNazivFormatedOIB>
    <izvorni_sadrzaj>
      <item>PLAN d.d., OIB 98580106889</item>
    </izvorni_sadrzaj>
    <derivirana_varijabla naziv="DomainObject.Predmet.ProtuStrankaListNazivFormatedOIB_1">
      <item>PLAN d.d., OIB 98580106889</item>
    </derivirana_varijabla>
  </DomainObject.Predmet.ProtuStrankaListNazivFormatedOIB>
  <DomainObject.Predmet.OstaliListFormated>
    <izvorni_sadrzaj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OstaliListFormated_1"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OstaliListFormated>
  <DomainObject.Predmet.OstaliListFormatedOIB>
    <izvorni_sadrzaj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izvorni_sadrzaj>
    <derivirana_varijabla naziv="DomainObject.Predmet.OstaliListFormatedOIB_1"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derivirana_varijabla>
  </DomainObject.Predmet.OstaliListFormatedOIB>
  <DomainObject.Predmet.OstaliListFormatedWithAdress>
    <izvorni_sadrzaj>
      <item>Ivan Franić, Petrova 1., 10000 Zagreb</item>
      <item>ŽDO U BJELOVARU</item>
      <item>POREZNA UPRAVA U ZAGREBU</item>
      <item>VTS RH u Zagrebu</item>
      <item>DENIS MARINKOVIĆ, Draškovićeva 5., 10000 Zagreb</item>
      <item>Trgovački sud u Zagrebu, sudski registar, ., 10000 Zagreb</item>
      <item>OPĆINSKI GRAĐANSKI SUD U ZAGREBU, ., 10000 Zagreb</item>
      <item>VRHOVNI SUD REPUBLIKE HRVATSKE, ., 10000 Zagreb</item>
    </izvorni_sadrzaj>
    <derivirana_varijabla naziv="DomainObject.Predmet.OstaliListFormatedWithAdress_1">
      <item>Ivan Franić, Petrova 1., 10000 Zagreb</item>
      <item>ŽDO U BJELOVARU</item>
      <item>POREZNA UPRAVA U ZAGREBU</item>
      <item>VTS RH u Zagrebu</item>
      <item>DENIS MARINKOVIĆ, Draškovićeva 5., 10000 Zagreb</item>
      <item>Trgovački sud u Zagrebu, sudski registar, ., 10000 Zagreb</item>
      <item>OPĆINSKI GRAĐANSKI SUD U ZAGREBU, ., 10000 Zagreb</item>
      <item>VRHOVNI SUD REPUBLIKE HRVATSKE, ., 10000 Zagreb</item>
    </derivirana_varijabla>
  </DomainObject.Predmet.OstaliListFormatedWithAdress>
  <DomainObject.Predmet.OstaliListFormatedWithAdressOIB>
    <izvorni_sadrzaj>
      <item>Ivan Franić, OIB 60642834985, Petrova 1., 10000 Zagreb</item>
      <item>ŽDO U BJELOVARU, OIB 86821435474</item>
      <item>POREZNA UPRAVA U ZAGREBU</item>
      <item>VTS RH u Zagrebu</item>
      <item>DENIS MARINKOVIĆ, OIB 62703987634, Draškovićeva 5., 10000 Zagreb</item>
      <item>Trgovački sud u Zagrebu, sudski registar, ., 10000 Zagreb</item>
      <item>OPĆINSKI GRAĐANSKI SUD U ZAGREBU, ., 10000 Zagreb</item>
      <item>VRHOVNI SUD REPUBLIKE HRVATSKE, ., 10000 Zagreb</item>
    </izvorni_sadrzaj>
    <derivirana_varijabla naziv="DomainObject.Predmet.OstaliListFormatedWithAdressOIB_1">
      <item>Ivan Franić, OIB 60642834985, Petrova 1., 10000 Zagreb</item>
      <item>ŽDO U BJELOVARU, OIB 86821435474</item>
      <item>POREZNA UPRAVA U ZAGREBU</item>
      <item>VTS RH u Zagrebu</item>
      <item>DENIS MARINKOVIĆ, OIB 62703987634, Draškovićeva 5., 10000 Zagreb</item>
      <item>Trgovački sud u Zagrebu, sudski registar, ., 10000 Zagreb</item>
      <item>OPĆINSKI GRAĐANSKI SUD U ZAGREBU, ., 10000 Zagreb</item>
      <item>VRHOVNI SUD REPUBLIKE HRVATSKE, ., 10000 Zagreb</item>
    </derivirana_varijabla>
  </DomainObject.Predmet.OstaliListFormatedWithAdressOIB>
  <DomainObject.Predmet.OstaliListNazivFormated>
    <izvorni_sadrzaj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OstaliListNazivFormated_1"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OstaliListNazivFormated>
  <DomainObject.Predmet.OstaliListNazivFormatedOIB>
    <izvorni_sadrzaj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izvorni_sadrzaj>
    <derivirana_varijabla naziv="DomainObject.Predmet.OstaliListNazivFormatedOIB_1">
      <item>Ivan Franić, OIB 60642834985</item>
      <item>ŽDO U BJELOVARU, OIB 86821435474</item>
      <item>POREZNA UPRAVA U ZAGREBU</item>
      <item>VTS RH u Zagrebu</item>
      <item>DENIS MARINKOVIĆ, OIB 62703987634</item>
      <item>Trgovački sud u Zagrebu, sudski registar</item>
      <item>OPĆINSKI GRAĐANSKI SUD U ZAGREBU</item>
      <item>VRHOVNI SUD REPUBLIKE HRVATSKE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St-1223/2016-30</izvorni_sadrzaj>
    <derivirana_varijabla naziv="DomainObject.PoslovniBrojDokumenta_1">St-1223/2016-30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 d.d.</izvorni_sadrzaj>
    <derivirana_varijabla naziv="DomainObject.Predmet.ProtustrankaIDrugi_1">PLAN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 d.d., OIB 98580106889, Preradovićeva 28, 10000 Zagreb</izvorni_sadrzaj>
    <derivirana_varijabla naziv="DomainObject.Predmet.ProtustrankaIDrugiAdressOIB_1">PLAN d.d., OIB 98580106889, Preradovićeva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St-1223/2016-3</izvorni_sadrzaj>
    <derivirana_varijabla naziv="DomainObject.Predmet.OdlukaRjesenje.Oznaka_1">St-1223/2016-3</derivirana_varijabla>
  </DomainObject.Predmet.OdlukaRjesenje.Oznaka>
  <DomainObject.Predmet.SudioniciListNaziv>
    <izvorni_sadrzaj>
      <item>PLAN d.d.</item>
      <item>FINA Regionalni centar Zagreb</item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izvorni_sadrzaj>
    <derivirana_varijabla naziv="DomainObject.Predmet.SudioniciListNaziv_1">
      <item>PLAN d.d.</item>
      <item>FINA Regionalni centar Zagreb</item>
      <item>Ivan Franić</item>
      <item>ŽDO U BJELOVARU</item>
      <item>POREZNA UPRAVA U ZAGREBU</item>
      <item>VTS RH u Zagrebu</item>
      <item>DENIS MARINKOVIĆ</item>
      <item>Trgovački sud u Zagrebu, sudski registar</item>
      <item>OPĆINSKI GRAĐANSKI SUD U ZAGREBU</item>
      <item>VRHOVNI SUD REPUBLIKE HRVATSKE</item>
    </derivirana_varijabla>
  </DomainObject.Predmet.SudioniciListNaziv>
  <DomainObject.Predmet.SudioniciListAdressOIB>
    <izvorni_sadrzaj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BJELOVARU, OIB 86821435474</item>
      <item>POREZNA UPRAVA U ZAGREBU</item>
      <item>VTS RH u Zagrebu</item>
      <item>DENIS MARINKOVIĆ, OIB 62703987634, Draškovićeva 5.,10000 Zagreb</item>
      <item>Trgovački sud u Zagrebu, sudski registar, .,10000 Zagreb</item>
      <item>OPĆINSKI GRAĐANSKI SUD U ZAGREBU, .,10000 Zagreb</item>
      <item>VRHOVNI SUD REPUBLIKE HRVATSKE, .,10000 Zagreb</item>
    </izvorni_sadrzaj>
    <derivirana_varijabla naziv="DomainObject.Predmet.SudioniciListAdressOIB_1">
      <item>PLAN d.d., OIB 98580106889, Preradovićeva 28,10000 Zagreb</item>
      <item>FINA Regionalni centar Zagreb, OIB 85821130368, Trg svibanjskih žrtava 1995. 1,10000 Zagreb</item>
      <item>Ivan Franić, OIB 60642834985, Petrova 1.,10000 Zagreb</item>
      <item>ŽDO U BJELOVARU, OIB 86821435474</item>
      <item>POREZNA UPRAVA U ZAGREBU</item>
      <item>VTS RH u Zagrebu</item>
      <item>DENIS MARINKOVIĆ, OIB 62703987634, Draškovićeva 5.,10000 Zagreb</item>
      <item>Trgovački sud u Zagrebu, sudski registar, .,10000 Zagreb</item>
      <item>OPĆINSKI GRAĐANSKI SUD U ZAGREBU, .,10000 Zagreb</item>
      <item>VRHOVNI SUD REPUBLIKE HRVATSKE,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481AB7-C804-4C0B-86F0-61592E8EDC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1117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2018-11-29T08:34:00Z</cp:lastPrinted>
  <dcterms:modified xmlns:xsi="http://www.w3.org/2001/XMLSchema-instance" xsi:type="dcterms:W3CDTF">2018-11-29T08:34:00Z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St-1223/2016-30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